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f" ContentType="image/tiff"/>
  <Default Extension="rels" ContentType="application/vnd.openxmlformats-package.relationships+xml"/>
  <Default Extension="wdp" ContentType="image/vnd.ms-photo"/>
  <Default Extension="gif" ContentType="image/gif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page" w:tblpX="933" w:tblpY="878"/>
        <w:tblW w:w="1008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89"/>
        <w:gridCol w:w="7513"/>
        <w:gridCol w:w="1381"/>
      </w:tblGrid>
      <w:tr w:rsidR="00007084" w14:paraId="029B8309" w14:textId="77777777" w:rsidTr="00A16AE5">
        <w:trPr>
          <w:trHeight w:val="876"/>
        </w:trPr>
        <w:tc>
          <w:tcPr>
            <w:tcW w:w="1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8331A28" w14:textId="77777777" w:rsidR="00FB1ED7" w:rsidRDefault="00FB1ED7" w:rsidP="00007084">
            <w:pPr>
              <w:pStyle w:val="Titre4"/>
            </w:pPr>
          </w:p>
          <w:p w14:paraId="0B7F5490" w14:textId="77777777" w:rsidR="00FB1ED7" w:rsidRDefault="00FB1ED7" w:rsidP="00007084">
            <w:pPr>
              <w:pStyle w:val="Standard"/>
              <w:jc w:val="center"/>
            </w:pPr>
          </w:p>
        </w:tc>
        <w:tc>
          <w:tcPr>
            <w:tcW w:w="7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EDBDE99" w14:textId="36F89F17" w:rsidR="00FB1ED7" w:rsidRPr="000A52B4" w:rsidRDefault="00CF1164" w:rsidP="008B5142">
            <w:pPr>
              <w:pStyle w:val="Heading"/>
              <w:rPr>
                <w:color w:val="C0504D" w:themeColor="accent2"/>
                <w:sz w:val="28"/>
              </w:rPr>
            </w:pPr>
            <w:r w:rsidRPr="000A52B4">
              <w:t xml:space="preserve">Banc de mesure </w:t>
            </w:r>
            <w:r w:rsidR="00F81B09" w:rsidRPr="000A52B4">
              <w:t>Mcc</w:t>
            </w:r>
          </w:p>
        </w:tc>
        <w:tc>
          <w:tcPr>
            <w:tcW w:w="13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3F75598" w14:textId="7564BFE3" w:rsidR="00FB1ED7" w:rsidRDefault="0028147D" w:rsidP="00BF4820">
            <w:pPr>
              <w:pStyle w:val="Heading"/>
            </w:pPr>
            <w:r>
              <w:t>DR</w:t>
            </w:r>
          </w:p>
        </w:tc>
      </w:tr>
    </w:tbl>
    <w:p w14:paraId="21B2EF4E" w14:textId="13915F4C" w:rsidR="003E1833" w:rsidRDefault="000D339C" w:rsidP="000A52B4">
      <w:pPr>
        <w:pStyle w:val="Niv1"/>
        <w:numPr>
          <w:ilvl w:val="0"/>
          <w:numId w:val="0"/>
        </w:numPr>
        <w:ind w:left="142"/>
      </w:pPr>
      <w:bookmarkStart w:id="0" w:name="_Toc297491953"/>
      <w:bookmarkStart w:id="1" w:name="_Toc297492161"/>
      <w:r>
        <w:rPr>
          <w:noProof/>
          <w:lang w:eastAsia="fr-FR"/>
        </w:rPr>
        <w:drawing>
          <wp:anchor distT="0" distB="0" distL="114300" distR="114300" simplePos="0" relativeHeight="251624448" behindDoc="0" locked="0" layoutInCell="1" allowOverlap="1" wp14:anchorId="21CB0801" wp14:editId="34C8EC7C">
            <wp:simplePos x="0" y="0"/>
            <wp:positionH relativeFrom="column">
              <wp:posOffset>108585</wp:posOffset>
            </wp:positionH>
            <wp:positionV relativeFrom="paragraph">
              <wp:posOffset>170180</wp:posOffset>
            </wp:positionV>
            <wp:extent cx="568325" cy="553720"/>
            <wp:effectExtent l="0" t="0" r="0" b="508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oltext1162502515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325" cy="553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bookmarkEnd w:id="1"/>
    </w:p>
    <w:p w14:paraId="2E624695" w14:textId="7F7E2765" w:rsidR="00A51F51" w:rsidRDefault="00F92B8B" w:rsidP="00D527B5">
      <w:pPr>
        <w:pStyle w:val="Heading"/>
      </w:pPr>
      <w:r w:rsidRPr="00203F72">
        <w:rPr>
          <w:sz w:val="28"/>
        </w:rPr>
        <w:t>Structure fonctionnelle du banc de mesure</w:t>
      </w:r>
      <w:r w:rsidRPr="00203F72">
        <w:t xml:space="preserve"> </w:t>
      </w:r>
      <w:r w:rsidRPr="00203F72">
        <w:rPr>
          <w:sz w:val="16"/>
          <w:szCs w:val="16"/>
        </w:rPr>
        <w:t>(ou graphe de liaisons ou graphe à liens ou bond graph, …)</w:t>
      </w:r>
    </w:p>
    <w:p w14:paraId="0B3A9C4F" w14:textId="4BED77E7" w:rsidR="00A51F51" w:rsidRDefault="00924202" w:rsidP="001F21AF">
      <w:pPr>
        <w:pStyle w:val="Niv1"/>
        <w:numPr>
          <w:ilvl w:val="0"/>
          <w:numId w:val="0"/>
        </w:numPr>
        <w:ind w:left="142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701DA3B2" wp14:editId="37B4668B">
                <wp:simplePos x="0" y="0"/>
                <wp:positionH relativeFrom="column">
                  <wp:posOffset>56515</wp:posOffset>
                </wp:positionH>
                <wp:positionV relativeFrom="paragraph">
                  <wp:posOffset>82550</wp:posOffset>
                </wp:positionV>
                <wp:extent cx="6246495" cy="4373245"/>
                <wp:effectExtent l="0" t="0" r="27305" b="20955"/>
                <wp:wrapThrough wrapText="bothSides">
                  <wp:wrapPolygon edited="0">
                    <wp:start x="8871" y="0"/>
                    <wp:lineTo x="351" y="627"/>
                    <wp:lineTo x="351" y="3889"/>
                    <wp:lineTo x="527" y="4140"/>
                    <wp:lineTo x="1581" y="4140"/>
                    <wp:lineTo x="351" y="6147"/>
                    <wp:lineTo x="351" y="12169"/>
                    <wp:lineTo x="14404" y="12169"/>
                    <wp:lineTo x="14404" y="14176"/>
                    <wp:lineTo x="0" y="15807"/>
                    <wp:lineTo x="0" y="21578"/>
                    <wp:lineTo x="21343" y="21578"/>
                    <wp:lineTo x="21607" y="13925"/>
                    <wp:lineTo x="21607" y="9911"/>
                    <wp:lineTo x="19235" y="8154"/>
                    <wp:lineTo x="20113" y="8154"/>
                    <wp:lineTo x="20377" y="7527"/>
                    <wp:lineTo x="20377" y="4015"/>
                    <wp:lineTo x="20026" y="3387"/>
                    <wp:lineTo x="19147" y="2133"/>
                    <wp:lineTo x="19323" y="753"/>
                    <wp:lineTo x="18620" y="627"/>
                    <wp:lineTo x="10891" y="0"/>
                    <wp:lineTo x="8871" y="0"/>
                  </wp:wrapPolygon>
                </wp:wrapThrough>
                <wp:docPr id="28" name="Grouper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6495" cy="4373245"/>
                          <a:chOff x="0" y="0"/>
                          <a:chExt cx="6246495" cy="4373245"/>
                        </a:xfrm>
                      </wpg:grpSpPr>
                      <wpg:grpSp>
                        <wpg:cNvPr id="351" name="Grouper 351"/>
                        <wpg:cNvGrpSpPr/>
                        <wpg:grpSpPr>
                          <a:xfrm>
                            <a:off x="0" y="0"/>
                            <a:ext cx="6246495" cy="4373245"/>
                            <a:chOff x="0" y="0"/>
                            <a:chExt cx="6246495" cy="4373245"/>
                          </a:xfrm>
                        </wpg:grpSpPr>
                        <wpg:grpSp>
                          <wpg:cNvPr id="345" name="Grouper 345"/>
                          <wpg:cNvGrpSpPr/>
                          <wpg:grpSpPr>
                            <a:xfrm>
                              <a:off x="0" y="1994535"/>
                              <a:ext cx="6246495" cy="2378710"/>
                              <a:chOff x="0" y="0"/>
                              <a:chExt cx="6246495" cy="2378710"/>
                            </a:xfrm>
                          </wpg:grpSpPr>
                          <wpg:grpSp>
                            <wpg:cNvPr id="310" name="Grouper 310"/>
                            <wpg:cNvGrpSpPr/>
                            <wpg:grpSpPr>
                              <a:xfrm>
                                <a:off x="0" y="1229360"/>
                                <a:ext cx="6122738" cy="1149350"/>
                                <a:chOff x="0" y="0"/>
                                <a:chExt cx="6122738" cy="1149350"/>
                              </a:xfrm>
                            </wpg:grpSpPr>
                            <wps:wsp>
                              <wps:cNvPr id="224" name="Zone de texte 224"/>
                              <wps:cNvSpPr txBox="1"/>
                              <wps:spPr>
                                <a:xfrm>
                                  <a:off x="0" y="635"/>
                                  <a:ext cx="831469" cy="1148715"/>
                                </a:xfrm>
                                <a:prstGeom prst="rect">
                                  <a:avLst/>
                                </a:prstGeom>
                                <a:ln w="19050" cmpd="sng">
                                  <a:solidFill>
                                    <a:schemeClr val="accent3">
                                      <a:lumMod val="50000"/>
                                    </a:schemeClr>
                                  </a:solidFill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1B01971" w14:textId="78A916A3" w:rsidR="000A52B4" w:rsidRDefault="000A52B4" w:rsidP="00E33840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Alimenter</w:t>
                                    </w:r>
                                  </w:p>
                                  <w:p w14:paraId="2BBD8DE9" w14:textId="77777777" w:rsidR="000A52B4" w:rsidRPr="00A51F51" w:rsidRDefault="000A52B4" w:rsidP="00E33840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4BCCC098" w14:textId="4CFDFEF1" w:rsidR="000A52B4" w:rsidRDefault="000A52B4" w:rsidP="00E33840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noProof/>
                                        <w:lang w:eastAsia="fr-FR"/>
                                      </w:rPr>
                                      <w:drawing>
                                        <wp:inline distT="0" distB="0" distL="0" distR="0" wp14:anchorId="472A50CC" wp14:editId="5994541C">
                                          <wp:extent cx="633774" cy="390144"/>
                                          <wp:effectExtent l="0" t="0" r="1270" b="0"/>
                                          <wp:docPr id="245" name="Image 245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alim stab.tiff"/>
                                                  <pic:cNvPicPr/>
                                                </pic:nvPicPr>
                                                <pic:blipFill>
                                                  <a:blip r:embed="rId9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634292" cy="39046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09055812" w14:textId="7F237960" w:rsidR="000A52B4" w:rsidRDefault="000A52B4" w:rsidP="00E33840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" name="Zone de texte 228"/>
                              <wps:cNvSpPr txBox="1"/>
                              <wps:spPr>
                                <a:xfrm>
                                  <a:off x="1271905" y="0"/>
                                  <a:ext cx="815975" cy="1143635"/>
                                </a:xfrm>
                                <a:prstGeom prst="rect">
                                  <a:avLst/>
                                </a:prstGeom>
                                <a:ln w="19050" cmpd="sng">
                                  <a:solidFill>
                                    <a:srgbClr val="4F6228"/>
                                  </a:solidFill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745161D" w14:textId="424F67F1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Distribuer</w:t>
                                    </w:r>
                                  </w:p>
                                  <w:p w14:paraId="77C2FA23" w14:textId="77777777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169A8E3D" w14:textId="48D8892A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  <w:noProof/>
                                        <w:lang w:eastAsia="fr-FR"/>
                                      </w:rPr>
                                      <w:drawing>
                                        <wp:inline distT="0" distB="0" distL="0" distR="0" wp14:anchorId="3612E873" wp14:editId="6E70194D">
                                          <wp:extent cx="616091" cy="463296"/>
                                          <wp:effectExtent l="0" t="0" r="0" b="0"/>
                                          <wp:docPr id="246" name="Image 246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relais groove.tiff"/>
                                                  <pic:cNvPicPr/>
                                                </pic:nvPicPr>
                                                <pic:blipFill>
                                                  <a:blip r:embed="rId10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617068" cy="46403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306E4BA6" w14:textId="77777777" w:rsidR="000A52B4" w:rsidRPr="00A51F51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1258F58D" w14:textId="667D146F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  <w:p w14:paraId="79D0D851" w14:textId="77777777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1" name="Zone de texte 231"/>
                              <wps:cNvSpPr txBox="1"/>
                              <wps:spPr>
                                <a:xfrm>
                                  <a:off x="2540635" y="3175"/>
                                  <a:ext cx="814705" cy="1140460"/>
                                </a:xfrm>
                                <a:prstGeom prst="rect">
                                  <a:avLst/>
                                </a:prstGeom>
                                <a:ln w="19050" cmpd="sng">
                                  <a:solidFill>
                                    <a:srgbClr val="4F6228"/>
                                  </a:solidFill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2FF39CD8" w14:textId="578CA106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Convertir</w:t>
                                    </w:r>
                                  </w:p>
                                  <w:p w14:paraId="2FD4E056" w14:textId="77777777" w:rsidR="000A52B4" w:rsidRDefault="000A52B4" w:rsidP="00002E6A">
                                    <w:pPr>
                                      <w:rPr>
                                        <w:b/>
                                      </w:rPr>
                                    </w:pPr>
                                  </w:p>
                                  <w:p w14:paraId="14AF233A" w14:textId="22DF4973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  <w:noProof/>
                                        <w:lang w:eastAsia="fr-FR"/>
                                      </w:rPr>
                                      <w:drawing>
                                        <wp:inline distT="0" distB="0" distL="0" distR="0" wp14:anchorId="6B1182C9" wp14:editId="41672E49">
                                          <wp:extent cx="570611" cy="631766"/>
                                          <wp:effectExtent l="0" t="0" r="0" b="3810"/>
                                          <wp:docPr id="247" name="Image 247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moteur.tiff"/>
                                                  <pic:cNvPicPr/>
                                                </pic:nvPicPr>
                                                <pic:blipFill>
                                                  <a:blip r:embed="rId11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570611" cy="631766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1DE735B3" w14:textId="77777777" w:rsidR="000A52B4" w:rsidRPr="00A51F51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4A03CE65" w14:textId="77777777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  <w:p w14:paraId="0F11E5A4" w14:textId="77777777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3" name="Zone de texte 233"/>
                              <wps:cNvSpPr txBox="1"/>
                              <wps:spPr>
                                <a:xfrm>
                                  <a:off x="3809365" y="1905"/>
                                  <a:ext cx="863567" cy="1136483"/>
                                </a:xfrm>
                                <a:prstGeom prst="rect">
                                  <a:avLst/>
                                </a:prstGeom>
                                <a:ln w="19050" cmpd="sng">
                                  <a:solidFill>
                                    <a:srgbClr val="4F6228"/>
                                  </a:solidFill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16093FC" w14:textId="15DB0785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Transmettre</w:t>
                                    </w:r>
                                  </w:p>
                                  <w:p w14:paraId="3091051B" w14:textId="77777777" w:rsidR="000A52B4" w:rsidRDefault="000A52B4" w:rsidP="00104DA9">
                                    <w:pPr>
                                      <w:rPr>
                                        <w:b/>
                                      </w:rPr>
                                    </w:pPr>
                                  </w:p>
                                  <w:p w14:paraId="72D8A593" w14:textId="530D6298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  <w:noProof/>
                                        <w:lang w:eastAsia="fr-FR"/>
                                      </w:rPr>
                                      <w:drawing>
                                        <wp:inline distT="0" distB="0" distL="0" distR="0" wp14:anchorId="438C4373" wp14:editId="6FC360CD">
                                          <wp:extent cx="615696" cy="642963"/>
                                          <wp:effectExtent l="0" t="0" r="0" b="0"/>
                                          <wp:docPr id="251" name="Image 25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réducteur.tiff"/>
                                                  <pic:cNvPicPr/>
                                                </pic:nvPicPr>
                                                <pic:blipFill>
                                                  <a:blip r:embed="rId12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615696" cy="642963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7C54FBE6" w14:textId="77777777" w:rsidR="000A52B4" w:rsidRPr="00A51F51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63509E5D" w14:textId="77777777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  <w:p w14:paraId="26D840B6" w14:textId="77777777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5" name="Zone de texte 235"/>
                              <wps:cNvSpPr txBox="1"/>
                              <wps:spPr>
                                <a:xfrm>
                                  <a:off x="5085716" y="1270"/>
                                  <a:ext cx="1037022" cy="1136486"/>
                                </a:xfrm>
                                <a:prstGeom prst="rect">
                                  <a:avLst/>
                                </a:prstGeom>
                                <a:ln w="19050" cmpd="sng">
                                  <a:solidFill>
                                    <a:srgbClr val="4F6228"/>
                                  </a:solidFill>
                                </a:ln>
                                <a:effectLst/>
                                <a:extLst>
                                  <a:ext uri="{C572A759-6A51-4108-AA02-DFA0A04FC94B}">
                                    <ma14:wrappingTextBoxFlag xmlns:ma14="http://schemas.microsoft.com/office/mac/drawingml/2011/main"/>
                                  </a:ext>
                                </a:extLst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0E733C66" w14:textId="13395264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</w:rPr>
                                      <w:t>Agir</w:t>
                                    </w:r>
                                  </w:p>
                                  <w:p w14:paraId="75E0CAA0" w14:textId="77777777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54EDDA6C" w14:textId="34D1C07C" w:rsidR="000A52B4" w:rsidRDefault="000A52B4" w:rsidP="00202554">
                                    <w:pPr>
                                      <w:rPr>
                                        <w:b/>
                                      </w:rPr>
                                    </w:pPr>
                                    <w:r>
                                      <w:rPr>
                                        <w:b/>
                                        <w:noProof/>
                                        <w:lang w:eastAsia="fr-FR"/>
                                      </w:rPr>
                                      <w:drawing>
                                        <wp:inline distT="0" distB="0" distL="0" distR="0" wp14:anchorId="6DD23494" wp14:editId="3DE11AF6">
                                          <wp:extent cx="917280" cy="502920"/>
                                          <wp:effectExtent l="0" t="0" r="0" b="5080"/>
                                          <wp:docPr id="252" name="Image 252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elements tournants.tiff"/>
                                                  <pic:cNvPicPr/>
                                                </pic:nvPicPr>
                                                <pic:blipFill>
                                                  <a:blip r:embed="rId13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919441" cy="50410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  <w:p w14:paraId="4BCA5775" w14:textId="2E7F07FF" w:rsidR="000A52B4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2C89FCBF" w14:textId="77777777" w:rsidR="000A52B4" w:rsidRPr="00A51F51" w:rsidRDefault="000A52B4" w:rsidP="00104DA9">
                                    <w:pPr>
                                      <w:jc w:val="center"/>
                                      <w:rPr>
                                        <w:b/>
                                      </w:rPr>
                                    </w:pPr>
                                  </w:p>
                                  <w:p w14:paraId="44B1EBAD" w14:textId="77777777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  <w:p w14:paraId="78AB1FD7" w14:textId="77777777" w:rsidR="000A52B4" w:rsidRDefault="000A52B4" w:rsidP="00104DA9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1" name="Flèche vers la droite 241"/>
                              <wps:cNvSpPr/>
                              <wps:spPr>
                                <a:xfrm>
                                  <a:off x="874395" y="512445"/>
                                  <a:ext cx="365125" cy="100965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ln>
                                  <a:solidFill>
                                    <a:srgbClr val="4F6228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3">
                                  <a:schemeClr val="accent2"/>
                                </a:fillRef>
                                <a:effectRef idx="2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8" name="Flèche vers la droite 248"/>
                              <wps:cNvSpPr/>
                              <wps:spPr>
                                <a:xfrm>
                                  <a:off x="2136140" y="518795"/>
                                  <a:ext cx="375920" cy="108585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ln>
                                  <a:solidFill>
                                    <a:srgbClr val="4F6228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3">
                                  <a:schemeClr val="accent2"/>
                                </a:fillRef>
                                <a:effectRef idx="2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" name="Flèche vers la droite 249"/>
                              <wps:cNvSpPr/>
                              <wps:spPr>
                                <a:xfrm>
                                  <a:off x="3392170" y="523875"/>
                                  <a:ext cx="387350" cy="10160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ln>
                                  <a:solidFill>
                                    <a:srgbClr val="4F6228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3">
                                  <a:schemeClr val="accent2"/>
                                </a:fillRef>
                                <a:effectRef idx="2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" name="Flèche vers la droite 250"/>
                              <wps:cNvSpPr/>
                              <wps:spPr>
                                <a:xfrm>
                                  <a:off x="4709160" y="523240"/>
                                  <a:ext cx="343535" cy="102235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  <a:ln>
                                  <a:solidFill>
                                    <a:srgbClr val="4F6228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3">
                                  <a:schemeClr val="accent2"/>
                                </a:fillRef>
                                <a:effectRef idx="2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11" name="Zone de texte 311"/>
                            <wps:cNvSpPr txBox="1"/>
                            <wps:spPr>
                              <a:xfrm>
                                <a:off x="4789170" y="0"/>
                                <a:ext cx="1457325" cy="793750"/>
                              </a:xfrm>
                              <a:prstGeom prst="rect">
                                <a:avLst/>
                              </a:prstGeom>
                              <a:ln w="19050" cmpd="sng">
                                <a:solidFill>
                                  <a:srgbClr val="4F6228"/>
                                </a:solidFill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D5CD12" w14:textId="04E8BFC2" w:rsidR="000A52B4" w:rsidRDefault="000A52B4" w:rsidP="00EC4A0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Freiner</w:t>
                                  </w:r>
                                </w:p>
                                <w:p w14:paraId="31B4ECAF" w14:textId="7BCBCE3F" w:rsidR="000A52B4" w:rsidRDefault="000A52B4" w:rsidP="00EC4A0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4B45314" wp14:editId="7CB6E57E">
                                        <wp:extent cx="1206368" cy="377190"/>
                                        <wp:effectExtent l="0" t="0" r="0" b="3810"/>
                                        <wp:docPr id="253" name="Image 25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levier.tiff"/>
                                                <pic:cNvPicPr/>
                                              </pic:nvPicPr>
                                              <pic:blipFill>
                                                <a:blip r:embed="rId1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206789" cy="37732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412916FD" w14:textId="249AB6D3" w:rsidR="000A52B4" w:rsidRPr="005944C2" w:rsidRDefault="000A52B4" w:rsidP="00EC4A0E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5944C2">
                                    <w:rPr>
                                      <w:sz w:val="16"/>
                                      <w:szCs w:val="16"/>
                                    </w:rPr>
                                    <w:t>levier + masse</w:t>
                                  </w:r>
                                </w:p>
                                <w:p w14:paraId="6063AD84" w14:textId="446645E6" w:rsidR="000A52B4" w:rsidRDefault="000A52B4" w:rsidP="00EC4A0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6B049756" w14:textId="77777777" w:rsidR="000A52B4" w:rsidRDefault="000A52B4" w:rsidP="00EC4A0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2A2EBE25" w14:textId="77777777" w:rsidR="000A52B4" w:rsidRPr="00A51F51" w:rsidRDefault="000A52B4" w:rsidP="00EC4A0E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5E416DAD" w14:textId="77777777" w:rsidR="000A52B4" w:rsidRDefault="000A52B4" w:rsidP="00EC4A0E">
                                  <w:pPr>
                                    <w:jc w:val="center"/>
                                  </w:pPr>
                                </w:p>
                                <w:p w14:paraId="0F1976B1" w14:textId="77777777" w:rsidR="000A52B4" w:rsidRDefault="000A52B4" w:rsidP="00EC4A0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4" name="Flèche vers la droite 314"/>
                            <wps:cNvSpPr/>
                            <wps:spPr>
                              <a:xfrm rot="5400000">
                                <a:off x="5402580" y="967105"/>
                                <a:ext cx="343535" cy="102235"/>
                              </a:xfrm>
                              <a:prstGeom prst="rightArrow">
                                <a:avLst/>
                              </a:prstGeom>
                              <a:solidFill>
                                <a:schemeClr val="accent3">
                                  <a:lumMod val="50000"/>
                                </a:schemeClr>
                              </a:solidFill>
                              <a:ln>
                                <a:solidFill>
                                  <a:srgbClr val="4F6228"/>
                                </a:solidFill>
                              </a:ln>
                              <a:effectLst/>
                            </wps:spPr>
                            <wps:style>
                              <a:lnRef idx="1">
                                <a:schemeClr val="accent2"/>
                              </a:lnRef>
                              <a:fillRef idx="3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50" name="Grouper 350"/>
                          <wpg:cNvGrpSpPr/>
                          <wpg:grpSpPr>
                            <a:xfrm>
                              <a:off x="151765" y="0"/>
                              <a:ext cx="5756910" cy="3199130"/>
                              <a:chOff x="0" y="0"/>
                              <a:chExt cx="5756910" cy="3199130"/>
                            </a:xfrm>
                          </wpg:grpSpPr>
                          <wpg:grpSp>
                            <wpg:cNvPr id="348" name="Grouper 348"/>
                            <wpg:cNvGrpSpPr/>
                            <wpg:grpSpPr>
                              <a:xfrm>
                                <a:off x="0" y="0"/>
                                <a:ext cx="5756910" cy="3199130"/>
                                <a:chOff x="0" y="0"/>
                                <a:chExt cx="5756910" cy="3199130"/>
                              </a:xfrm>
                            </wpg:grpSpPr>
                            <wpg:grpSp>
                              <wpg:cNvPr id="346" name="Grouper 346"/>
                              <wpg:cNvGrpSpPr/>
                              <wpg:grpSpPr>
                                <a:xfrm>
                                  <a:off x="635" y="0"/>
                                  <a:ext cx="5756275" cy="1953895"/>
                                  <a:chOff x="0" y="0"/>
                                  <a:chExt cx="5756275" cy="1953895"/>
                                </a:xfrm>
                              </wpg:grpSpPr>
                              <wpg:grpSp>
                                <wpg:cNvPr id="222" name="Grouper 222"/>
                                <wpg:cNvGrpSpPr/>
                                <wpg:grpSpPr>
                                  <a:xfrm>
                                    <a:off x="0" y="0"/>
                                    <a:ext cx="5756275" cy="1664335"/>
                                    <a:chOff x="0" y="-127593"/>
                                    <a:chExt cx="5757457" cy="1672548"/>
                                  </a:xfrm>
                                </wpg:grpSpPr>
                                <wps:wsp>
                                  <wps:cNvPr id="145" name="Connecteur droit 145"/>
                                  <wps:cNvCnPr/>
                                  <wps:spPr>
                                    <a:xfrm flipV="1">
                                      <a:off x="31752" y="20520"/>
                                      <a:ext cx="252" cy="658931"/>
                                    </a:xfrm>
                                    <a:prstGeom prst="line">
                                      <a:avLst/>
                                    </a:prstGeom>
                                    <a:ln w="57150" cmpd="sng">
                                      <a:solidFill>
                                        <a:srgbClr val="BE4B48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2"/>
                                    </a:lnRef>
                                    <a:fillRef idx="3">
                                      <a:schemeClr val="accent2"/>
                                    </a:fillRef>
                                    <a:effectRef idx="2">
                                      <a:schemeClr val="accent2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/>
                                </wps:wsp>
                                <wpg:grpSp>
                                  <wpg:cNvPr id="221" name="Grouper 221"/>
                                  <wpg:cNvGrpSpPr/>
                                  <wpg:grpSpPr>
                                    <a:xfrm>
                                      <a:off x="0" y="-127593"/>
                                      <a:ext cx="5757457" cy="1672548"/>
                                      <a:chOff x="0" y="-127593"/>
                                      <a:chExt cx="5757457" cy="1672548"/>
                                    </a:xfrm>
                                  </wpg:grpSpPr>
                                  <wpg:grpSp>
                                    <wpg:cNvPr id="144" name="Grouper 144"/>
                                    <wpg:cNvGrpSpPr/>
                                    <wpg:grpSpPr>
                                      <a:xfrm>
                                        <a:off x="0" y="26643"/>
                                        <a:ext cx="5332034" cy="1242722"/>
                                        <a:chOff x="109855" y="-139639"/>
                                        <a:chExt cx="5332379" cy="1241999"/>
                                      </a:xfrm>
                                    </wpg:grpSpPr>
                                    <wpg:grpSp>
                                      <wpg:cNvPr id="108" name="Grouper 108"/>
                                      <wpg:cNvGrpSpPr/>
                                      <wpg:grpSpPr>
                                        <a:xfrm>
                                          <a:off x="109855" y="452755"/>
                                          <a:ext cx="4805903" cy="649605"/>
                                          <a:chOff x="158115" y="0"/>
                                          <a:chExt cx="4806329" cy="657992"/>
                                        </a:xfrm>
                                      </wpg:grpSpPr>
                                      <wpg:grpSp>
                                        <wpg:cNvPr id="103" name="Grouper 103"/>
                                        <wpg:cNvGrpSpPr/>
                                        <wpg:grpSpPr>
                                          <a:xfrm>
                                            <a:off x="158115" y="0"/>
                                            <a:ext cx="2973884" cy="558780"/>
                                            <a:chOff x="158115" y="0"/>
                                            <a:chExt cx="2973884" cy="558780"/>
                                          </a:xfrm>
                                        </wpg:grpSpPr>
                                        <wps:wsp>
                                          <wps:cNvPr id="73" name="Flèche vers la droite 73"/>
                                          <wps:cNvSpPr/>
                                          <wps:spPr>
                                            <a:xfrm>
                                              <a:off x="1571838" y="210505"/>
                                              <a:ext cx="290195" cy="110490"/>
                                            </a:xfrm>
                                            <a:prstGeom prst="rightArrow">
                                              <a:avLst/>
                                            </a:prstGeom>
                                            <a:effectLst/>
                                          </wps:spPr>
                                          <wps:style>
                                            <a:lnRef idx="1">
                                              <a:schemeClr val="accent2"/>
                                            </a:lnRef>
                                            <a:fillRef idx="3">
                                              <a:schemeClr val="accent2"/>
                                            </a:fillRef>
                                            <a:effectRef idx="2">
                                              <a:schemeClr val="accent2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52" name="Flèche vers la droite 52"/>
                                          <wps:cNvSpPr/>
                                          <wps:spPr>
                                            <a:xfrm>
                                              <a:off x="164464" y="0"/>
                                              <a:ext cx="432435" cy="104013"/>
                                            </a:xfrm>
                                            <a:prstGeom prst="rightArrow">
                                              <a:avLst/>
                                            </a:prstGeom>
                                            <a:effectLst/>
                                          </wps:spPr>
                                          <wps:style>
                                            <a:lnRef idx="1">
                                              <a:schemeClr val="accent2"/>
                                            </a:lnRef>
                                            <a:fillRef idx="3">
                                              <a:schemeClr val="accent2"/>
                                            </a:fillRef>
                                            <a:effectRef idx="2">
                                              <a:schemeClr val="accent2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69" name="Flèche vers la droite 69"/>
                                          <wps:cNvSpPr/>
                                          <wps:spPr>
                                            <a:xfrm>
                                              <a:off x="158115" y="448290"/>
                                              <a:ext cx="438150" cy="110490"/>
                                            </a:xfrm>
                                            <a:prstGeom prst="rightArrow">
                                              <a:avLst/>
                                            </a:prstGeom>
                                            <a:effectLst/>
                                          </wps:spPr>
                                          <wps:style>
                                            <a:lnRef idx="1">
                                              <a:schemeClr val="accent2"/>
                                            </a:lnRef>
                                            <a:fillRef idx="3">
                                              <a:schemeClr val="accent2"/>
                                            </a:fillRef>
                                            <a:effectRef idx="2">
                                              <a:schemeClr val="accent2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85" name="Flèche vers la droite 85"/>
                                          <wps:cNvSpPr/>
                                          <wps:spPr>
                                            <a:xfrm>
                                              <a:off x="2841804" y="216220"/>
                                              <a:ext cx="290195" cy="110490"/>
                                            </a:xfrm>
                                            <a:prstGeom prst="rightArrow">
                                              <a:avLst/>
                                            </a:prstGeom>
                                            <a:ln>
                                              <a:solidFill>
                                                <a:srgbClr val="BE4B48"/>
                                              </a:solidFill>
                                            </a:ln>
                                            <a:effectLst/>
                                          </wps:spPr>
                                          <wps:style>
                                            <a:lnRef idx="1">
                                              <a:schemeClr val="accent2"/>
                                            </a:lnRef>
                                            <a:fillRef idx="3">
                                              <a:schemeClr val="accent2"/>
                                            </a:fillRef>
                                            <a:effectRef idx="2">
                                              <a:schemeClr val="accent2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1" name="Flèche vers la droite 1"/>
                                        <wps:cNvSpPr/>
                                        <wps:spPr>
                                          <a:xfrm>
                                            <a:off x="4211735" y="169291"/>
                                            <a:ext cx="752709" cy="101333"/>
                                          </a:xfrm>
                                          <a:prstGeom prst="rightArrow">
                                            <a:avLst/>
                                          </a:prstGeom>
                                          <a:effectLst/>
                                        </wps:spPr>
                                        <wps:style>
                                          <a:lnRef idx="1">
                                            <a:schemeClr val="accent2"/>
                                          </a:lnRef>
                                          <a:fillRef idx="3">
                                            <a:schemeClr val="accent2"/>
                                          </a:fillRef>
                                          <a:effectRef idx="2">
                                            <a:schemeClr val="accent2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04" name="Flèche vers la droite 104"/>
                                        <wps:cNvSpPr/>
                                        <wps:spPr>
                                          <a:xfrm>
                                            <a:off x="4219361" y="565282"/>
                                            <a:ext cx="207645" cy="92710"/>
                                          </a:xfrm>
                                          <a:prstGeom prst="rightArrow">
                                            <a:avLst/>
                                          </a:prstGeom>
                                          <a:effectLst/>
                                        </wps:spPr>
                                        <wps:style>
                                          <a:lnRef idx="1">
                                            <a:schemeClr val="accent2"/>
                                          </a:lnRef>
                                          <a:fillRef idx="3">
                                            <a:schemeClr val="accent2"/>
                                          </a:fillRef>
                                          <a:effectRef idx="2">
                                            <a:schemeClr val="accent2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28" name="Connecteur droit 128"/>
                                      <wps:cNvCnPr/>
                                      <wps:spPr>
                                        <a:xfrm flipV="1">
                                          <a:off x="5426040" y="-139639"/>
                                          <a:ext cx="1776" cy="450791"/>
                                        </a:xfrm>
                                        <a:prstGeom prst="line">
                                          <a:avLst/>
                                        </a:prstGeom>
                                        <a:ln w="57150" cmpd="sng">
                                          <a:solidFill>
                                            <a:srgbClr val="BE4B48"/>
                                          </a:solidFill>
                                        </a:ln>
                                        <a:effectLst/>
                                      </wps:spPr>
                                      <wps:style>
                                        <a:lnRef idx="1">
                                          <a:schemeClr val="accent2"/>
                                        </a:lnRef>
                                        <a:fillRef idx="3">
                                          <a:schemeClr val="accent2"/>
                                        </a:fillRef>
                                        <a:effectRef idx="2">
                                          <a:schemeClr val="accent2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43" name="Connecteur droit 143"/>
                                      <wps:cNvCnPr/>
                                      <wps:spPr>
                                        <a:xfrm flipH="1">
                                          <a:off x="116972" y="-117125"/>
                                          <a:ext cx="5325262" cy="2102"/>
                                        </a:xfrm>
                                        <a:prstGeom prst="line">
                                          <a:avLst/>
                                        </a:prstGeom>
                                        <a:ln w="57150" cmpd="sng">
                                          <a:solidFill>
                                            <a:srgbClr val="BE4B48"/>
                                          </a:solidFill>
                                        </a:ln>
                                        <a:effectLst/>
                                      </wps:spPr>
                                      <wps:style>
                                        <a:lnRef idx="1">
                                          <a:schemeClr val="accent2"/>
                                        </a:lnRef>
                                        <a:fillRef idx="3">
                                          <a:schemeClr val="accent2"/>
                                        </a:fillRef>
                                        <a:effectRef idx="2">
                                          <a:schemeClr val="accent2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g:grpSp>
                                    <wpg:cNvPr id="148" name="Grouper 148"/>
                                    <wpg:cNvGrpSpPr/>
                                    <wpg:grpSpPr>
                                      <a:xfrm>
                                        <a:off x="460375" y="-127593"/>
                                        <a:ext cx="5297082" cy="1672548"/>
                                        <a:chOff x="0" y="-127593"/>
                                        <a:chExt cx="5297082" cy="1672548"/>
                                      </a:xfrm>
                                    </wpg:grpSpPr>
                                    <wps:wsp>
                                      <wps:cNvPr id="64" name="Zone de texte 64"/>
                                      <wps:cNvSpPr txBox="1"/>
                                      <wps:spPr>
                                        <a:xfrm>
                                          <a:off x="1927225" y="-127593"/>
                                          <a:ext cx="657860" cy="2133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6144D8B9" w14:textId="5BE99D16" w:rsidR="000A52B4" w:rsidRPr="00804CCB" w:rsidRDefault="000A52B4">
                                            <w:pPr>
                                              <w:rPr>
                                                <w:color w:val="C0504D" w:themeColor="accent2"/>
                                                <w:sz w:val="12"/>
                                                <w:szCs w:val="12"/>
                                              </w:rPr>
                                            </w:pPr>
                                            <w:r w:rsidRPr="00804CCB">
                                              <w:rPr>
                                                <w:color w:val="C0504D" w:themeColor="accent2"/>
                                                <w:sz w:val="12"/>
                                                <w:szCs w:val="12"/>
                                              </w:rPr>
                                              <w:t>Consignes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112" name="Grouper 112"/>
                                      <wpg:cNvGrpSpPr/>
                                      <wpg:grpSpPr>
                                        <a:xfrm>
                                          <a:off x="0" y="291465"/>
                                          <a:ext cx="5297082" cy="1253490"/>
                                          <a:chOff x="0" y="0"/>
                                          <a:chExt cx="5297463" cy="1253490"/>
                                        </a:xfrm>
                                      </wpg:grpSpPr>
                                      <wpg:grpSp>
                                        <wpg:cNvPr id="51" name="Grouper 51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3552559" cy="1192658"/>
                                            <a:chOff x="1" y="0"/>
                                            <a:chExt cx="3553433" cy="1192994"/>
                                          </a:xfrm>
                                        </wpg:grpSpPr>
                                        <wps:wsp>
                                          <wps:cNvPr id="5" name="Zone de texte 5"/>
                                          <wps:cNvSpPr txBox="1"/>
                                          <wps:spPr>
                                            <a:xfrm>
                                              <a:off x="1" y="1905"/>
                                              <a:ext cx="919131" cy="119108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19050" cmpd="sng">
                                              <a:solidFill>
                                                <a:srgbClr val="BE4B48"/>
                                              </a:solidFill>
                                            </a:ln>
                                            <a:effectLst/>
                                            <a:extLst>
                                              <a:ext uri="{C572A759-6A51-4108-AA02-DFA0A04FC94B}">
                                                <ma14:wrappingTextBoxFlag xmlns:ma14="http://schemas.microsoft.com/office/mac/drawingml/2011/main"/>
                                              </a:ext>
                                            </a:extLst>
                                          </wps:spPr>
                                          <wps:style>
                                            <a:lnRef idx="2">
                                              <a:schemeClr val="dk1"/>
                                            </a:lnRef>
                                            <a:fillRef idx="1">
                                              <a:schemeClr val="lt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dk1"/>
                                            </a:fontRef>
                                          </wps:style>
                                          <wps:txbx>
                                            <w:txbxContent>
                                              <w:p w14:paraId="4B109A11" w14:textId="434286B1" w:rsidR="000A52B4" w:rsidRPr="00A51F51" w:rsidRDefault="000A52B4" w:rsidP="00A51F51">
                                                <w:pPr>
                                                  <w:jc w:val="center"/>
                                                  <w:rPr>
                                                    <w:b/>
                                                  </w:rPr>
                                                </w:pPr>
                                                <w:r w:rsidRPr="00A51F51">
                                                  <w:rPr>
                                                    <w:b/>
                                                  </w:rPr>
                                                  <w:t>Acquérir</w:t>
                                                </w:r>
                                              </w:p>
                                              <w:p w14:paraId="39D1D08D" w14:textId="77777777" w:rsidR="000A52B4" w:rsidRDefault="000A52B4" w:rsidP="00A51F51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rPr>
                                                    <w:noProof/>
                                                    <w:lang w:eastAsia="fr-FR"/>
                                                  </w:rPr>
                                                  <w:drawing>
                                                    <wp:inline distT="0" distB="0" distL="0" distR="0" wp14:anchorId="5555F3D0" wp14:editId="4668C831">
                                                      <wp:extent cx="633984" cy="229709"/>
                                                      <wp:effectExtent l="0" t="0" r="1270" b="0"/>
                                                      <wp:docPr id="254" name="Image 254"/>
                                                      <wp:cNvGraphicFramePr>
                                                        <a:graphicFrameLocks xmlns:a="http://schemas.openxmlformats.org/drawingml/2006/main" noChangeAspect="1"/>
                                                      </wp:cNvGraphicFramePr>
                                                      <a:graphic xmlns:a="http://schemas.openxmlformats.org/drawingml/2006/main">
                                                        <a:graphicData uri="http://schemas.openxmlformats.org/drawingml/2006/picture">
                                                          <pic:pic xmlns:pic="http://schemas.openxmlformats.org/drawingml/2006/picture">
                                                            <pic:nvPicPr>
                                                              <pic:cNvPr id="0" name="bp shield dfrobot.tiff"/>
                                                              <pic:cNvPicPr/>
                                                            </pic:nvPicPr>
                                                            <pic:blipFill>
                                                              <a:blip r:embed="rId15" cstate="print">
                                                                <a:extLst>
                                                                  <a:ext uri="{28A0092B-C50C-407E-A947-70E740481C1C}">
                                                                    <a14:useLocalDpi xmlns:a14="http://schemas.microsoft.com/office/drawing/2010/main"/>
                                                                  </a:ext>
                                                                </a:extLst>
                                                              </a:blip>
                                                              <a:stretch>
                                                                <a:fillRect/>
                                                              </a:stretch>
                                                            </pic:blipFill>
                                                            <pic:spPr>
                                                              <a:xfrm>
                                                                <a:off x="0" y="0"/>
                                                                <a:ext cx="636425" cy="230593"/>
                                                              </a:xfrm>
                                                              <a:prstGeom prst="rect">
                                                                <a:avLst/>
                                                              </a:prstGeom>
                                                            </pic:spPr>
                                                          </pic:pic>
                                                        </a:graphicData>
                                                      </a:graphic>
                                                    </wp:inline>
                                                  </w:drawing>
                                                </w:r>
                                              </w:p>
                                              <w:p w14:paraId="73DDE9CD" w14:textId="3C4EAE71" w:rsidR="000A52B4" w:rsidRDefault="000A52B4" w:rsidP="00A51F51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rPr>
                                                    <w:noProof/>
                                                    <w:lang w:eastAsia="fr-FR"/>
                                                  </w:rPr>
                                                  <w:drawing>
                                                    <wp:inline distT="0" distB="0" distL="0" distR="0" wp14:anchorId="3186E664" wp14:editId="3134165F">
                                                      <wp:extent cx="420624" cy="661300"/>
                                                      <wp:effectExtent l="0" t="0" r="11430" b="0"/>
                                                      <wp:docPr id="255" name="Image 255"/>
                                                      <wp:cNvGraphicFramePr>
                                                        <a:graphicFrameLocks xmlns:a="http://schemas.openxmlformats.org/drawingml/2006/main" noChangeAspect="1"/>
                                                      </wp:cNvGraphicFramePr>
                                                      <a:graphic xmlns:a="http://schemas.openxmlformats.org/drawingml/2006/main">
                                                        <a:graphicData uri="http://schemas.openxmlformats.org/drawingml/2006/picture">
                                                          <pic:pic xmlns:pic="http://schemas.openxmlformats.org/drawingml/2006/picture">
                                                            <pic:nvPicPr>
                                                              <pic:cNvPr id="0" name="capteur ir.tiff"/>
                                                              <pic:cNvPicPr/>
                                                            </pic:nvPicPr>
                                                            <pic:blipFill>
                                                              <a:blip r:embed="rId16" cstate="print">
                                                                <a:extLst>
                                                                  <a:ext uri="{28A0092B-C50C-407E-A947-70E740481C1C}">
                                                                    <a14:useLocalDpi xmlns:a14="http://schemas.microsoft.com/office/drawing/2010/main"/>
                                                                  </a:ext>
                                                                </a:extLst>
                                                              </a:blip>
                                                              <a:stretch>
                                                                <a:fillRect/>
                                                              </a:stretch>
                                                            </pic:blipFill>
                                                            <pic:spPr>
                                                              <a:xfrm>
                                                                <a:off x="0" y="0"/>
                                                                <a:ext cx="420624" cy="661300"/>
                                                              </a:xfrm>
                                                              <a:prstGeom prst="rect">
                                                                <a:avLst/>
                                                              </a:prstGeom>
                                                            </pic:spPr>
                                                          </pic:pic>
                                                        </a:graphicData>
                                                      </a:graphic>
                                                    </wp:inline>
                                                  </w:drawing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0" name="Zone de texte 10"/>
                                          <wps:cNvSpPr txBox="1"/>
                                          <wps:spPr>
                                            <a:xfrm>
                                              <a:off x="1277162" y="0"/>
                                              <a:ext cx="910332" cy="118689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19050" cmpd="sng">
                                              <a:solidFill>
                                                <a:srgbClr val="BE4B48"/>
                                              </a:solidFill>
                                            </a:ln>
                                            <a:effectLst/>
                                            <a:extLst>
                                              <a:ext uri="{C572A759-6A51-4108-AA02-DFA0A04FC94B}">
                                                <ma14:wrappingTextBoxFlag xmlns:ma14="http://schemas.microsoft.com/office/mac/drawingml/2011/main"/>
                                              </a:ext>
                                            </a:extLst>
                                          </wps:spPr>
                                          <wps:style>
                                            <a:lnRef idx="2">
                                              <a:schemeClr val="dk1"/>
                                            </a:lnRef>
                                            <a:fillRef idx="1">
                                              <a:schemeClr val="lt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dk1"/>
                                            </a:fontRef>
                                          </wps:style>
                                          <wps:txbx>
                                            <w:txbxContent>
                                              <w:p w14:paraId="236D6D5C" w14:textId="7E9C3747" w:rsidR="000A52B4" w:rsidRPr="00A51F51" w:rsidRDefault="000A52B4" w:rsidP="00A51F51">
                                                <w:pPr>
                                                  <w:jc w:val="center"/>
                                                  <w:rPr>
                                                    <w:b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b/>
                                                  </w:rPr>
                                                  <w:t>Traiter</w:t>
                                                </w:r>
                                              </w:p>
                                              <w:p w14:paraId="2BD9D2F1" w14:textId="77777777" w:rsidR="000A52B4" w:rsidRDefault="000A52B4" w:rsidP="00D94133"/>
                                              <w:p w14:paraId="5206CE4B" w14:textId="69357935" w:rsidR="000A52B4" w:rsidRDefault="000A52B4" w:rsidP="00A51F51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rPr>
                                                    <w:noProof/>
                                                    <w:lang w:eastAsia="fr-FR"/>
                                                  </w:rPr>
                                                  <w:drawing>
                                                    <wp:inline distT="0" distB="0" distL="0" distR="0" wp14:anchorId="4377E63B" wp14:editId="275D9649">
                                                      <wp:extent cx="742771" cy="529170"/>
                                                      <wp:effectExtent l="0" t="0" r="0" b="4445"/>
                                                      <wp:docPr id="32" name="Image 32"/>
                                                      <wp:cNvGraphicFramePr>
                                                        <a:graphicFrameLocks xmlns:a="http://schemas.openxmlformats.org/drawingml/2006/main" noChangeAspect="1"/>
                                                      </wp:cNvGraphicFramePr>
                                                      <a:graphic xmlns:a="http://schemas.openxmlformats.org/drawingml/2006/main">
                                                        <a:graphicData uri="http://schemas.openxmlformats.org/drawingml/2006/picture">
                                                          <pic:pic xmlns:pic="http://schemas.openxmlformats.org/drawingml/2006/picture">
                                                            <pic:nvPicPr>
                                                              <pic:cNvPr id="0" name="arduino uno.tiff"/>
                                                              <pic:cNvPicPr/>
                                                            </pic:nvPicPr>
                                                            <pic:blipFill>
                                                              <a:blip r:embed="rId17" cstate="print">
                                                                <a:extLst>
                                                                  <a:ext uri="{28A0092B-C50C-407E-A947-70E740481C1C}">
                                                                    <a14:useLocalDpi xmlns:a14="http://schemas.microsoft.com/office/drawing/2010/main"/>
                                                                  </a:ext>
                                                                </a:extLst>
                                                              </a:blip>
                                                              <a:stretch>
                                                                <a:fillRect/>
                                                              </a:stretch>
                                                            </pic:blipFill>
                                                            <pic:spPr>
                                                              <a:xfrm>
                                                                <a:off x="0" y="0"/>
                                                                <a:ext cx="742987" cy="529324"/>
                                                              </a:xfrm>
                                                              <a:prstGeom prst="rect">
                                                                <a:avLst/>
                                                              </a:prstGeom>
                                                            </pic:spPr>
                                                          </pic:pic>
                                                        </a:graphicData>
                                                      </a:graphic>
                                                    </wp:inline>
                                                  </w:drawing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38" name="Zone de texte 38"/>
                                          <wps:cNvSpPr txBox="1"/>
                                          <wps:spPr>
                                            <a:xfrm>
                                              <a:off x="2548123" y="2541"/>
                                              <a:ext cx="1005311" cy="118435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19050" cmpd="sng">
                                              <a:solidFill>
                                                <a:srgbClr val="BE4B48"/>
                                              </a:solidFill>
                                            </a:ln>
                                            <a:effectLst/>
                                            <a:extLst>
                                              <a:ext uri="{C572A759-6A51-4108-AA02-DFA0A04FC94B}">
                                                <ma14:wrappingTextBoxFlag xmlns:ma14="http://schemas.microsoft.com/office/mac/drawingml/2011/main"/>
                                              </a:ext>
                                            </a:extLst>
                                          </wps:spPr>
                                          <wps:style>
                                            <a:lnRef idx="2">
                                              <a:schemeClr val="dk1"/>
                                            </a:lnRef>
                                            <a:fillRef idx="1">
                                              <a:schemeClr val="lt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dk1"/>
                                            </a:fontRef>
                                          </wps:style>
                                          <wps:txbx>
                                            <w:txbxContent>
                                              <w:p w14:paraId="1A2F4909" w14:textId="54EDC9F2" w:rsidR="000A52B4" w:rsidRPr="00A51F51" w:rsidRDefault="000A52B4" w:rsidP="00132D3A">
                                                <w:pPr>
                                                  <w:jc w:val="center"/>
                                                  <w:rPr>
                                                    <w:b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b/>
                                                  </w:rPr>
                                                  <w:t>Communiquer</w:t>
                                                </w:r>
                                              </w:p>
                                              <w:p w14:paraId="5E7E3660" w14:textId="77777777" w:rsidR="000A52B4" w:rsidRDefault="000A52B4" w:rsidP="00087307"/>
                                              <w:p w14:paraId="4AE1FD39" w14:textId="2AF8DE03" w:rsidR="000A52B4" w:rsidRDefault="000A52B4" w:rsidP="00132D3A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rPr>
                                                    <w:noProof/>
                                                    <w:lang w:eastAsia="fr-FR"/>
                                                  </w:rPr>
                                                  <w:drawing>
                                                    <wp:inline distT="0" distB="0" distL="0" distR="0" wp14:anchorId="7335A15C" wp14:editId="192944F0">
                                                      <wp:extent cx="797433" cy="276139"/>
                                                      <wp:effectExtent l="0" t="0" r="0" b="3810"/>
                                                      <wp:docPr id="33" name="Image 33"/>
                                                      <wp:cNvGraphicFramePr>
                                                        <a:graphicFrameLocks xmlns:a="http://schemas.openxmlformats.org/drawingml/2006/main" noChangeAspect="1"/>
                                                      </wp:cNvGraphicFramePr>
                                                      <a:graphic xmlns:a="http://schemas.openxmlformats.org/drawingml/2006/main">
                                                        <a:graphicData uri="http://schemas.openxmlformats.org/drawingml/2006/picture">
                                                          <pic:pic xmlns:pic="http://schemas.openxmlformats.org/drawingml/2006/picture">
                                                            <pic:nvPicPr>
                                                              <pic:cNvPr id="0" name="lcd shield df robot.tiff"/>
                                                              <pic:cNvPicPr/>
                                                            </pic:nvPicPr>
                                                            <pic:blipFill>
                                                              <a:blip r:embed="rId18" cstate="print">
                                                                <a:extLst>
                                                                  <a:ext uri="{BEBA8EAE-BF5A-486C-A8C5-ECC9F3942E4B}">
                                                                    <a14:imgProps xmlns:a14="http://schemas.microsoft.com/office/drawing/2010/main">
                                                                      <a14:imgLayer r:embed="rId19">
                                                                        <a14:imgEffect>
                                                                          <a14:brightnessContrast bright="40000" contrast="-40000"/>
                                                                        </a14:imgEffect>
                                                                      </a14:imgLayer>
                                                                    </a14:imgProps>
                                                                  </a:ext>
                                                                  <a:ext uri="{28A0092B-C50C-407E-A947-70E740481C1C}">
                                                                    <a14:useLocalDpi xmlns:a14="http://schemas.microsoft.com/office/drawing/2010/main"/>
                                                                  </a:ext>
                                                                </a:extLst>
                                                              </a:blip>
                                                              <a:stretch>
                                                                <a:fillRect/>
                                                              </a:stretch>
                                                            </pic:blipFill>
                                                            <pic:spPr>
                                                              <a:xfrm>
                                                                <a:off x="0" y="0"/>
                                                                <a:ext cx="797433" cy="276139"/>
                                                              </a:xfrm>
                                                              <a:prstGeom prst="rect">
                                                                <a:avLst/>
                                                              </a:prstGeom>
                                                            </pic:spPr>
                                                          </pic:pic>
                                                        </a:graphicData>
                                                      </a:graphic>
                                                    </wp:inline>
                                                  </w:drawing>
                                                </w:r>
                                              </w:p>
                                              <w:p w14:paraId="5ABC5BB5" w14:textId="1A5DF922" w:rsidR="000A52B4" w:rsidRDefault="000A52B4" w:rsidP="00132D3A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rPr>
                                                    <w:noProof/>
                                                    <w:lang w:eastAsia="fr-FR"/>
                                                  </w:rPr>
                                                  <w:drawing>
                                                    <wp:inline distT="0" distB="0" distL="0" distR="0" wp14:anchorId="222B55A9" wp14:editId="3FD2A496">
                                                      <wp:extent cx="298704" cy="298704"/>
                                                      <wp:effectExtent l="0" t="0" r="6350" b="6350"/>
                                                      <wp:docPr id="34" name="Image 34"/>
                                                      <wp:cNvGraphicFramePr>
                                                        <a:graphicFrameLocks xmlns:a="http://schemas.openxmlformats.org/drawingml/2006/main" noChangeAspect="1"/>
                                                      </wp:cNvGraphicFramePr>
                                                      <a:graphic xmlns:a="http://schemas.openxmlformats.org/drawingml/2006/main">
                                                        <a:graphicData uri="http://schemas.openxmlformats.org/drawingml/2006/picture">
                                                          <pic:pic xmlns:pic="http://schemas.openxmlformats.org/drawingml/2006/picture">
                                                            <pic:nvPicPr>
                                                              <pic:cNvPr id="0" name="usb.gif"/>
                                                              <pic:cNvPicPr/>
                                                            </pic:nvPicPr>
                                                            <pic:blipFill>
                                                              <a:blip r:embed="rId20" cstate="print">
                                                                <a:extLst>
                                                                  <a:ext uri="{28A0092B-C50C-407E-A947-70E740481C1C}">
                                                                    <a14:useLocalDpi xmlns:a14="http://schemas.microsoft.com/office/drawing/2010/main"/>
                                                                  </a:ext>
                                                                </a:extLst>
                                                              </a:blip>
                                                              <a:stretch>
                                                                <a:fillRect/>
                                                              </a:stretch>
                                                            </pic:blipFill>
                                                            <pic:spPr>
                                                              <a:xfrm>
                                                                <a:off x="0" y="0"/>
                                                                <a:ext cx="299946" cy="299946"/>
                                                              </a:xfrm>
                                                              <a:prstGeom prst="rect">
                                                                <a:avLst/>
                                                              </a:prstGeom>
                                                            </pic:spPr>
                                                          </pic:pic>
                                                        </a:graphicData>
                                                      </a:graphic>
                                                    </wp:inline>
                                                  </w:drawing>
                                                </w:r>
                                              </w:p>
                                              <w:p w14:paraId="712AB231" w14:textId="0DAF54C5" w:rsidR="000A52B4" w:rsidRPr="00804CCB" w:rsidRDefault="000A52B4" w:rsidP="00132D3A">
                                                <w:pPr>
                                                  <w:jc w:val="center"/>
                                                  <w:rPr>
                                                    <w:sz w:val="12"/>
                                                    <w:szCs w:val="12"/>
                                                  </w:rPr>
                                                </w:pPr>
                                                <w:r>
                                                  <w:rPr>
                                                    <w:sz w:val="12"/>
                                                    <w:szCs w:val="12"/>
                                                  </w:rPr>
                                                  <w:t>RS232 - U</w:t>
                                                </w:r>
                                                <w:r w:rsidRPr="00804CCB">
                                                  <w:rPr>
                                                    <w:sz w:val="12"/>
                                                    <w:szCs w:val="12"/>
                                                  </w:rPr>
                                                  <w:t>sb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105" name="Zone de texte 105"/>
                                        <wps:cNvSpPr txBox="1"/>
                                        <wps:spPr>
                                          <a:xfrm>
                                            <a:off x="3730588" y="705485"/>
                                            <a:ext cx="651510" cy="4819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>
                                            <a:ext uri="{C572A759-6A51-4108-AA02-DFA0A04FC94B}">
                                              <ma14:wrappingTextBoxFlag xmlns:ma14="http://schemas.microsoft.com/office/mac/drawingml/2011/main"/>
                                            </a:ext>
                                          </a:extLst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1DFE58D6" w14:textId="1B2D997A" w:rsidR="000A52B4" w:rsidRDefault="000A52B4">
                                              <w:r>
                                                <w:rPr>
                                                  <w:noProof/>
                                                  <w:lang w:eastAsia="fr-FR"/>
                                                </w:rPr>
                                                <w:drawing>
                                                  <wp:inline distT="0" distB="0" distL="0" distR="0" wp14:anchorId="3F6592F8" wp14:editId="34118577">
                                                    <wp:extent cx="542290" cy="339725"/>
                                                    <wp:effectExtent l="0" t="0" r="0" b="0"/>
                                                    <wp:docPr id="35" name="Image 35"/>
                                                    <wp:cNvGraphicFramePr>
                                                      <a:graphicFrameLocks xmlns:a="http://schemas.openxmlformats.org/drawingml/2006/main" noChangeAspect="1"/>
                                                    </wp:cNvGraphicFramePr>
                                                    <a:graphic xmlns:a="http://schemas.openxmlformats.org/drawingml/2006/main">
                                                      <a:graphicData uri="http://schemas.openxmlformats.org/drawingml/2006/picture"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0" name="scilab.tiff"/>
                                                            <pic:cNvPicPr/>
                                                          </pic:nvPicPr>
                                                          <pic:blipFill>
                                                            <a:blip r:embed="rId21" cstate="print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>
                                                            <a:xfrm>
                                                              <a:off x="0" y="0"/>
                                                              <a:ext cx="542290" cy="339725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</pic:spPr>
                                                        </pic:pic>
                                                      </a:graphicData>
                                                    </a:graphic>
                                                  </wp:inline>
                                                </w:drawing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10" name="Zone de texte 110"/>
                                        <wps:cNvSpPr txBox="1"/>
                                        <wps:spPr>
                                          <a:xfrm>
                                            <a:off x="4364775" y="278130"/>
                                            <a:ext cx="932688" cy="975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>
                                            <a:ext uri="{C572A759-6A51-4108-AA02-DFA0A04FC94B}">
                                              <ma14:wrappingTextBoxFlag xmlns:ma14="http://schemas.microsoft.com/office/mac/drawingml/2011/main"/>
                                            </a:ext>
                                          </a:extLst>
                                        </wps:spPr>
                                        <wps:style>
                                          <a:lnRef idx="0">
                                            <a:schemeClr val="accent1"/>
                                          </a:lnRef>
                                          <a:fillRef idx="0">
                                            <a:schemeClr val="accent1"/>
                                          </a:fillRef>
                                          <a:effectRef idx="0">
                                            <a:schemeClr val="accent1"/>
                                          </a:effectRef>
                                          <a:fontRef idx="minor">
                                            <a:schemeClr val="dk1"/>
                                          </a:fontRef>
                                        </wps:style>
                                        <wps:txbx>
                                          <w:txbxContent>
                                            <w:p w14:paraId="7E5EC4B5" w14:textId="5A3DD456" w:rsidR="000A52B4" w:rsidRDefault="000A52B4">
                                              <w:r>
                                                <w:rPr>
                                                  <w:noProof/>
                                                  <w:lang w:eastAsia="fr-FR"/>
                                                </w:rPr>
                                                <w:drawing>
                                                  <wp:inline distT="0" distB="0" distL="0" distR="0" wp14:anchorId="1107C13C" wp14:editId="58BCF273">
                                                    <wp:extent cx="749300" cy="735330"/>
                                                    <wp:effectExtent l="0" t="0" r="12700" b="1270"/>
                                                    <wp:docPr id="36" name="Image 36"/>
                                                    <wp:cNvGraphicFramePr>
                                                      <a:graphicFrameLocks xmlns:a="http://schemas.openxmlformats.org/drawingml/2006/main" noChangeAspect="1"/>
                                                    </wp:cNvGraphicFramePr>
                                                    <a:graphic xmlns:a="http://schemas.openxmlformats.org/drawingml/2006/main">
                                                      <a:graphicData uri="http://schemas.openxmlformats.org/drawingml/2006/picture">
                                                        <pic:pic xmlns:pic="http://schemas.openxmlformats.org/drawingml/2006/picture">
                                                          <pic:nvPicPr>
                                                            <pic:cNvPr id="0" name="eleve.tiff"/>
                                                            <pic:cNvPicPr/>
                                                          </pic:nvPicPr>
                                                          <pic:blipFill>
                                                            <a:blip r:embed="rId22" cstate="print">
                                                              <a:extLst>
                                                                <a:ext uri="{28A0092B-C50C-407E-A947-70E740481C1C}">
                                                                  <a14:useLocalDpi xmlns:a14="http://schemas.microsoft.com/office/drawing/2010/main"/>
                                                                </a:ext>
                                                              </a:extLst>
                                                            </a:blip>
                                                            <a:stretch>
                                                              <a:fillRect/>
                                                            </a:stretch>
                                                          </pic:blipFill>
                                                          <pic:spPr>
                                                            <a:xfrm>
                                                              <a:off x="0" y="0"/>
                                                              <a:ext cx="749300" cy="735330"/>
                                                            </a:xfrm>
                                                            <a:prstGeom prst="rect">
                                                              <a:avLst/>
                                                            </a:prstGeom>
                                                          </pic:spPr>
                                                        </pic:pic>
                                                      </a:graphicData>
                                                    </a:graphic>
                                                  </wp:inline>
                                                </w:drawing>
                                              </w:r>
                                            </w:p>
                                          </w:txbxContent>
                                        </wps:txbx>
  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147" name="Zone de texte 147"/>
                                      <wps:cNvSpPr txBox="1"/>
                                      <wps:spPr>
                                        <a:xfrm>
                                          <a:off x="3707638" y="656533"/>
                                          <a:ext cx="657860" cy="2133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7D58C339" w14:textId="31C235CB" w:rsidR="000A52B4" w:rsidRPr="00804CCB" w:rsidRDefault="000A52B4" w:rsidP="00804CCB">
                                            <w:pPr>
                                              <w:rPr>
                                                <w:color w:val="C0504D" w:themeColor="accent2"/>
                                                <w:sz w:val="12"/>
                                                <w:szCs w:val="12"/>
                                              </w:rPr>
                                            </w:pPr>
                                            <w:r>
                                              <w:rPr>
                                                <w:color w:val="C0504D" w:themeColor="accent2"/>
                                                <w:sz w:val="12"/>
                                                <w:szCs w:val="12"/>
                                              </w:rPr>
                                              <w:t>Messages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</wpg:grpSp>
                              </wpg:grpSp>
                              <wps:wsp>
                                <wps:cNvPr id="315" name="Flèche vers la droite 315"/>
                                <wps:cNvSpPr/>
                                <wps:spPr>
                                  <a:xfrm rot="5400000">
                                    <a:off x="5118735" y="1696085"/>
                                    <a:ext cx="417830" cy="97790"/>
                                  </a:xfrm>
                                  <a:prstGeom prst="rightArrow">
                                    <a:avLst/>
                                  </a:prstGeom>
                                  <a:ln>
                                    <a:solidFill>
                                      <a:srgbClr val="BE4B48"/>
                                    </a:solidFill>
                                  </a:ln>
                                  <a:effectLst/>
                                </wps:spPr>
                                <wps:style>
                                  <a:lnRef idx="1">
                                    <a:schemeClr val="accent2"/>
                                  </a:lnRef>
                                  <a:fillRef idx="3">
                                    <a:schemeClr val="accent2"/>
                                  </a:fillRef>
                                  <a:effectRef idx="2">
                                    <a:schemeClr val="accent2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347" name="Connecteur droit 347"/>
                              <wps:cNvCnPr/>
                              <wps:spPr>
                                <a:xfrm flipH="1">
                                  <a:off x="22860" y="1227455"/>
                                  <a:ext cx="1270" cy="1200150"/>
                                </a:xfrm>
                                <a:prstGeom prst="line">
                                  <a:avLst/>
                                </a:prstGeom>
                                <a:ln w="57150" cmpd="sng">
                                  <a:solidFill>
                                    <a:srgbClr val="BE4B48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3">
                                  <a:schemeClr val="accent2"/>
                                </a:fillRef>
                                <a:effectRef idx="2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2" name="Connecteur droit 2"/>
                              <wps:cNvCnPr/>
                              <wps:spPr>
                                <a:xfrm flipH="1" flipV="1">
                                  <a:off x="4079875" y="2387600"/>
                                  <a:ext cx="635" cy="811530"/>
                                </a:xfrm>
                                <a:prstGeom prst="line">
                                  <a:avLst/>
                                </a:prstGeom>
                                <a:ln w="57150" cmpd="sng">
                                  <a:solidFill>
                                    <a:srgbClr val="BE4B48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3">
                                  <a:schemeClr val="accent2"/>
                                </a:fillRef>
                                <a:effectRef idx="2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  <wps:wsp>
                              <wps:cNvPr id="3" name="Connecteur droit 3"/>
                              <wps:cNvCnPr/>
                              <wps:spPr>
                                <a:xfrm flipH="1">
                                  <a:off x="0" y="2404745"/>
                                  <a:ext cx="4109085" cy="1905"/>
                                </a:xfrm>
                                <a:prstGeom prst="line">
                                  <a:avLst/>
                                </a:prstGeom>
                                <a:ln w="57150" cmpd="sng">
                                  <a:solidFill>
                                    <a:srgbClr val="BE4B48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3">
                                  <a:schemeClr val="accent2"/>
                                </a:fillRef>
                                <a:effectRef idx="2">
                                  <a:schemeClr val="accent2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/>
                            </wps:wsp>
                          </wpg:grpSp>
                          <wps:wsp>
                            <wps:cNvPr id="349" name="Zone de texte 349"/>
                            <wps:cNvSpPr txBox="1"/>
                            <wps:spPr>
                              <a:xfrm>
                                <a:off x="2016125" y="2223135"/>
                                <a:ext cx="657225" cy="212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C9A98A" w14:textId="093A348C" w:rsidR="000A52B4" w:rsidRPr="00804CCB" w:rsidRDefault="000A52B4" w:rsidP="006B1B25">
                                  <w:pPr>
                                    <w:rPr>
                                      <w:color w:val="C0504D" w:themeColor="accent2"/>
                                      <w:sz w:val="12"/>
                                      <w:szCs w:val="12"/>
                                    </w:rPr>
                                  </w:pPr>
                                  <w:r w:rsidRPr="006B1B25">
                                    <w:rPr>
                                      <w:color w:val="C0504D" w:themeColor="accent2"/>
                                      <w:sz w:val="16"/>
                                      <w:szCs w:val="16"/>
                                    </w:rPr>
                                    <w:t>N</w:t>
                                  </w:r>
                                  <w:r>
                                    <w:rPr>
                                      <w:color w:val="C0504D" w:themeColor="accent2"/>
                                      <w:sz w:val="12"/>
                                      <w:szCs w:val="12"/>
                                    </w:rPr>
                                    <w:t>réduc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7" name="Grouper 27"/>
                        <wpg:cNvGrpSpPr/>
                        <wpg:grpSpPr>
                          <a:xfrm>
                            <a:off x="906145" y="2854325"/>
                            <a:ext cx="5318125" cy="1242695"/>
                            <a:chOff x="0" y="0"/>
                            <a:chExt cx="5318125" cy="1242695"/>
                          </a:xfrm>
                        </wpg:grpSpPr>
                        <wps:wsp>
                          <wps:cNvPr id="352" name="Zone de texte 352"/>
                          <wps:cNvSpPr txBox="1"/>
                          <wps:spPr>
                            <a:xfrm>
                              <a:off x="0" y="675640"/>
                              <a:ext cx="280035" cy="246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90C6F2F" w14:textId="39C2884B" w:rsidR="000A52B4" w:rsidRPr="00924202" w:rsidRDefault="000A52B4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3" name="Zone de texte 353"/>
                          <wps:cNvSpPr txBox="1"/>
                          <wps:spPr>
                            <a:xfrm>
                              <a:off x="15240" y="953770"/>
                              <a:ext cx="280035" cy="246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EC2E1C1" w14:textId="6E150AB9" w:rsidR="000A52B4" w:rsidRPr="00924202" w:rsidRDefault="000A52B4" w:rsidP="00A745F6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4" name="Zone de texte 354"/>
                          <wps:cNvSpPr txBox="1"/>
                          <wps:spPr>
                            <a:xfrm>
                              <a:off x="1266825" y="679450"/>
                              <a:ext cx="280035" cy="246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95B50D3" w14:textId="77777777" w:rsidR="000A52B4" w:rsidRPr="00924202" w:rsidRDefault="000A52B4" w:rsidP="00A745F6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5" name="Zone de texte 355"/>
                          <wps:cNvSpPr txBox="1"/>
                          <wps:spPr>
                            <a:xfrm>
                              <a:off x="1282065" y="957580"/>
                              <a:ext cx="280035" cy="246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F3878C1" w14:textId="77777777" w:rsidR="000A52B4" w:rsidRPr="00924202" w:rsidRDefault="000A52B4" w:rsidP="00A745F6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Zone de texte 4"/>
                          <wps:cNvSpPr txBox="1"/>
                          <wps:spPr>
                            <a:xfrm>
                              <a:off x="2491105" y="671195"/>
                              <a:ext cx="384175" cy="246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7BDA275" w14:textId="43C644A4" w:rsidR="000A52B4" w:rsidRPr="00924202" w:rsidRDefault="000A52B4" w:rsidP="00924202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C</w:t>
                                </w: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  <w:vertAlign w:val="subscript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Zone de texte 6"/>
                          <wps:cNvSpPr txBox="1"/>
                          <wps:spPr>
                            <a:xfrm>
                              <a:off x="2428293" y="956945"/>
                              <a:ext cx="476108" cy="285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0E5020" w14:textId="5AD7AA1D" w:rsidR="000A52B4" w:rsidRPr="00924202" w:rsidRDefault="000A52B4" w:rsidP="00924202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Ω</w:t>
                                </w: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  <w:vertAlign w:val="subscript"/>
                                  </w:rPr>
                                  <w:t>m</w:t>
                                </w:r>
                                <w:r w:rsidR="00FD0E20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  <w:vertAlign w:val="subscript"/>
                                  </w:rPr>
                                  <w:t>ot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Zone de texte 7"/>
                          <wps:cNvSpPr txBox="1"/>
                          <wps:spPr>
                            <a:xfrm>
                              <a:off x="3708400" y="648970"/>
                              <a:ext cx="559435" cy="3371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9ECEC59" w14:textId="209F75AF" w:rsidR="000A52B4" w:rsidRPr="00924202" w:rsidRDefault="000A52B4" w:rsidP="00924202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C</w:t>
                                </w: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  <w:vertAlign w:val="subscript"/>
                                  </w:rPr>
                                  <w:t>réduc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Zone de texte 8"/>
                          <wps:cNvSpPr txBox="1"/>
                          <wps:spPr>
                            <a:xfrm>
                              <a:off x="3709670" y="956310"/>
                              <a:ext cx="565785" cy="2736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1340F3E" w14:textId="5EF7C694" w:rsidR="000A52B4" w:rsidRPr="00924202" w:rsidRDefault="000A52B4" w:rsidP="00924202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Ω</w:t>
                                </w: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  <w:vertAlign w:val="subscript"/>
                                  </w:rPr>
                                  <w:t>réduc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Zone de texte 11"/>
                          <wps:cNvSpPr txBox="1"/>
                          <wps:spPr>
                            <a:xfrm>
                              <a:off x="4244975" y="0"/>
                              <a:ext cx="339090" cy="3371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E94DB6" w14:textId="4681A791" w:rsidR="000A52B4" w:rsidRPr="00924202" w:rsidRDefault="000A52B4" w:rsidP="00924202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C</w:t>
                                </w: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  <w:vertAlign w:val="subscript"/>
                                  </w:rPr>
                                  <w:t>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Zone de texte 12"/>
                          <wps:cNvSpPr txBox="1"/>
                          <wps:spPr>
                            <a:xfrm>
                              <a:off x="4752340" y="6985"/>
                              <a:ext cx="565785" cy="2736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F5720F8" w14:textId="77777777" w:rsidR="000A52B4" w:rsidRPr="00924202" w:rsidRDefault="000A52B4" w:rsidP="00924202">
                                <w:pPr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</w:pP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</w:rPr>
                                  <w:t>Ω</w:t>
                                </w:r>
                                <w:r w:rsidRPr="00924202">
                                  <w:rPr>
                                    <w:b/>
                                    <w:color w:val="4F6228" w:themeColor="accent3" w:themeShade="80"/>
                                    <w:sz w:val="24"/>
                                    <w:szCs w:val="24"/>
                                    <w:vertAlign w:val="subscript"/>
                                  </w:rPr>
                                  <w:t>réduc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1DA3B2" id="Grouper 28" o:spid="_x0000_s1026" style="position:absolute;left:0;text-align:left;margin-left:4.45pt;margin-top:6.5pt;width:491.85pt;height:344.35pt;z-index:251728896;mso-height-relative:margin" coordsize="6246495,437324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">
                <v:group id="Grouper 351" o:spid="_x0000_s1027" style="position:absolute;width:6246495;height:4373245" coordsize="6246495,437324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Jr/fjvGAAAA3AAA&#10;AA8AAAAAAAAAAAAAAAAAqQIAAGRycy9kb3ducmV2LnhtbFBLBQYAAAAABAAEAPoAAACcAwAAAAA=&#10;">
                  <v:group id="Grouper 345" o:spid="_x0000_s1028" style="position:absolute;top:1994535;width:6246495;height:2378710" coordsize="6246495,237871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YB3u5cUAAADcAAAA&#10;DwAAAAAAAAAAAAAAAACpAgAAZHJzL2Rvd25yZXYueG1sUEsFBgAAAAAEAAQA+gAAAJsDAAAAAA==&#10;">
                    <v:group id="Grouper 310" o:spid="_x0000_s1029" style="position:absolute;top:1229360;width:6122738;height:1149350" coordsize="6122738,114935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Y9liYMIAAADcAAAADwAA&#10;AAAAAAAAAAAAAACpAgAAZHJzL2Rvd25yZXYueG1sUEsFBgAAAAAEAAQA+gAAAJgDAAAAAA==&#10;">
                      <v:shapetype id="_x0000_t202" coordsize="21600,21600" o:spt="202" path="m0,0l0,21600,21600,21600,21600,0xe">
                        <v:stroke joinstyle="miter"/>
                        <v:path gradientshapeok="t" o:connecttype="rect"/>
                      </v:shapetype>
                      <v:shape id="Zone de texte 224" o:spid="_x0000_s1030" type="#_x0000_t202" style="position:absolute;top:635;width:831469;height:11487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4m/njwwAA&#10;ANwAAAAPAAAAZHJzL2Rvd25yZXYueG1sRI9Ba8JAFITvBf/D8gRvdWOQUlJXEUWR3rrpxdsj+0yC&#10;2bdxd9Xk33cLhR6HmfmGWW0G24kH+dA6VrCYZyCIK2darhV8l4fXdxAhIhvsHJOCkQJs1pOXFRbG&#10;PfmLHjrWIkE4FKigibEvpAxVQxbD3PXEybs4bzEm6WtpPD4T3HYyz7I3abHltNBgT7uGqqu+WwXn&#10;g9f9WZfd0Zbt3Y4Lvf+8jUrNpsP2A0SkIf6H/9onoyDPl/B7Jh0Buf4B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4m/njwwAAANwAAAAPAAAAAAAAAAAAAAAAAJcCAABkcnMvZG93&#10;bnJldi54bWxQSwUGAAAAAAQABAD1AAAAhwMAAAAA&#10;" fillcolor="white [3201]" strokecolor="#4e6128 [1606]" strokeweight="1.5pt">
                        <v:textbox>
                          <w:txbxContent>
                            <w:p w14:paraId="31B01971" w14:textId="78A916A3" w:rsidR="000A52B4" w:rsidRDefault="000A52B4" w:rsidP="00E3384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Alimenter</w:t>
                              </w:r>
                            </w:p>
                            <w:p w14:paraId="2BBD8DE9" w14:textId="77777777" w:rsidR="000A52B4" w:rsidRPr="00A51F51" w:rsidRDefault="000A52B4" w:rsidP="00E33840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4BCCC098" w14:textId="4CFDFEF1" w:rsidR="000A52B4" w:rsidRDefault="000A52B4" w:rsidP="00E33840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472A50CC" wp14:editId="5994541C">
                                    <wp:extent cx="633774" cy="390144"/>
                                    <wp:effectExtent l="0" t="0" r="1270" b="0"/>
                                    <wp:docPr id="245" name="Image 24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alim stab.tiff"/>
                                            <pic:cNvPicPr/>
                                          </pic:nvPicPr>
                                          <pic:blipFill>
                                            <a:blip r:embed="rId23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634292" cy="39046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09055812" w14:textId="7F237960" w:rsidR="000A52B4" w:rsidRDefault="000A52B4" w:rsidP="00E33840"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  <v:shape id="Zone de texte 228" o:spid="_x0000_s1031" type="#_x0000_t202" style="position:absolute;left:1271905;width:815975;height:11436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wctMVwgAA&#10;ANwAAAAPAAAAZHJzL2Rvd25yZXYueG1sRE9Na8JAEL0X/A/LCL2IbhqopNFVSkHIpbRNpOchOybB&#10;7GzITk38991DocfH+94fZ9erG42h82zgaZOAIq697bgxcK5O6wxUEGSLvWcycKcAx8PiYY+59RN/&#10;0a2URsUQDjkaaEWGXOtQt+QwbPxAHLmLHx1KhGOj7YhTDHe9TpNkqx12HBtaHOitpfpa/jgDp/JS&#10;TdePz1Vyf/nG9yKTrHgWYx6X8+sOlNAs/+I/d2ENpGlcG8/EI6AP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DBy0xXCAAAA3AAAAA8AAAAAAAAAAAAAAAAAlwIAAGRycy9kb3du&#10;cmV2LnhtbFBLBQYAAAAABAAEAPUAAACGAwAAAAA=&#10;" fillcolor="white [3201]" strokecolor="#4f6228" strokeweight="1.5pt">
                        <v:textbox>
                          <w:txbxContent>
                            <w:p w14:paraId="7745161D" w14:textId="424F67F1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Distribuer</w:t>
                              </w:r>
                            </w:p>
                            <w:p w14:paraId="77C2FA23" w14:textId="77777777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169A8E3D" w14:textId="48D8892A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3612E873" wp14:editId="6E70194D">
                                    <wp:extent cx="616091" cy="463296"/>
                                    <wp:effectExtent l="0" t="0" r="0" b="0"/>
                                    <wp:docPr id="246" name="Image 24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lais groove.tiff"/>
                                            <pic:cNvPicPr/>
                                          </pic:nvPicPr>
                                          <pic:blipFill>
                                            <a:blip r:embed="rId24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617068" cy="46403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306E4BA6" w14:textId="77777777" w:rsidR="000A52B4" w:rsidRPr="00A51F51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1258F58D" w14:textId="667D146F" w:rsidR="000A52B4" w:rsidRDefault="000A52B4" w:rsidP="00104DA9">
                              <w:pPr>
                                <w:jc w:val="center"/>
                              </w:pPr>
                            </w:p>
                            <w:p w14:paraId="79D0D851" w14:textId="77777777" w:rsidR="000A52B4" w:rsidRDefault="000A52B4" w:rsidP="00104DA9"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  <v:shape id="Zone de texte 231" o:spid="_x0000_s1032" type="#_x0000_t202" style="position:absolute;left:2540635;top:3175;width:814705;height:11404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kkexVxQAA&#10;ANwAAAAPAAAAZHJzL2Rvd25yZXYueG1sRI9Ba8JAFITvQv/D8gq9SN1osaSpqxRByKXUxtLzI/tM&#10;gtm3Ifs08d93C4LHYWa+YVab0bXqQn1oPBuYzxJQxKW3DVcGfg675xRUEGSLrWcycKUAm/XDZIWZ&#10;9QN/06WQSkUIhwwN1CJdpnUoa3IYZr4jjt7R9w4lyr7Stschwl2rF0nyqh02HBdq7GhbU3kqzs7A&#10;rjgehtPXfppc337xM08lzZdizNPj+PEOSmiUe/jWzq2Bxcsc/s/EI6DXf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CSR7FXFAAAA3AAAAA8AAAAAAAAAAAAAAAAAlwIAAGRycy9k&#10;b3ducmV2LnhtbFBLBQYAAAAABAAEAPUAAACJAwAAAAA=&#10;" fillcolor="white [3201]" strokecolor="#4f6228" strokeweight="1.5pt">
                        <v:textbox>
                          <w:txbxContent>
                            <w:p w14:paraId="2FF39CD8" w14:textId="578CA106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Convertir</w:t>
                              </w:r>
                            </w:p>
                            <w:p w14:paraId="2FD4E056" w14:textId="77777777" w:rsidR="000A52B4" w:rsidRDefault="000A52B4" w:rsidP="00002E6A">
                              <w:pPr>
                                <w:rPr>
                                  <w:b/>
                                </w:rPr>
                              </w:pPr>
                            </w:p>
                            <w:p w14:paraId="14AF233A" w14:textId="22DF4973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6B1182C9" wp14:editId="41672E49">
                                    <wp:extent cx="570611" cy="631766"/>
                                    <wp:effectExtent l="0" t="0" r="0" b="3810"/>
                                    <wp:docPr id="247" name="Image 24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moteur.tiff"/>
                                            <pic:cNvPicPr/>
                                          </pic:nvPicPr>
                                          <pic:blipFill>
                                            <a:blip r:embed="rId25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570611" cy="63176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1DE735B3" w14:textId="77777777" w:rsidR="000A52B4" w:rsidRPr="00A51F51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4A03CE65" w14:textId="77777777" w:rsidR="000A52B4" w:rsidRDefault="000A52B4" w:rsidP="00104DA9">
                              <w:pPr>
                                <w:jc w:val="center"/>
                              </w:pPr>
                            </w:p>
                            <w:p w14:paraId="0F11E5A4" w14:textId="77777777" w:rsidR="000A52B4" w:rsidRDefault="000A52B4" w:rsidP="00104DA9"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  <v:shape id="Zone de texte 233" o:spid="_x0000_s1033" type="#_x0000_t202" style="position:absolute;left:3809365;top:1905;width:863567;height:113648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7D9e5xQAA&#10;ANwAAAAPAAAAZHJzL2Rvd25yZXYueG1sRI9Ba8JAFITvQv/D8gq9SN1UqaSpq5SCkEuxxtLzI/tM&#10;gtm3Iftq4r/vCoLHYWa+YVab0bXqTH1oPBt4mSWgiEtvG64M/By2zymoIMgWW89k4EIBNuuHyQoz&#10;6wfe07mQSkUIhwwN1CJdpnUoa3IYZr4jjt7R9w4lyr7Stschwl2r50my1A4bjgs1dvRZU3kq/pyB&#10;bXE8DKfd9zS5vP3iV55Kmr+KMU+P48c7KKFR7uFbO7cG5osFXM/EI6DX/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LsP17nFAAAA3AAAAA8AAAAAAAAAAAAAAAAAlwIAAGRycy9k&#10;b3ducmV2LnhtbFBLBQYAAAAABAAEAPUAAACJAwAAAAA=&#10;" fillcolor="white [3201]" strokecolor="#4f6228" strokeweight="1.5pt">
                        <v:textbox>
                          <w:txbxContent>
                            <w:p w14:paraId="616093FC" w14:textId="15DB0785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Transmettre</w:t>
                              </w:r>
                            </w:p>
                            <w:p w14:paraId="3091051B" w14:textId="77777777" w:rsidR="000A52B4" w:rsidRDefault="000A52B4" w:rsidP="00104DA9">
                              <w:pPr>
                                <w:rPr>
                                  <w:b/>
                                </w:rPr>
                              </w:pPr>
                            </w:p>
                            <w:p w14:paraId="72D8A593" w14:textId="530D6298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438C4373" wp14:editId="6FC360CD">
                                    <wp:extent cx="615696" cy="642963"/>
                                    <wp:effectExtent l="0" t="0" r="0" b="0"/>
                                    <wp:docPr id="251" name="Image 25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réducteur.tiff"/>
                                            <pic:cNvPicPr/>
                                          </pic:nvPicPr>
                                          <pic:blipFill>
                                            <a:blip r:embed="rId26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615696" cy="64296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7C54FBE6" w14:textId="77777777" w:rsidR="000A52B4" w:rsidRPr="00A51F51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63509E5D" w14:textId="77777777" w:rsidR="000A52B4" w:rsidRDefault="000A52B4" w:rsidP="00104DA9">
                              <w:pPr>
                                <w:jc w:val="center"/>
                              </w:pPr>
                            </w:p>
                            <w:p w14:paraId="26D840B6" w14:textId="77777777" w:rsidR="000A52B4" w:rsidRDefault="000A52B4" w:rsidP="00104DA9"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  <v:shape id="Zone de texte 235" o:spid="_x0000_s1034" type="#_x0000_t202" style="position:absolute;left:5085716;top:1270;width:1037022;height:11364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qupWxQAA&#10;ANwAAAAPAAAAZHJzL2Rvd25yZXYueG1sRI9Ba8JAFITvhf6H5Qm9lLqposToKqUg5FJaY/H8yD6T&#10;YPZtyL6a+O+7QqHHYWa+YTa70bXqSn1oPBt4nSagiEtvG64MfB/3LymoIMgWW89k4EYBdtvHhw1m&#10;1g98oGshlYoQDhkaqEW6TOtQ1uQwTH1HHL2z7x1KlH2lbY9DhLtWz5JkqR02HBdq7Oi9pvJS/DgD&#10;++J8HC6fX8/JbXXCjzyVNF+IMU+T8W0NSmiU//BfO7cGZvMF3M/EI6C3v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uq6lbFAAAA3AAAAA8AAAAAAAAAAAAAAAAAlwIAAGRycy9k&#10;b3ducmV2LnhtbFBLBQYAAAAABAAEAPUAAACJAwAAAAA=&#10;" fillcolor="white [3201]" strokecolor="#4f6228" strokeweight="1.5pt">
                        <v:textbox>
                          <w:txbxContent>
                            <w:p w14:paraId="0E733C66" w14:textId="13395264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Agir</w:t>
                              </w:r>
                            </w:p>
                            <w:p w14:paraId="75E0CAA0" w14:textId="77777777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54EDDA6C" w14:textId="34D1C07C" w:rsidR="000A52B4" w:rsidRDefault="000A52B4" w:rsidP="00202554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 wp14:anchorId="6DD23494" wp14:editId="3DE11AF6">
                                    <wp:extent cx="917280" cy="502920"/>
                                    <wp:effectExtent l="0" t="0" r="0" b="5080"/>
                                    <wp:docPr id="252" name="Image 25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elements tournants.tiff"/>
                                            <pic:cNvPicPr/>
                                          </pic:nvPicPr>
                                          <pic:blipFill>
                                            <a:blip r:embed="rId27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919441" cy="5041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4BCA5775" w14:textId="2E7F07FF" w:rsidR="000A52B4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2C89FCBF" w14:textId="77777777" w:rsidR="000A52B4" w:rsidRPr="00A51F51" w:rsidRDefault="000A52B4" w:rsidP="00104DA9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</w:p>
                            <w:p w14:paraId="44B1EBAD" w14:textId="77777777" w:rsidR="000A52B4" w:rsidRDefault="000A52B4" w:rsidP="00104DA9">
                              <w:pPr>
                                <w:jc w:val="center"/>
                              </w:pPr>
                            </w:p>
                            <w:p w14:paraId="78AB1FD7" w14:textId="77777777" w:rsidR="000A52B4" w:rsidRDefault="000A52B4" w:rsidP="00104DA9">
                              <w:pPr>
                                <w:jc w:val="center"/>
                              </w:pPr>
                            </w:p>
                          </w:txbxContent>
                        </v:textbox>
                      </v:shape>
                      <v:shapetype id="_x0000_t13" coordsize="21600,21600" o:spt="13" adj="16200,5400" path="m@0,0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Flèche vers la droite 241" o:spid="_x0000_s1035" type="#_x0000_t13" style="position:absolute;left:874395;top:512445;width:365125;height:10096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Kc5fxQAA&#10;ANwAAAAPAAAAZHJzL2Rvd25yZXYueG1sRI9BSwMxFITvgv8hvII3m+0iImvTIhVF0YvtFjy+Jq+7&#10;i5uXNYndrL/eCILHYWa+YZbrZHtxIh86xwoW8wIEsXam40ZBvXu4vAERIrLB3jEpmCjAenV+tsTK&#10;uJHf6LSNjcgQDhUqaGMcKimDbslimLuBOHtH5y3GLH0jjccxw20vy6K4lhY7zgstDrRpSX9sv6wC&#10;X99POpXvn/vxeXo5JHqtvx+1UhezdHcLIlKK/+G/9pNRUF4t4PdMPgJy9QM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Fspzl/FAAAA3AAAAA8AAAAAAAAAAAAAAAAAlwIAAGRycy9k&#10;b3ducmV2LnhtbFBLBQYAAAAABAAEAPUAAACJAwAAAAA=&#10;" adj="18614" fillcolor="#4e6128 [1606]" strokecolor="#4f6228"/>
                      <v:shape id="Flèche vers la droite 248" o:spid="_x0000_s1036" type="#_x0000_t13" style="position:absolute;left:2136140;top:518795;width:375920;height:10858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QajCXwwAA&#10;ANwAAAAPAAAAZHJzL2Rvd25yZXYueG1sRE/Pa8IwFL4P9j+EN9htppaySTWKG0wGOzirIN6ezTMt&#10;Ni8lybT775eD4PHj+z1bDLYTF/KhdaxgPMpAENdOt2wU7LafLxMQISJr7ByTgj8KsJg/Psyw1O7K&#10;G7pU0YgUwqFEBU2MfSllqBuyGEauJ07cyXmLMUFvpPZ4TeG2k3mWvUqLLaeGBnv6aKg+V79WQVGs&#10;jvt8dfiZmLd1Vflv+b41J6Wen4blFESkId7FN/eXVpAXaW06k46AnP8D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QajCXwwAAANwAAAAPAAAAAAAAAAAAAAAAAJcCAABkcnMvZG93&#10;bnJldi54bWxQSwUGAAAAAAQABAD1AAAAhwMAAAAA&#10;" adj="18480" fillcolor="#4e6128 [1606]" strokecolor="#4f6228"/>
                      <v:shape id="Flèche vers la droite 249" o:spid="_x0000_s1037" type="#_x0000_t13" style="position:absolute;left:3392170;top:523875;width:387350;height:10160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I2OexQAA&#10;ANwAAAAPAAAAZHJzL2Rvd25yZXYueG1sRI/dasJAFITvC77DcgTv6sYgpUZXEaHihcWf+gCH7DEJ&#10;Zs+mOWtM+/TdQqGXw8x8wyxWvatVR61Ung1Mxgko4tzbigsDl4+351dQEpAt1p7JwBcJrJaDpwVm&#10;1j/4RN05FCpCWDI0UIbQZFpLXpJDGfuGOHpX3zoMUbaFti0+ItzVOk2SF+2w4rhQYkObkvLb+e4M&#10;yFH8N+7293eZnSbdNsXD4fhpzGjYr+egAvXhP/zX3lkD6XQGv2fiEdDLH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OsjY57FAAAA3AAAAA8AAAAAAAAAAAAAAAAAlwIAAGRycy9k&#10;b3ducmV2LnhtbFBLBQYAAAAABAAEAPUAAACJAwAAAAA=&#10;" adj="18767" fillcolor="#4e6128 [1606]" strokecolor="#4f6228"/>
                      <v:shape id="Flèche vers la droite 250" o:spid="_x0000_s1038" type="#_x0000_t13" style="position:absolute;left:4709160;top:523240;width:343535;height:102235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aRawwAAA&#10;ANwAAAAPAAAAZHJzL2Rvd25yZXYueG1sRE9NawIxEL0X+h/CFLwUzSpUymqU0tLq1a14HjbjZnUz&#10;WZKpu/775lDo8fG+19vRd+pGMbWBDcxnBSjiOtiWGwPH78/pK6gkyBa7wGTgTgm2m8eHNZY2DHyg&#10;WyWNyiGcSjTgRPpS61Q78phmoSfO3DlEj5JhbLSNOORw3+lFUSy1x5Zzg8Oe3h3V1+rHGxj20X7s&#10;3IWq4yhSnb6eh/mOjJk8jW8rUEKj/Iv/3HtrYPGS5+cz+QjozS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EaRawwAAAANwAAAAPAAAAAAAAAAAAAAAAAJcCAABkcnMvZG93bnJl&#10;di54bWxQSwUGAAAAAAQABAD1AAAAhAMAAAAA&#10;" adj="18386" fillcolor="#4e6128 [1606]" strokecolor="#4f6228"/>
                    </v:group>
                    <v:shape id="Zone de texte 311" o:spid="_x0000_s1039" type="#_x0000_t202" style="position:absolute;left:4789170;width:1457325;height:7937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xb+oxQAA&#10;ANwAAAAPAAAAZHJzL2Rvd25yZXYueG1sRI9BS8NAFITvgv9heYIXsZtYLGnabRGhkEvRpsXzI/ua&#10;hGbfhuyzSf+9Kwgeh5n5hllvJ9epKw2h9WwgnSWgiCtvW64NnI675wxUEGSLnWcycKMA28393Rpz&#10;60c+0LWUWkUIhxwNNCJ9rnWoGnIYZr4njt7ZDw4lyqHWdsAxwl2nX5JkoR22HBca7Om9oepSfjsD&#10;u/J8HC8fn0/JbfmF+yKTrHgVYx4fprcVKKFJ/sN/7cIamKcp/J6JR0Bvfg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BnFv6jFAAAA3AAAAA8AAAAAAAAAAAAAAAAAlwIAAGRycy9k&#10;b3ducmV2LnhtbFBLBQYAAAAABAAEAPUAAACJAwAAAAA=&#10;" fillcolor="white [3201]" strokecolor="#4f6228" strokeweight="1.5pt">
                      <v:textbox>
                        <w:txbxContent>
                          <w:p w14:paraId="4CD5CD12" w14:textId="04E8BFC2" w:rsidR="000A52B4" w:rsidRDefault="000A52B4" w:rsidP="00EC4A0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Freiner</w:t>
                            </w:r>
                          </w:p>
                          <w:p w14:paraId="31B4ECAF" w14:textId="7BCBCE3F" w:rsidR="000A52B4" w:rsidRDefault="000A52B4" w:rsidP="00EC4A0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4B45314" wp14:editId="7CB6E57E">
                                  <wp:extent cx="1206368" cy="377190"/>
                                  <wp:effectExtent l="0" t="0" r="0" b="3810"/>
                                  <wp:docPr id="253" name="Image 2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levier.tiff"/>
                                          <pic:cNvPicPr/>
                                        </pic:nvPicPr>
                                        <pic:blipFill>
                                          <a:blip r:embed="rId2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06789" cy="37732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12916FD" w14:textId="249AB6D3" w:rsidR="000A52B4" w:rsidRPr="005944C2" w:rsidRDefault="000A52B4" w:rsidP="00EC4A0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5944C2">
                              <w:rPr>
                                <w:sz w:val="16"/>
                                <w:szCs w:val="16"/>
                              </w:rPr>
                              <w:t>levier + masse</w:t>
                            </w:r>
                          </w:p>
                          <w:p w14:paraId="6063AD84" w14:textId="446645E6" w:rsidR="000A52B4" w:rsidRDefault="000A52B4" w:rsidP="00EC4A0E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6B049756" w14:textId="77777777" w:rsidR="000A52B4" w:rsidRDefault="000A52B4" w:rsidP="00EC4A0E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2A2EBE25" w14:textId="77777777" w:rsidR="000A52B4" w:rsidRPr="00A51F51" w:rsidRDefault="000A52B4" w:rsidP="00EC4A0E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5E416DAD" w14:textId="77777777" w:rsidR="000A52B4" w:rsidRDefault="000A52B4" w:rsidP="00EC4A0E">
                            <w:pPr>
                              <w:jc w:val="center"/>
                            </w:pPr>
                          </w:p>
                          <w:p w14:paraId="0F1976B1" w14:textId="77777777" w:rsidR="000A52B4" w:rsidRDefault="000A52B4" w:rsidP="00EC4A0E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  <v:shape id="Flèche vers la droite 314" o:spid="_x0000_s1040" type="#_x0000_t13" style="position:absolute;left:5402580;top:967105;width:343535;height:102235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aEv5NwgAA&#10;ANwAAAAPAAAAZHJzL2Rvd25yZXYueG1sRI9Ra8IwFIXfB/6HcIW9zbROhnRGGQVBfNFWf8CluWvK&#10;mpuSxFr/vRkM9ng453yHs9lNthcj+dA5VpAvMhDEjdMdtwqul/3bGkSIyBp7x6TgQQF229nLBgvt&#10;7lzRWMdWJAiHAhWYGIdCytAYshgWbiBO3rfzFmOSvpXa4z3BbS+XWfYhLXacFgwOVBpqfuqbVdD7&#10;KiOZn4+nytQtHsfyUVKt1Ot8+voEEWmK/+G/9kEreM9X8HsmHQG5fQI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oS/k3CAAAA3AAAAA8AAAAAAAAAAAAAAAAAlwIAAGRycy9kb3du&#10;cmV2LnhtbFBLBQYAAAAABAAEAPUAAACGAwAAAAA=&#10;" adj="18386" fillcolor="#4e6128 [1606]" strokecolor="#4f6228"/>
                  </v:group>
                  <v:group id="Grouper 350" o:spid="_x0000_s1041" style="position:absolute;left:151765;width:5756910;height:3199130" coordsize="5756910,319913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PWz26DDAAAA3AAAAA8A&#10;AAAAAAAAAAAAAAAAqQIAAGRycy9kb3ducmV2LnhtbFBLBQYAAAAABAAEAPoAAACZAwAAAAA=&#10;">
                    <v:group id="Grouper 348" o:spid="_x0000_s1042" style="position:absolute;width:5756910;height:3199130" coordsize="5756910,319913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jhxBe8IAAADcAAAADwAA&#10;AAAAAAAAAAAAAACpAgAAZHJzL2Rvd25yZXYueG1sUEsFBgAAAAAEAAQA+gAAAJgDAAAAAA==&#10;">
                      <v:group id="Grouper 346" o:spid="_x0000_s1043" style="position:absolute;left:635;width:5756275;height:1953895" coordsize="5756275,195389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JDPcJLGAAAA3AAA&#10;AA8AAAAAAAAAAAAAAAAAqQIAAGRycy9kb3ducmV2LnhtbFBLBQYAAAAABAAEAPoAAACcAwAAAAA=&#10;">
                        <v:group id="Grouper 222" o:spid="_x0000_s1044" style="position:absolute;width:5756275;height:1664335" coordorigin=",-127593" coordsize="5757457,167254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ETKnKzGAAAA3AAA&#10;AA8AAAAAAAAAAAAAAAAAqQIAAGRycy9kb3ducmV2LnhtbFBLBQYAAAAABAAEAPoAAACcAwAAAAA=&#10;">
                          <v:line id="Connecteur droit 145" o:spid="_x0000_s1045" style="position:absolute;flip:y;visibility:visible;mso-wrap-style:square" from="31752,20520" to="32004,679451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Bbv3lcUAAADcAAAADwAAAGRycy9kb3ducmV2LnhtbERPS2vCQBC+C/0PyxR6002lFomuIn1I&#10;elBQi+htzI7Z0Oxsmt3G9N+7QqG3+fieM513thItNb50rOBxkIAgzp0uuVDwuXvvj0H4gKyxckwK&#10;fsnDfHbXm2Kq3YU31G5DIWII+xQVmBDqVEqfG7LoB64mjtzZNRZDhE0hdYOXGG4rOUySZ2mx5Nhg&#10;sKYXQ/nX9scq2H2sqrOm06v5Xi6z7HgYrt/avVIP991iAiJQF/7Ff+5Mx/lPI7g9Ey+Qsys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Bbv3lcUAAADcAAAADwAAAAAAAAAA&#10;AAAAAAChAgAAZHJzL2Rvd25yZXYueG1sUEsFBgAAAAAEAAQA+QAAAJMDAAAAAA==&#10;" filled="t" fillcolor="#652523 [1637]" strokecolor="#be4b48" strokeweight="4.5pt">
                            <v:fill color2="#ba4442 [3013]" rotate="t" colors="0 #9b2d2a;52429f #cb3d3a;1 #ce3b37" type="gradient">
                              <o:fill v:ext="view" type="gradientUnscaled"/>
                            </v:fill>
                          </v:line>
                          <v:group id="Grouper 221" o:spid="_x0000_s1046" style="position:absolute;top:-127593;width:5757457;height:1672548" coordorigin=",-127593" coordsize="5757457,167254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LQYAtvGAAAA3AAA&#10;AA8AAAAAAAAAAAAAAAAAqQIAAGRycy9kb3ducmV2LnhtbFBLBQYAAAAABAAEAPoAAACcAwAAAAA=&#10;">
                            <v:group id="Grouper 144" o:spid="_x0000_s1047" style="position:absolute;top:26643;width:5332034;height:1242722" coordorigin="109855,-139639" coordsize="5332379,1241999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opUln8IAAADcAAAADwAA&#10;AAAAAAAAAAAAAACpAgAAZHJzL2Rvd25yZXYueG1sUEsFBgAAAAAEAAQA+gAAAJgDAAAAAA==&#10;">
                              <v:group id="Grouper 108" o:spid="_x0000_s1048" style="position:absolute;left:109855;top:452755;width:4805903;height:649605" coordorigin="158115" coordsize="4806329,657992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LWyllrGAAAA3AAA&#10;AA8AAAAAAAAAAAAAAAAAqQIAAGRycy9kb3ducmV2LnhtbFBLBQYAAAAABAAEAPoAAACcAwAAAAA=&#10;">
                                <v:group id="Grouper 103" o:spid="_x0000_s1049" style="position:absolute;left:158115;width:2973884;height:558780" coordorigin="158115" coordsize="2973884,55878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LsWBCvDAAAA3AAAAA8A&#10;AAAAAAAAAAAAAAAAqQIAAGRycy9kb3ducmV2LnhtbFBLBQYAAAAABAAEAPoAAACZAwAAAAA=&#10;">
                                  <v:shape id="Flèche vers la droite 73" o:spid="_x0000_s1050" type="#_x0000_t13" style="position:absolute;left:1571838;top:210505;width:290195;height:1104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3uZafwQAA&#10;ANsAAAAPAAAAZHJzL2Rvd25yZXYueG1sRI/NasMwEITvhbyD2EBujZwWkuJGNiUQ0luxHXJerK3l&#10;1loZS03kt48KhR6H+fmYfRntIK40+d6xgs06A0HcOt1zp+DcHB9fQPiArHFwTApm8lAWi4c95trd&#10;uKJrHTqRRtjnqMCEMOZS+taQRb92I3HyPt1kMSQ5dVJPeEvjdpBPWbaVFntOBIMjHQy13/WPTRD5&#10;8bXT1BwvqKvZbU9mPsVKqdUyvr2CCBTDf/iv/a4V7J7h90v6AbK4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d7mWn8EAAADbAAAADwAAAAAAAAAAAAAAAACXAgAAZHJzL2Rvd25y&#10;ZXYueG1sUEsFBgAAAAAEAAQA9QAAAIUDAAAAAA==&#10;" adj="17488" fillcolor="#652523 [1637]" strokecolor="#bc4542 [3045]">
                                    <v:fill color2="#ba4442 [3013]" rotate="t" colors="0 #9b2d2a;52429f #cb3d3a;1 #ce3b37" type="gradient">
                                      <o:fill v:ext="view" type="gradientUnscaled"/>
                                    </v:fill>
                                  </v:shape>
                                  <v:shape id="Flèche vers la droite 52" o:spid="_x0000_s1051" type="#_x0000_t13" style="position:absolute;left:164464;width:432435;height:104013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///kGxAAA&#10;ANsAAAAPAAAAZHJzL2Rvd25yZXYueG1sRI/NasMwEITvhbyD2EBvjZy0DcGxHNJAS+ktPxByW6yN&#10;5URaGUt13LevCoUch5n5hilWg7Oipy40nhVMJxkI4srrhmsFh/370wJEiMgarWdS8EMBVuXoocBc&#10;+xtvqd/FWiQIhxwVmBjbXMpQGXIYJr4lTt7Zdw5jkl0tdYe3BHdWzrJsLh02nBYMtrQxVF13307B&#10;R2/M8+Vte2zDIr70p439mtZWqcfxsF6CiDTEe/i//akVvM7g70v6AbL8BQ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//5BsQAAADbAAAADwAAAAAAAAAAAAAAAACXAgAAZHJzL2Rv&#10;d25yZXYueG1sUEsFBgAAAAAEAAQA9QAAAIgDAAAAAA==&#10;" adj="19002" fillcolor="#652523 [1637]" strokecolor="#bc4542 [3045]">
                                    <v:fill color2="#ba4442 [3013]" rotate="t" colors="0 #9b2d2a;52429f #cb3d3a;1 #ce3b37" type="gradient">
                                      <o:fill v:ext="view" type="gradientUnscaled"/>
                                    </v:fill>
                                  </v:shape>
                                  <v:shape id="Flèche vers la droite 69" o:spid="_x0000_s1052" type="#_x0000_t13" style="position:absolute;left:158115;top:448290;width:438150;height:1104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52vegvwAA&#10;ANsAAAAPAAAAZHJzL2Rvd25yZXYueG1sRI9LC8IwEITvgv8hrODNpnoQrUYRUfDiwcfF29JsH9ps&#10;ShNt/fdGEDwOM/MNs1x3phIvalxpWcE4ikEQp1aXnCu4XvajGQjnkTVWlknBmxysV/3eEhNtWz7R&#10;6+xzESDsElRQeF8nUrq0IIMusjVx8DLbGPRBNrnUDbYBbio5ieOpNFhyWCiwpm1B6eP8NAruh/h0&#10;2WXl2G6ex3ZrpLx1mCk1HHSbBQhPnf+Hf+2DVjCdw/dL+AFy9Q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Lna96C/AAAA2wAAAA8AAAAAAAAAAAAAAAAAlwIAAGRycy9kb3ducmV2&#10;LnhtbFBLBQYAAAAABAAEAPUAAACDAwAAAAA=&#10;" adj="18877" fillcolor="#652523 [1637]" strokecolor="#bc4542 [3045]">
                                    <v:fill color2="#ba4442 [3013]" rotate="t" colors="0 #9b2d2a;52429f #cb3d3a;1 #ce3b37" type="gradient">
                                      <o:fill v:ext="view" type="gradientUnscaled"/>
                                    </v:fill>
                                  </v:shape>
                                  <v:shape id="Flèche vers la droite 85" o:spid="_x0000_s1053" type="#_x0000_t13" style="position:absolute;left:2841804;top:216220;width:290195;height:1104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CJPn2xAAA&#10;ANsAAAAPAAAAZHJzL2Rvd25yZXYueG1sRI9fa8IwFMXfB/sO4Qp7m6ljG6UaRQYOYfVhtQi+XZpr&#10;W2xuSpLZ+u0XQfDxcP78OIvVaDpxIedbywpm0wQEcWV1y7WCcr95TUH4gKyxs0wKruRhtXx+WmCm&#10;7cC/dClCLeII+wwVNCH0mZS+asign9qeOHon6wyGKF0ttcMhjptOviXJpzTYciQ02NNXQ9W5+DMR&#10;km/z4Vjmh125cdf39Lvof4ZWqZfJuJ6DCDSGR/je3moF6QfcvsQfIJf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iT59sQAAADbAAAADwAAAAAAAAAAAAAAAACXAgAAZHJzL2Rv&#10;d25yZXYueG1sUEsFBgAAAAAEAAQA9QAAAIgDAAAAAA==&#10;" adj="17488" fillcolor="#652523 [1637]" strokecolor="#be4b48">
                                    <v:fill color2="#ba4442 [3013]" rotate="t" colors="0 #9b2d2a;52429f #cb3d3a;1 #ce3b37" type="gradient">
                                      <o:fill v:ext="view" type="gradientUnscaled"/>
                                    </v:fill>
                                  </v:shape>
                                </v:group>
                                <v:shape id="Flèche vers la droite 1" o:spid="_x0000_s1054" type="#_x0000_t13" style="position:absolute;left:4211735;top:169291;width:752709;height:101333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pnHGivwAA&#10;ANoAAAAPAAAAZHJzL2Rvd25yZXYueG1sRE9Li8IwEL4v7H8Is+BtTdfHItVUFkHQi6h18To0Y1vb&#10;TEoTtf57Iwieho/vObN5Z2pxpdaVlhX89CMQxJnVJecKDunyewLCeWSNtWVScCcH8+TzY4axtjfe&#10;0XXvcxFC2MWooPC+iaV0WUEGXd82xIE72dagD7DNpW7xFsJNLQdR9CsNlhwaCmxoUVBW7S9GgSM3&#10;3B0R0832kK+r/2U2Po8mSvW+ur8pCE+df4tf7pUO8+H5yvPK5A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KmccaK/AAAA2gAAAA8AAAAAAAAAAAAAAAAAlwIAAGRycy9kb3ducmV2&#10;LnhtbFBLBQYAAAAABAAEAPUAAACDAwAAAAA=&#10;" adj="20146" fillcolor="#652523 [1637]" strokecolor="#bc4542 [3045]">
                                  <v:fill color2="#ba4442 [3013]" rotate="t" colors="0 #9b2d2a;52429f #cb3d3a;1 #ce3b37" type="gradient">
                                    <o:fill v:ext="view" type="gradientUnscaled"/>
                                  </v:fill>
                                </v:shape>
                                <v:shape id="Flèche vers la droite 104" o:spid="_x0000_s1055" type="#_x0000_t13" style="position:absolute;left:4219361;top:565282;width:207645;height:9271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7Y09KwQAA&#10;ANwAAAAPAAAAZHJzL2Rvd25yZXYueG1sRE9LawIxEL4X/A9hCr2UmlREymqUIgjtrT7A67AZN6ub&#10;ybKZutv+elMoeJuP7zmL1RAadaUu1ZEtvI4NKOIyuporC4f95uUNVBJkh01ksvBDCVbL0cMCCxd7&#10;3tJ1J5XKIZwKtOBF2kLrVHoKmMaxJc7cKXYBJcOu0q7DPoeHRk+MmemANecGjy2tPZWX3Xew0J6P&#10;s6/Js1/z7zFMe/oUUzux9ulxeJ+DEhrkLv53f7g830zh75l8gV7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2NPSsEAAADcAAAADwAAAAAAAAAAAAAAAACXAgAAZHJzL2Rvd25y&#10;ZXYueG1sUEsFBgAAAAAEAAQA9QAAAIUDAAAAAA==&#10;" adj="16778" fillcolor="#652523 [1637]" strokecolor="#bc4542 [3045]">
                                  <v:fill color2="#ba4442 [3013]" rotate="t" colors="0 #9b2d2a;52429f #cb3d3a;1 #ce3b37" type="gradient">
                                    <o:fill v:ext="view" type="gradientUnscaled"/>
                                  </v:fill>
                                </v:shape>
                              </v:group>
                              <v:line id="Connecteur droit 128" o:spid="_x0000_s1056" style="position:absolute;flip:y;visibility:visible;mso-wrap-style:square" from="5426040,-139639" to="5427816,311152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" filled="t" fillcolor="#652523 [1637]" strokecolor="#be4b48" strokeweight="4.5pt">
                                <v:fill color2="#ba4442 [3013]" rotate="t" colors="0 #9b2d2a;52429f #cb3d3a;1 #ce3b37" type="gradient">
                                  <o:fill v:ext="view" type="gradientUnscaled"/>
                                </v:fill>
                              </v:line>
                              <v:line id="Connecteur droit 143" o:spid="_x0000_s1057" style="position:absolute;flip:x;visibility:visible;mso-wrap-style:square" from="116972,-117125" to="5442234,-115023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5R7KesUAAADcAAAADwAAAGRycy9kb3ducmV2LnhtbERPS2vCQBC+C/0PyxR6002tFImuIn1I&#10;elBQi+htzI7Z0Oxsmt3G9N+7QqG3+fieM513thItNb50rOBxkIAgzp0uuVDwuXvvj0H4gKyxckwK&#10;fsnDfHbXm2Kq3YU31G5DIWII+xQVmBDqVEqfG7LoB64mjtzZNRZDhE0hdYOXGG4rOUySZ2mx5Nhg&#10;sKYXQ/nX9scq2H2sqrOm06v5Xi6z7HgYrt/avVIP991iAiJQF/7Ff+5Mx/mjJ7g9Ey+Qsys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5R7KesUAAADcAAAADwAAAAAAAAAA&#10;AAAAAAChAgAAZHJzL2Rvd25yZXYueG1sUEsFBgAAAAAEAAQA+QAAAJMDAAAAAA==&#10;" filled="t" fillcolor="#652523 [1637]" strokecolor="#be4b48" strokeweight="4.5pt">
                                <v:fill color2="#ba4442 [3013]" rotate="t" colors="0 #9b2d2a;52429f #cb3d3a;1 #ce3b37" type="gradient">
                                  <o:fill v:ext="view" type="gradientUnscaled"/>
                                </v:fill>
                              </v:line>
                            </v:group>
                            <v:group id="Grouper 148" o:spid="_x0000_s1058" style="position:absolute;left:460375;top:-127593;width:5297082;height:1672548" coordorigin=",-127593" coordsize="5297082,167254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CPYL5rGAAAA3AAA&#10;AA8AAAAAAAAAAAAAAAAAqQIAAGRycy9kb3ducmV2LnhtbFBLBQYAAAAABAAEAPoAAACcAwAAAAA=&#10;">
                              <v:shape id="Zone de texte 64" o:spid="_x0000_s1059" type="#_x0000_t202" style="position:absolute;left:1927225;top:-127593;width:657860;height:2133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7vaCHwgAA&#10;ANsAAAAPAAAAZHJzL2Rvd25yZXYueG1sRI9Pi8IwFMTvC36H8IS9rYmLilajiIuwJ2X9B94ezbMt&#10;Ni+libZ+eyMseBxm5jfMbNHaUtyp9oVjDf2eAkGcOlNwpuGwX3+NQfiAbLB0TBoe5GEx73zMMDGu&#10;4T+670ImIoR9ghryEKpESp/mZNH3XEUcvYurLYYo60yaGpsIt6X8VmokLRYcF3KsaJVTet3drIbj&#10;5nI+DdQ2+7HDqnGtkmwnUuvPbrucggjUhnf4v/1rNIwG8PoSf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u9oIfCAAAA2wAAAA8AAAAAAAAAAAAAAAAAlwIAAGRycy9kb3du&#10;cmV2LnhtbFBLBQYAAAAABAAEAPUAAACGAwAAAAA=&#10;" filled="f" stroked="f">
                                <v:textbox>
                                  <w:txbxContent>
                                    <w:p w14:paraId="6144D8B9" w14:textId="5BE99D16" w:rsidR="000A52B4" w:rsidRPr="00804CCB" w:rsidRDefault="000A52B4">
                                      <w:pPr>
                                        <w:rPr>
                                          <w:color w:val="C0504D" w:themeColor="accent2"/>
                                          <w:sz w:val="12"/>
                                          <w:szCs w:val="12"/>
                                        </w:rPr>
                                      </w:pPr>
                                      <w:r w:rsidRPr="00804CCB">
                                        <w:rPr>
                                          <w:color w:val="C0504D" w:themeColor="accent2"/>
                                          <w:sz w:val="12"/>
                                          <w:szCs w:val="12"/>
                                        </w:rPr>
                                        <w:t>Consignes</w:t>
                                      </w:r>
                                    </w:p>
                                  </w:txbxContent>
                                </v:textbox>
                              </v:shape>
                              <v:group id="Grouper 112" o:spid="_x0000_s1060" style="position:absolute;top:291465;width:5297082;height:1253490" coordsize="5297463,125349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RgzdtxAAAANwAAAAP&#10;AAAAAAAAAAAAAAAAAKkCAABkcnMvZG93bnJldi54bWxQSwUGAAAAAAQABAD6AAAAmgMAAAAA&#10;">
                                <v:group id="Grouper 51" o:spid="_x0000_s1061" style="position:absolute;width:3552559;height:1192658" coordorigin="1" coordsize="3553433,119299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BQb3kHDAAAA2wAAAA8A&#10;AAAAAAAAAAAAAAAAqQIAAGRycy9kb3ducmV2LnhtbFBLBQYAAAAABAAEAPoAAACZAwAAAAA=&#10;">
                                  <v:shape id="Zone de texte 5" o:spid="_x0000_s1062" type="#_x0000_t202" style="position:absolute;left:1;top:1905;width:919131;height:1191089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FQecowAAA&#10;ANoAAAAPAAAAZHJzL2Rvd25yZXYueG1sRI9Bi8IwFITvC/6H8ARva6qoLNUoIgji4mHt4vnZvKbF&#10;5qU0sXb/vREWPA4z8w2z2vS2Fh21vnKsYDJOQBDnTldsFPxm+88vED4ga6wdk4I/8rBZDz5WmGr3&#10;4B/qzsGICGGfooIyhCaV0uclWfRj1xBHr3CtxRBla6Ru8RHhtpbTJFlIixXHhRIb2pWU3853q8DN&#10;pn0nC3u9fWedMcdCW7qclBoN++0SRKA+vMP/7YNWMIfXlXgD5PoJ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FQecowAAAANoAAAAPAAAAAAAAAAAAAAAAAJcCAABkcnMvZG93bnJl&#10;di54bWxQSwUGAAAAAAQABAD1AAAAhAMAAAAA&#10;" fillcolor="white [3201]" strokecolor="#be4b48" strokeweight="1.5pt">
                                    <v:textbox>
                                      <w:txbxContent>
                                        <w:p w14:paraId="4B109A11" w14:textId="434286B1" w:rsidR="000A52B4" w:rsidRPr="00A51F51" w:rsidRDefault="000A52B4" w:rsidP="00A51F51">
                                          <w:pPr>
                                            <w:jc w:val="center"/>
                                            <w:rPr>
                                              <w:b/>
                                            </w:rPr>
                                          </w:pPr>
                                          <w:r w:rsidRPr="00A51F51">
                                            <w:rPr>
                                              <w:b/>
                                            </w:rPr>
                                            <w:t>Acquérir</w:t>
                                          </w:r>
                                        </w:p>
                                        <w:p w14:paraId="39D1D08D" w14:textId="77777777" w:rsidR="000A52B4" w:rsidRDefault="000A52B4" w:rsidP="00A51F51">
                                          <w:pPr>
                                            <w:jc w:val="center"/>
                                          </w:pPr>
                                          <w:r>
                                            <w:rPr>
                                              <w:noProof/>
                                              <w:lang w:eastAsia="fr-FR"/>
                                            </w:rPr>
                                            <w:drawing>
                                              <wp:inline distT="0" distB="0" distL="0" distR="0" wp14:anchorId="5555F3D0" wp14:editId="4668C831">
                                                <wp:extent cx="633984" cy="229709"/>
                                                <wp:effectExtent l="0" t="0" r="1270" b="0"/>
                                                <wp:docPr id="254" name="Image 254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bp shield dfrobot.tiff"/>
                                                        <pic:cNvPicPr/>
                                                      </pic:nvPicPr>
                                                      <pic:blipFill>
                                                        <a:blip r:embed="rId29" cstate="print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/>
                                                            </a:ext>
                                                          </a:extLst>
                                                        </a:blip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>
                                                        <a:xfrm>
                                                          <a:off x="0" y="0"/>
                                                          <a:ext cx="636425" cy="230593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  <w:p w14:paraId="73DDE9CD" w14:textId="3C4EAE71" w:rsidR="000A52B4" w:rsidRDefault="000A52B4" w:rsidP="00A51F51">
                                          <w:pPr>
                                            <w:jc w:val="center"/>
                                          </w:pPr>
                                          <w:r>
                                            <w:rPr>
                                              <w:noProof/>
                                              <w:lang w:eastAsia="fr-FR"/>
                                            </w:rPr>
                                            <w:drawing>
                                              <wp:inline distT="0" distB="0" distL="0" distR="0" wp14:anchorId="3186E664" wp14:editId="3134165F">
                                                <wp:extent cx="420624" cy="661300"/>
                                                <wp:effectExtent l="0" t="0" r="11430" b="0"/>
                                                <wp:docPr id="255" name="Image 255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capteur ir.tiff"/>
                                                        <pic:cNvPicPr/>
                                                      </pic:nvPicPr>
                                                      <pic:blipFill>
                                                        <a:blip r:embed="rId30" cstate="print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/>
                                                            </a:ext>
                                                          </a:extLst>
                                                        </a:blip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>
                                                        <a:xfrm>
                                                          <a:off x="0" y="0"/>
                                                          <a:ext cx="420624" cy="661300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Zone de texte 10" o:spid="_x0000_s1063" type="#_x0000_t202" style="position:absolute;left:1277162;width:910332;height:118689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r4cAywwAA&#10;ANsAAAAPAAAAZHJzL2Rvd25yZXYueG1sRI9Ba8MwDIXvg/0Ho8Fui7MyxkjrhlIYlI0e1pae1Vhx&#10;QmI5xG6a/fvpUNhN4j2992lVzr5XE42xDWzgNctBEVfBtuwMnI6fLx+gYkK22AcmA78UoVw/Pqyw&#10;sOHGPzQdklMSwrFAA01KQ6F1rBryGLMwEItWh9FjknV02o54k3Df60Wev2uPLUtDgwNtG6q6w9Ub&#10;CG+LedK1v3Tfx8m5r9p6Ou+NeX6aN0tQieb0b75f76zgC738IgPo9R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r4cAywwAAANsAAAAPAAAAAAAAAAAAAAAAAJcCAABkcnMvZG93&#10;bnJldi54bWxQSwUGAAAAAAQABAD1AAAAhwMAAAAA&#10;" fillcolor="white [3201]" strokecolor="#be4b48" strokeweight="1.5pt">
                                    <v:textbox>
                                      <w:txbxContent>
                                        <w:p w14:paraId="236D6D5C" w14:textId="7E9C3747" w:rsidR="000A52B4" w:rsidRPr="00A51F51" w:rsidRDefault="000A52B4" w:rsidP="00A51F51">
                                          <w:pPr>
                                            <w:jc w:val="center"/>
                                            <w:rPr>
                                              <w:b/>
                                            </w:rPr>
                                          </w:pPr>
                                          <w:r>
                                            <w:rPr>
                                              <w:b/>
                                            </w:rPr>
                                            <w:t>Traiter</w:t>
                                          </w:r>
                                        </w:p>
                                        <w:p w14:paraId="2BD9D2F1" w14:textId="77777777" w:rsidR="000A52B4" w:rsidRDefault="000A52B4" w:rsidP="00D94133"/>
                                        <w:p w14:paraId="5206CE4B" w14:textId="69357935" w:rsidR="000A52B4" w:rsidRDefault="000A52B4" w:rsidP="00A51F51">
                                          <w:pPr>
                                            <w:jc w:val="center"/>
                                          </w:pPr>
                                          <w:r>
                                            <w:rPr>
                                              <w:noProof/>
                                              <w:lang w:eastAsia="fr-FR"/>
                                            </w:rPr>
                                            <w:drawing>
                                              <wp:inline distT="0" distB="0" distL="0" distR="0" wp14:anchorId="4377E63B" wp14:editId="275D9649">
                                                <wp:extent cx="742771" cy="529170"/>
                                                <wp:effectExtent l="0" t="0" r="0" b="4445"/>
                                                <wp:docPr id="32" name="Image 32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arduino uno.tiff"/>
                                                        <pic:cNvPicPr/>
                                                      </pic:nvPicPr>
                                                      <pic:blipFill>
                                                        <a:blip r:embed="rId31" cstate="print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/>
                                                            </a:ext>
                                                          </a:extLst>
                                                        </a:blip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>
                                                        <a:xfrm>
                                                          <a:off x="0" y="0"/>
                                                          <a:ext cx="742987" cy="529324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xbxContent>
                                    </v:textbox>
                                  </v:shape>
                                  <v:shape id="Zone de texte 38" o:spid="_x0000_s1064" type="#_x0000_t202" style="position:absolute;left:2548123;top:2541;width:1005311;height:118435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eIpBUvwAA&#10;ANsAAAAPAAAAZHJzL2Rvd25yZXYueG1sRE/LisIwFN0L8w/hDsxOUx0R6TQVEQQZceED13ea27TY&#10;3JQm1s7fm4Xg8nDe2Wqwjeip87VjBdNJAoK4cLpmo+By3o6XIHxA1tg4JgX/5GGVf4wyTLV78JH6&#10;UzAihrBPUUEVQptK6YuKLPqJa4kjV7rOYoiwM1J3+IjhtpGzJFlIizXHhgpb2lRU3E53q8DNZ0Mv&#10;S/t32597Y35Lbel6UOrrc1j/gAg0hLf45d5pBd9xbPwSf4DMnwA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F4ikFS/AAAA2wAAAA8AAAAAAAAAAAAAAAAAlwIAAGRycy9kb3ducmV2&#10;LnhtbFBLBQYAAAAABAAEAPUAAACDAwAAAAA=&#10;" fillcolor="white [3201]" strokecolor="#be4b48" strokeweight="1.5pt">
                                    <v:textbox>
                                      <w:txbxContent>
                                        <w:p w14:paraId="1A2F4909" w14:textId="54EDC9F2" w:rsidR="000A52B4" w:rsidRPr="00A51F51" w:rsidRDefault="000A52B4" w:rsidP="00132D3A">
                                          <w:pPr>
                                            <w:jc w:val="center"/>
                                            <w:rPr>
                                              <w:b/>
                                            </w:rPr>
                                          </w:pPr>
                                          <w:r>
                                            <w:rPr>
                                              <w:b/>
                                            </w:rPr>
                                            <w:t>Communiquer</w:t>
                                          </w:r>
                                        </w:p>
                                        <w:p w14:paraId="5E7E3660" w14:textId="77777777" w:rsidR="000A52B4" w:rsidRDefault="000A52B4" w:rsidP="00087307"/>
                                        <w:p w14:paraId="4AE1FD39" w14:textId="2AF8DE03" w:rsidR="000A52B4" w:rsidRDefault="000A52B4" w:rsidP="00132D3A">
                                          <w:pPr>
                                            <w:jc w:val="center"/>
                                          </w:pPr>
                                          <w:r>
                                            <w:rPr>
                                              <w:noProof/>
                                              <w:lang w:eastAsia="fr-FR"/>
                                            </w:rPr>
                                            <w:drawing>
                                              <wp:inline distT="0" distB="0" distL="0" distR="0" wp14:anchorId="7335A15C" wp14:editId="192944F0">
                                                <wp:extent cx="797433" cy="276139"/>
                                                <wp:effectExtent l="0" t="0" r="0" b="3810"/>
                                                <wp:docPr id="33" name="Image 33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lcd shield df robot.tiff"/>
                                                        <pic:cNvPicPr/>
                                                      </pic:nvPicPr>
                                                      <pic:blipFill>
                                                        <a:blip r:embed="rId32" cstate="print">
                                                          <a:extLst>
                                                            <a:ext uri="{BEBA8EAE-BF5A-486C-A8C5-ECC9F3942E4B}">
                                                              <a14:imgProps xmlns:a14="http://schemas.microsoft.com/office/drawing/2010/main">
                                                                <a14:imgLayer r:embed="rId33">
                                                                  <a14:imgEffect>
                                                                    <a14:brightnessContrast bright="40000" contrast="-40000"/>
                                                                  </a14:imgEffect>
                                                                </a14:imgLayer>
                                                              </a14:imgProps>
                                                            </a:ext>
                                                            <a:ext uri="{28A0092B-C50C-407E-A947-70E740481C1C}">
                                                              <a14:useLocalDpi xmlns:a14="http://schemas.microsoft.com/office/drawing/2010/main"/>
                                                            </a:ext>
                                                          </a:extLst>
                                                        </a:blip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>
                                                        <a:xfrm>
                                                          <a:off x="0" y="0"/>
                                                          <a:ext cx="797433" cy="276139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  <w:p w14:paraId="5ABC5BB5" w14:textId="1A5DF922" w:rsidR="000A52B4" w:rsidRDefault="000A52B4" w:rsidP="00132D3A">
                                          <w:pPr>
                                            <w:jc w:val="center"/>
                                          </w:pPr>
                                          <w:r>
                                            <w:rPr>
                                              <w:noProof/>
                                              <w:lang w:eastAsia="fr-FR"/>
                                            </w:rPr>
                                            <w:drawing>
                                              <wp:inline distT="0" distB="0" distL="0" distR="0" wp14:anchorId="222B55A9" wp14:editId="3FD2A496">
                                                <wp:extent cx="298704" cy="298704"/>
                                                <wp:effectExtent l="0" t="0" r="6350" b="6350"/>
                                                <wp:docPr id="34" name="Image 34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usb.gif"/>
                                                        <pic:cNvPicPr/>
                                                      </pic:nvPicPr>
                                                      <pic:blipFill>
                                                        <a:blip r:embed="rId34" cstate="print">
                                                          <a:extLst>
                                                            <a:ext uri="{28A0092B-C50C-407E-A947-70E740481C1C}">
                                                              <a14:useLocalDpi xmlns:a14="http://schemas.microsoft.com/office/drawing/2010/main"/>
                                                            </a:ext>
                                                          </a:extLst>
                                                        </a:blip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>
                                                        <a:xfrm>
                                                          <a:off x="0" y="0"/>
                                                          <a:ext cx="299946" cy="299946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  <w:p w14:paraId="712AB231" w14:textId="0DAF54C5" w:rsidR="000A52B4" w:rsidRPr="00804CCB" w:rsidRDefault="000A52B4" w:rsidP="00132D3A">
                                          <w:pPr>
                                            <w:jc w:val="center"/>
                                            <w:rPr>
                                              <w:sz w:val="12"/>
                                              <w:szCs w:val="12"/>
                                            </w:rPr>
                                          </w:pPr>
                                          <w:r>
                                            <w:rPr>
                                              <w:sz w:val="12"/>
                                              <w:szCs w:val="12"/>
                                            </w:rPr>
                                            <w:t>RS232 - U</w:t>
                                          </w:r>
                                          <w:r w:rsidRPr="00804CCB">
                                            <w:rPr>
                                              <w:sz w:val="12"/>
                                              <w:szCs w:val="12"/>
                                            </w:rPr>
                                            <w:t>sb</w:t>
                                          </w:r>
                                        </w:p>
                                      </w:txbxContent>
                                    </v:textbox>
                                  </v:shape>
                                </v:group>
                                <v:shape id="Zone de texte 105" o:spid="_x0000_s1065" type="#_x0000_t202" style="position:absolute;left:3730588;top:705485;width:651510;height:48196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8J7x4wgAA&#10;ANwAAAAPAAAAZHJzL2Rvd25yZXYueG1sRE9La8JAEL4X+h+WKXiru5VabHQTiqXgSanaQm9DdvLA&#10;7GzIbpP4711B8DYf33NW2Wgb0VPna8caXqYKBHHuTM2lhuPh63kBwgdkg41j0nAmD1n6+LDCxLiB&#10;v6nfh1LEEPYJaqhCaBMpfV6RRT91LXHkCtdZDBF2pTQdDjHcNnKm1Ju0WHNsqLCldUX5af9vNfxs&#10;i7/fV7UrP+28HdyoJNt3qfXkafxYggg0hrv45t6YOF/N4fpMvECmF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wnvHjCAAAA3AAAAA8AAAAAAAAAAAAAAAAAlwIAAGRycy9kb3du&#10;cmV2LnhtbFBLBQYAAAAABAAEAPUAAACGAwAAAAA=&#10;" filled="f" stroked="f">
                                  <v:textbox>
                                    <w:txbxContent>
                                      <w:p w14:paraId="1DFE58D6" w14:textId="1B2D997A" w:rsidR="000A52B4" w:rsidRDefault="000A52B4">
                                        <w:r>
                                          <w:rPr>
                                            <w:noProof/>
                                            <w:lang w:eastAsia="fr-FR"/>
                                          </w:rPr>
                                          <w:drawing>
                                            <wp:inline distT="0" distB="0" distL="0" distR="0" wp14:anchorId="3F6592F8" wp14:editId="34118577">
                                              <wp:extent cx="542290" cy="339725"/>
                                              <wp:effectExtent l="0" t="0" r="0" b="0"/>
                                              <wp:docPr id="35" name="Image 35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scilab.tiff"/>
                                                      <pic:cNvPicPr/>
                                                    </pic:nvPicPr>
                                                    <pic:blipFill>
                                                      <a:blip r:embed="rId35" cstate="print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/>
                                                          </a:ext>
                                                        </a:extLst>
                                                      </a:blip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542290" cy="339725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xbxContent>
                                  </v:textbox>
                                </v:shape>
                                <v:shape id="Zone de texte 110" o:spid="_x0000_s1066" type="#_x0000_t202" style="position:absolute;left:4364775;top:278130;width:932688;height:9753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iYk9xAAA&#10;ANwAAAAPAAAAZHJzL2Rvd25yZXYueG1sRI9Ba8JAEIXvQv/DMgVvuquotNFVSqXQk8XYCt6G7JgE&#10;s7MhuzXpv+8cCr3N8N68981mN/hG3amLdWALs6kBRVwEV3Np4fP0NnkCFROywyYwWfihCLvtw2iD&#10;mQs9H+mep1JJCMcMLVQptZnWsajIY5yGlli0a+g8Jlm7UrsOewn3jZ4bs9Iea5aGClt6rai45d/e&#10;wtfhejkvzEe598u2D4PR7J+1tePH4WUNKtGQ/s1/1+9O8GeCL8/IBHr7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aYmJPcQAAADcAAAADwAAAAAAAAAAAAAAAACXAgAAZHJzL2Rv&#10;d25yZXYueG1sUEsFBgAAAAAEAAQA9QAAAIgDAAAAAA==&#10;" filled="f" stroked="f">
                                  <v:textbox>
                                    <w:txbxContent>
                                      <w:p w14:paraId="7E5EC4B5" w14:textId="5A3DD456" w:rsidR="000A52B4" w:rsidRDefault="000A52B4">
                                        <w:r>
                                          <w:rPr>
                                            <w:noProof/>
                                            <w:lang w:eastAsia="fr-FR"/>
                                          </w:rPr>
                                          <w:drawing>
                                            <wp:inline distT="0" distB="0" distL="0" distR="0" wp14:anchorId="1107C13C" wp14:editId="58BCF273">
                                              <wp:extent cx="749300" cy="735330"/>
                                              <wp:effectExtent l="0" t="0" r="12700" b="1270"/>
                                              <wp:docPr id="36" name="Image 36"/>
                                              <wp:cNvGraphicFramePr>
                                                <a:graphicFrameLocks xmlns:a="http://schemas.openxmlformats.org/drawingml/2006/main" noChangeAspect="1"/>
                                              </wp:cNvGraphicFramePr>
                                              <a:graphic xmlns:a="http://schemas.openxmlformats.org/drawingml/2006/main">
                                                <a:graphicData uri="http://schemas.openxmlformats.org/drawingml/2006/picture">
                                                  <pic:pic xmlns:pic="http://schemas.openxmlformats.org/drawingml/2006/picture">
                                                    <pic:nvPicPr>
                                                      <pic:cNvPr id="0" name="eleve.tiff"/>
                                                      <pic:cNvPicPr/>
                                                    </pic:nvPicPr>
                                                    <pic:blipFill>
                                                      <a:blip r:embed="rId36" cstate="print">
                                                        <a:extLst>
                                                          <a:ext uri="{28A0092B-C50C-407E-A947-70E740481C1C}">
                                                            <a14:useLocalDpi xmlns:a14="http://schemas.microsoft.com/office/drawing/2010/main"/>
                                                          </a:ext>
                                                        </a:extLst>
                                                      </a:blip>
                                                      <a:stretch>
                                                        <a:fillRect/>
                                                      </a:stretch>
                                                    </pic:blipFill>
                                                    <pic:spPr>
                                                      <a:xfrm>
                                                        <a:off x="0" y="0"/>
                                                        <a:ext cx="749300" cy="735330"/>
                                                      </a:xfrm>
                                                      <a:prstGeom prst="rect">
                                                        <a:avLst/>
                                                      </a:prstGeom>
                                                    </pic:spPr>
                                                  </pic:pic>
                                                </a:graphicData>
                                              </a:graphic>
                                            </wp:inline>
                                          </w:drawing>
                                        </w:r>
                                      </w:p>
                                    </w:txbxContent>
                                  </v:textbox>
                                </v:shape>
                              </v:group>
                              <v:shape id="Zone de texte 147" o:spid="_x0000_s1067" type="#_x0000_t202" style="position:absolute;left:3707638;top:656533;width:657860;height:2133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0z5UwQAA&#10;ANwAAAAPAAAAZHJzL2Rvd25yZXYueG1sRE9Li8IwEL4L+x/CLHjTZBcfu9Uoy4rgSVFXYW9DM7bF&#10;ZlKaaOu/N4LgbT6+50znrS3FlWpfONbw0VcgiFNnCs40/O2XvS8QPiAbLB2Thht5mM/eOlNMjGt4&#10;S9ddyEQMYZ+ghjyEKpHSpzlZ9H1XEUfu5GqLIcI6k6bGJobbUn4qNZIWC44NOVb0m1N63l2shsP6&#10;9H8cqE22sMOqca2SbL+l1t339mcCIlAbXuKne2Xi/MEYHs/EC+TsD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9dM+VMEAAADcAAAADwAAAAAAAAAAAAAAAACXAgAAZHJzL2Rvd25y&#10;ZXYueG1sUEsFBgAAAAAEAAQA9QAAAIUDAAAAAA==&#10;" filled="f" stroked="f">
                                <v:textbox>
                                  <w:txbxContent>
                                    <w:p w14:paraId="7D58C339" w14:textId="31C235CB" w:rsidR="000A52B4" w:rsidRPr="00804CCB" w:rsidRDefault="000A52B4" w:rsidP="00804CCB">
                                      <w:pPr>
                                        <w:rPr>
                                          <w:color w:val="C0504D" w:themeColor="accent2"/>
                                          <w:sz w:val="12"/>
                                          <w:szCs w:val="12"/>
                                        </w:rPr>
                                      </w:pPr>
                                      <w:r>
                                        <w:rPr>
                                          <w:color w:val="C0504D" w:themeColor="accent2"/>
                                          <w:sz w:val="12"/>
                                          <w:szCs w:val="12"/>
                                        </w:rPr>
                                        <w:t>Messages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</v:group>
                        </v:group>
                        <v:shape id="Flèche vers la droite 315" o:spid="_x0000_s1068" type="#_x0000_t13" style="position:absolute;left:5118735;top:1696085;width:417830;height:97790;rotation: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i+wIxAAA&#10;ANwAAAAPAAAAZHJzL2Rvd25yZXYueG1sRI9Ba8JAFITvQv/D8gRvdaNiKdFVrKD1UIWken9mn0kw&#10;+zZkt0n8991CweMw880wy3VvKtFS40rLCibjCARxZnXJuYLz9+71HYTzyBory6TgQQ7Wq5fBEmNt&#10;O06oTX0uQgm7GBUU3texlC4ryKAb25o4eDfbGPRBNrnUDXah3FRyGkVv0mDJYaHAmrYFZff0xyiY&#10;7Sn6+Hpc6+OJP5O2c5djcr4oNRr2mwUIT71/hv/pgw7cZA5/Z8IRkKt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tYvsCMQAAADcAAAADwAAAAAAAAAAAAAAAACXAgAAZHJzL2Rv&#10;d25yZXYueG1sUEsFBgAAAAAEAAQA9QAAAIgDAAAAAA==&#10;" adj="19072" fillcolor="#652523 [1637]" strokecolor="#be4b48">
                          <v:fill color2="#ba4442 [3013]" rotate="t" colors="0 #9b2d2a;52429f #cb3d3a;1 #ce3b37" type="gradient">
                            <o:fill v:ext="view" type="gradientUnscaled"/>
                          </v:fill>
                        </v:shape>
                      </v:group>
                      <v:line id="Connecteur droit 347" o:spid="_x0000_s1069" style="position:absolute;flip:x;visibility:visible;mso-wrap-style:square" from="22860,1227455" to="24130,242760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" filled="t" fillcolor="#652523 [1637]" strokecolor="#be4b48" strokeweight="4.5pt">
                        <v:fill color2="#ba4442 [3013]" rotate="t" colors="0 #9b2d2a;52429f #cb3d3a;1 #ce3b37" type="gradient">
                          <o:fill v:ext="view" type="gradientUnscaled"/>
                        </v:fill>
                      </v:line>
                      <v:line id="Connecteur droit 2" o:spid="_x0000_s1070" style="position:absolute;flip:x y;visibility:visible;mso-wrap-style:square" from="4079875,2387600" to="4080510,319913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YRJu28EAAADaAAAADwAAAGRycy9kb3ducmV2LnhtbESPQWsCMRSE7wX/Q3iCt5p1hSKrUUS0&#10;3Wut6PWxee6ubl6WJK7pv28KhR6HmfmGWW2i6cRAzreWFcymGQjiyuqWawWnr8PrAoQPyBo7y6Tg&#10;mzxs1qOXFRbaPvmThmOoRYKwL1BBE0JfSOmrhgz6qe2Jk3e1zmBI0tVSO3wmuOlknmVv0mDLaaHB&#10;nnYNVffjwyh4LCi6fl+V5fly++D58B73Za7UZBy3SxCBYvgP/7VLrSCH3yvpBsj1D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BhEm7bwQAAANoAAAAPAAAAAAAAAAAAAAAA&#10;AKECAABkcnMvZG93bnJldi54bWxQSwUGAAAAAAQABAD5AAAAjwMAAAAA&#10;" filled="t" fillcolor="#652523 [1637]" strokecolor="#be4b48" strokeweight="4.5pt">
                        <v:fill color2="#ba4442 [3013]" rotate="t" colors="0 #9b2d2a;52429f #cb3d3a;1 #ce3b37" type="gradient">
                          <o:fill v:ext="view" type="gradientUnscaled"/>
                        </v:fill>
                      </v:line>
                      <v:line id="Connecteur droit 3" o:spid="_x0000_s1071" style="position:absolute;flip:x;visibility:visible;mso-wrap-style:square" from="0,2404745" to="4109085,240665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WR5pcUAAADaAAAADwAAAGRycy9kb3ducmV2LnhtbESPQWvCQBSE7wX/w/KE3upGC1JSVyna&#10;SjxYqErR22v2mQ1m36bZbYz/3hUKHoeZ+YaZzDpbiZYaXzpWMBwkIIhzp0suFOy2H08vIHxA1lg5&#10;JgUX8jCb9h4mmGp35i9qN6EQEcI+RQUmhDqV0ueGLPqBq4mjd3SNxRBlU0jd4DnCbSVHSTKWFkuO&#10;CwZrmhvKT5s/q2C7WldHTT8L87tcZtlhP/p8b7+Veux3b68gAnXhHv5vZ1rBM9yuxBsgp1c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xWR5pcUAAADaAAAADwAAAAAAAAAA&#10;AAAAAAChAgAAZHJzL2Rvd25yZXYueG1sUEsFBgAAAAAEAAQA+QAAAJMDAAAAAA==&#10;" filled="t" fillcolor="#652523 [1637]" strokecolor="#be4b48" strokeweight="4.5pt">
                        <v:fill color2="#ba4442 [3013]" rotate="t" colors="0 #9b2d2a;52429f #cb3d3a;1 #ce3b37" type="gradient">
                          <o:fill v:ext="view" type="gradientUnscaled"/>
                        </v:fill>
                      </v:line>
                    </v:group>
                    <v:shape id="Zone de texte 349" o:spid="_x0000_s1072" type="#_x0000_t202" style="position:absolute;left:2016125;top:2223135;width:657225;height:2120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xGFcxAAA&#10;ANwAAAAPAAAAZHJzL2Rvd25yZXYueG1sRI9Pi8IwFMTvC36H8ARvmvhnF61GEUXwtMu6q+Dt0Tzb&#10;YvNSmmjrtzcLwh6HmfkNs1i1thR3qn3hWMNwoEAQp84UnGn4/dn1pyB8QDZYOiYND/KwWnbeFpgY&#10;1/A33Q8hExHCPkENeQhVIqVPc7LoB64ijt7F1RZDlHUmTY1NhNtSjpT6kBYLjgs5VrTJKb0eblbD&#10;8fNyPk3UV7a171XjWiXZzqTWvW67noMI1Ib/8Ku9NxrGkxn8nYlHQC6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RsRhXMQAAADcAAAADwAAAAAAAAAAAAAAAACXAgAAZHJzL2Rv&#10;d25yZXYueG1sUEsFBgAAAAAEAAQA9QAAAIgDAAAAAA==&#10;" filled="f" stroked="f">
                      <v:textbox>
                        <w:txbxContent>
                          <w:p w14:paraId="0FC9A98A" w14:textId="093A348C" w:rsidR="000A52B4" w:rsidRPr="00804CCB" w:rsidRDefault="000A52B4" w:rsidP="006B1B25">
                            <w:pPr>
                              <w:rPr>
                                <w:color w:val="C0504D" w:themeColor="accent2"/>
                                <w:sz w:val="12"/>
                                <w:szCs w:val="12"/>
                              </w:rPr>
                            </w:pPr>
                            <w:r w:rsidRPr="006B1B25">
                              <w:rPr>
                                <w:color w:val="C0504D" w:themeColor="accent2"/>
                                <w:sz w:val="16"/>
                                <w:szCs w:val="16"/>
                              </w:rPr>
                              <w:t>N</w:t>
                            </w:r>
                            <w:r>
                              <w:rPr>
                                <w:color w:val="C0504D" w:themeColor="accent2"/>
                                <w:sz w:val="12"/>
                                <w:szCs w:val="12"/>
                              </w:rPr>
                              <w:t>réduc</w:t>
                            </w:r>
                          </w:p>
                        </w:txbxContent>
                      </v:textbox>
                    </v:shape>
                  </v:group>
                </v:group>
                <v:group id="Grouper 27" o:spid="_x0000_s1073" style="position:absolute;left:906145;top:2854325;width:5318125;height:1242695" coordsize="5318125,124269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uJDTxAAAANsAAAAPAAAAZHJzL2Rvd25yZXYueG1sRI9Bi8IwFITvwv6H8Ba8&#10;aVoXXalGEdkVDyKoC+Lt0TzbYvNSmmxb/70RBI/DzHzDzJedKUVDtSssK4iHEQji1OqCMwV/p9/B&#10;FITzyBpLy6TgTg6Wi4/eHBNtWz5Qc/SZCBB2CSrIva8SKV2ak0E3tBVx8K62NuiDrDOpa2wD3JRy&#10;FEUTabDgsJBjReuc0tvx3yjYtNiuvuKfZne7ru+X03h/3sWkVP+zW81AeOr8O/xqb7WC0Tc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suJDTxAAAANsAAAAP&#10;AAAAAAAAAAAAAAAAAKkCAABkcnMvZG93bnJldi54bWxQSwUGAAAAAAQABAD6AAAAmgMAAAAA&#10;">
                  <v:shape id="Zone de texte 352" o:spid="_x0000_s1074" type="#_x0000_t202" style="position:absolute;top:675640;width:280035;height:2463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uWXwwwAA&#10;ANwAAAAPAAAAZHJzL2Rvd25yZXYueG1sRI9BawIxFITvgv8hPMGbJlotdjWKWAo9KbW14O2xee4u&#10;bl6WTXTXf28EweMwM98wi1VrS3Gl2heONYyGCgRx6kzBmYa/36/BDIQPyAZLx6ThRh5Wy25ngYlx&#10;Df/QdR8yESHsE9SQh1AlUvo0J4t+6Cri6J1cbTFEWWfS1NhEuC3lWKl3abHguJBjRZuc0vP+YjUc&#10;tqfj/0Ttsk87rRrXKsn2Q2rd77XrOYhAbXiFn+1vo+FtOobHmXgE5PIO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NuWXwwwAAANwAAAAPAAAAAAAAAAAAAAAAAJcCAABkcnMvZG93&#10;bnJldi54bWxQSwUGAAAAAAQABAD1AAAAhwMAAAAA&#10;" filled="f" stroked="f">
                    <v:textbox>
                      <w:txbxContent>
                        <w:p w14:paraId="090C6F2F" w14:textId="39C2884B" w:rsidR="000A52B4" w:rsidRPr="00924202" w:rsidRDefault="000A52B4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U</w:t>
                          </w:r>
                        </w:p>
                      </w:txbxContent>
                    </v:textbox>
                  </v:shape>
                  <v:shape id="Zone de texte 353" o:spid="_x0000_s1075" type="#_x0000_t202" style="position:absolute;left:15240;top:953770;width:280035;height:2463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" filled="f" stroked="f">
                    <v:textbox>
                      <w:txbxContent>
                        <w:p w14:paraId="4EC2E1C1" w14:textId="6E150AB9" w:rsidR="000A52B4" w:rsidRPr="00924202" w:rsidRDefault="000A52B4" w:rsidP="00A745F6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I</w:t>
                          </w:r>
                        </w:p>
                      </w:txbxContent>
                    </v:textbox>
                  </v:shape>
                  <v:shape id="Zone de texte 354" o:spid="_x0000_s1076" type="#_x0000_t202" style="position:absolute;left:1266825;top:679450;width:280035;height:2463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tHFgfxAAA&#10;ANwAAAAPAAAAZHJzL2Rvd25yZXYueG1sRI9Ba8JAFITvgv9heUJvdVerxcZsRFoKnipNa8HbI/tM&#10;gtm3Ibs18d93hYLHYWa+YdLNYBtxoc7XjjXMpgoEceFMzaWG76/3xxUIH5ANNo5Jw5U8bLLxKMXE&#10;uJ4/6ZKHUkQI+wQ1VCG0iZS+qMiin7qWOHon11kMUXalNB32EW4bOVfqWVqsOS5U2NJrRcU5/7Ua&#10;Dh+n489C7cs3u2x7NyjJ9kVq/TAZtmsQgYZwD/+3d0bD03IBtzPxCMjs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LRxYH8QAAADcAAAADwAAAAAAAAAAAAAAAACXAgAAZHJzL2Rv&#10;d25yZXYueG1sUEsFBgAAAAAEAAQA9QAAAIgDAAAAAA==&#10;" filled="f" stroked="f">
                    <v:textbox>
                      <w:txbxContent>
                        <w:p w14:paraId="395B50D3" w14:textId="77777777" w:rsidR="000A52B4" w:rsidRPr="00924202" w:rsidRDefault="000A52B4" w:rsidP="00A745F6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U</w:t>
                          </w:r>
                        </w:p>
                      </w:txbxContent>
                    </v:textbox>
                  </v:shape>
                  <v:shape id="Zone de texte 355" o:spid="_x0000_s1077" type="#_x0000_t202" style="position:absolute;left:1282065;top:957580;width:280035;height:2463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UP2ExAAA&#10;ANwAAAAPAAAAZHJzL2Rvd25yZXYueG1sRI9Ba8JAFITvhf6H5RW81d1WIzV1E0pF8GRRq+DtkX0m&#10;odm3Ibua+O/dQqHHYWa+YRb5YBtxpc7XjjW8jBUI4sKZmksN3/vV8xsIH5ANNo5Jw4085NnjwwJT&#10;43re0nUXShEh7FPUUIXQplL6oiKLfuxa4uidXWcxRNmV0nTYR7ht5KtSM2mx5rhQYUufFRU/u4vV&#10;cNicT8ep+iqXNml7NyjJdi61Hj0NH+8gAg3hP/zXXhsNkySB3zPxCMjsD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QlD9hMQAAADcAAAADwAAAAAAAAAAAAAAAACXAgAAZHJzL2Rv&#10;d25yZXYueG1sUEsFBgAAAAAEAAQA9QAAAIgDAAAAAA==&#10;" filled="f" stroked="f">
                    <v:textbox>
                      <w:txbxContent>
                        <w:p w14:paraId="7F3878C1" w14:textId="77777777" w:rsidR="000A52B4" w:rsidRPr="00924202" w:rsidRDefault="000A52B4" w:rsidP="00A745F6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I</w:t>
                          </w:r>
                        </w:p>
                      </w:txbxContent>
                    </v:textbox>
                  </v:shape>
                  <v:shape id="Zone de texte 4" o:spid="_x0000_s1078" type="#_x0000_t202" style="position:absolute;left:2491105;top:671195;width:384175;height:24638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NpDHwQAA&#10;ANoAAAAPAAAAZHJzL2Rvd25yZXYueG1sRI9Pi8IwFMTvgt8hPMGbJoqKW40iirAnF//swt4ezbMt&#10;Ni+libb77TeC4HGYmd8wy3VrS/Gg2heONYyGCgRx6kzBmYbLeT+Yg/AB2WDpmDT8kYf1qttZYmJc&#10;w0d6nEImIoR9ghryEKpESp/mZNEPXUUcvaurLYYo60yaGpsIt6UcKzWTFguOCzlWtM0pvZ3uVsP3&#10;4fr7M1Ff2c5Oq8a1SrL9kFr3e+1mASJQG97hV/vTaJjA80q8AXL1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2jaQx8EAAADaAAAADwAAAAAAAAAAAAAAAACXAgAAZHJzL2Rvd25y&#10;ZXYueG1sUEsFBgAAAAAEAAQA9QAAAIUDAAAAAA==&#10;" filled="f" stroked="f">
                    <v:textbox>
                      <w:txbxContent>
                        <w:p w14:paraId="47BDA275" w14:textId="43C644A4" w:rsidR="000A52B4" w:rsidRPr="00924202" w:rsidRDefault="000A52B4" w:rsidP="00924202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C</w:t>
                          </w: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  <w:vertAlign w:val="subscript"/>
                            </w:rPr>
                            <w:t>m</w:t>
                          </w:r>
                        </w:p>
                      </w:txbxContent>
                    </v:textbox>
                  </v:shape>
                  <v:shape id="Zone de texte 6" o:spid="_x0000_s1079" type="#_x0000_t202" style="position:absolute;left:2428293;top:956945;width:476108;height:28575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qKsrwQAA&#10;ANoAAAAPAAAAZHJzL2Rvd25yZXYueG1sRI9Pi8IwFMTvwn6H8Ba8abKyilajLC4LnhT/grdH82yL&#10;zUtpsrZ+eyMIHoeZ+Q0zW7S2FDeqfeFYw1dfgSBOnSk403DY//XGIHxANlg6Jg138rCYf3RmmBjX&#10;8JZuu5CJCGGfoIY8hCqR0qc5WfR9VxFH7+JqiyHKOpOmxibCbSkHSo2kxYLjQo4VLXNKr7t/q+G4&#10;vpxP32qT/dph1bhWSbYTqXX3s/2ZggjUhnf41V4ZDSN4Xok3QM4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airK8EAAADaAAAADwAAAAAAAAAAAAAAAACXAgAAZHJzL2Rvd25y&#10;ZXYueG1sUEsFBgAAAAAEAAQA9QAAAIUDAAAAAA==&#10;" filled="f" stroked="f">
                    <v:textbox>
                      <w:txbxContent>
                        <w:p w14:paraId="510E5020" w14:textId="5AD7AA1D" w:rsidR="000A52B4" w:rsidRPr="00924202" w:rsidRDefault="000A52B4" w:rsidP="00924202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Ω</w:t>
                          </w: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  <w:vertAlign w:val="subscript"/>
                            </w:rPr>
                            <w:t>m</w:t>
                          </w:r>
                          <w:r w:rsidR="00FD0E20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  <w:vertAlign w:val="subscript"/>
                            </w:rPr>
                            <w:t>ot</w:t>
                          </w:r>
                        </w:p>
                      </w:txbxContent>
                    </v:textbox>
                  </v:shape>
                  <v:shape id="Zone de texte 7" o:spid="_x0000_s1080" type="#_x0000_t202" style="position:absolute;left:3708400;top:648970;width:559435;height:3371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<v:textbox>
                      <w:txbxContent>
                        <w:p w14:paraId="79ECEC59" w14:textId="209F75AF" w:rsidR="000A52B4" w:rsidRPr="00924202" w:rsidRDefault="000A52B4" w:rsidP="00924202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C</w:t>
                          </w: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  <w:vertAlign w:val="subscript"/>
                            </w:rPr>
                            <w:t>réduc</w:t>
                          </w:r>
                        </w:p>
                      </w:txbxContent>
                    </v:textbox>
                  </v:shape>
                  <v:shape id="Zone de texte 8" o:spid="_x0000_s1081" type="#_x0000_t202" style="position:absolute;left:3709670;top:956310;width:565785;height:2736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  <v:textbox>
                      <w:txbxContent>
                        <w:p w14:paraId="11340F3E" w14:textId="5EF7C694" w:rsidR="000A52B4" w:rsidRPr="00924202" w:rsidRDefault="000A52B4" w:rsidP="00924202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Ω</w:t>
                          </w: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  <w:vertAlign w:val="subscript"/>
                            </w:rPr>
                            <w:t>réduc</w:t>
                          </w:r>
                        </w:p>
                      </w:txbxContent>
                    </v:textbox>
                  </v:shape>
                  <v:shape id="Zone de texte 11" o:spid="_x0000_s1082" type="#_x0000_t202" style="position:absolute;left:4244975;width:339090;height:3371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  <v:textbox>
                      <w:txbxContent>
                        <w:p w14:paraId="46E94DB6" w14:textId="4681A791" w:rsidR="000A52B4" w:rsidRPr="00924202" w:rsidRDefault="000A52B4" w:rsidP="00924202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C</w:t>
                          </w: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  <w:vertAlign w:val="subscript"/>
                            </w:rPr>
                            <w:t>r</w:t>
                          </w:r>
                        </w:p>
                      </w:txbxContent>
                    </v:textbox>
                  </v:shape>
                  <v:shape id="Zone de texte 12" o:spid="_x0000_s1083" type="#_x0000_t202" style="position:absolute;left:4752340;top:6985;width:565785;height:27368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DHu4VwAAA&#10;ANsAAAAPAAAAZHJzL2Rvd25yZXYueG1sRE9Li8IwEL4L/ocwgjdNFBW3GkV2ETwpPnZhb0MztsVm&#10;Uppo6783Cwve5uN7znLd2lI8qPaFYw2joQJBnDpTcKbhct4O5iB8QDZYOiYNT/KwXnU7S0yMa/hI&#10;j1PIRAxhn6CGPIQqkdKnOVn0Q1cRR+7qaoshwjqTpsYmhttSjpWaSYsFx4YcK/rMKb2d7lbD9/76&#10;+zNRh+zLTqvGtUqy/ZBa93vtZgEiUBve4n/3zsT5Y/j7JR4gVy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DDHu4VwAAAANsAAAAPAAAAAAAAAAAAAAAAAJcCAABkcnMvZG93bnJl&#10;di54bWxQSwUGAAAAAAQABAD1AAAAhAMAAAAA&#10;" filled="f" stroked="f">
                    <v:textbox>
                      <w:txbxContent>
                        <w:p w14:paraId="7F5720F8" w14:textId="77777777" w:rsidR="000A52B4" w:rsidRPr="00924202" w:rsidRDefault="000A52B4" w:rsidP="00924202">
                          <w:pPr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</w:pP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</w:rPr>
                            <w:t>Ω</w:t>
                          </w:r>
                          <w:r w:rsidRPr="00924202">
                            <w:rPr>
                              <w:b/>
                              <w:color w:val="4F6228" w:themeColor="accent3" w:themeShade="80"/>
                              <w:sz w:val="24"/>
                              <w:szCs w:val="24"/>
                              <w:vertAlign w:val="subscript"/>
                            </w:rPr>
                            <w:t>réduc</w:t>
                          </w:r>
                        </w:p>
                      </w:txbxContent>
                    </v:textbox>
                  </v:shape>
                </v:group>
                <w10:wrap type="through"/>
              </v:group>
            </w:pict>
          </mc:Fallback>
        </mc:AlternateContent>
      </w:r>
    </w:p>
    <w:p w14:paraId="628B3A2F" w14:textId="74BC28BD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1243F71B" w14:textId="4B8850DF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546B7051" w14:textId="034AD056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38C0C564" w14:textId="388B1DC3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566171BB" w14:textId="09144D14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7354FC0E" w14:textId="6D2CDE56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1E569F39" w14:textId="734092F4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7C27042D" w14:textId="421EE551" w:rsidR="00A51F51" w:rsidRDefault="00A51F51" w:rsidP="001F21AF">
      <w:pPr>
        <w:pStyle w:val="Niv1"/>
        <w:numPr>
          <w:ilvl w:val="0"/>
          <w:numId w:val="0"/>
        </w:numPr>
        <w:ind w:left="142"/>
      </w:pPr>
    </w:p>
    <w:p w14:paraId="24AA1434" w14:textId="77777777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2BD5CD4F" w14:textId="78E5A6A5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44320EF0" w14:textId="027A6852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4F73F2B7" w14:textId="5273ABC7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2E33350B" w14:textId="1ACC6B8E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7D86A34F" w14:textId="41888EC8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09B86570" w14:textId="77777777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021837E2" w14:textId="77777777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7624836F" w14:textId="471FFB17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71D32B37" w14:textId="0AFF448E" w:rsidR="0028147D" w:rsidRDefault="0028147D" w:rsidP="001F21AF">
      <w:pPr>
        <w:pStyle w:val="Niv1"/>
        <w:numPr>
          <w:ilvl w:val="0"/>
          <w:numId w:val="0"/>
        </w:numPr>
        <w:ind w:left="142"/>
      </w:pPr>
    </w:p>
    <w:p w14:paraId="4D2DD17E" w14:textId="56685188" w:rsidR="0028147D" w:rsidRDefault="00D527B5" w:rsidP="006E45EB">
      <w:pPr>
        <w:jc w:val="center"/>
      </w:pPr>
      <w:bookmarkStart w:id="2" w:name="_GoBack"/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7B0CB13C" wp14:editId="2C9FEA99">
                <wp:simplePos x="0" y="0"/>
                <wp:positionH relativeFrom="column">
                  <wp:posOffset>-5043805</wp:posOffset>
                </wp:positionH>
                <wp:positionV relativeFrom="paragraph">
                  <wp:posOffset>139065</wp:posOffset>
                </wp:positionV>
                <wp:extent cx="5124450" cy="3721100"/>
                <wp:effectExtent l="0" t="0" r="6350" b="12700"/>
                <wp:wrapThrough wrapText="bothSides">
                  <wp:wrapPolygon edited="0">
                    <wp:start x="0" y="0"/>
                    <wp:lineTo x="107" y="3833"/>
                    <wp:lineTo x="1713" y="4718"/>
                    <wp:lineTo x="4283" y="4718"/>
                    <wp:lineTo x="4283" y="15924"/>
                    <wp:lineTo x="5888" y="16513"/>
                    <wp:lineTo x="5674" y="17103"/>
                    <wp:lineTo x="6638" y="18872"/>
                    <wp:lineTo x="6638" y="21526"/>
                    <wp:lineTo x="19807" y="21526"/>
                    <wp:lineTo x="19807" y="18872"/>
                    <wp:lineTo x="20877" y="16808"/>
                    <wp:lineTo x="20235" y="16661"/>
                    <wp:lineTo x="13918" y="16513"/>
                    <wp:lineTo x="14989" y="15924"/>
                    <wp:lineTo x="14882" y="7077"/>
                    <wp:lineTo x="19271" y="7077"/>
                    <wp:lineTo x="21520" y="6340"/>
                    <wp:lineTo x="21306" y="1474"/>
                    <wp:lineTo x="20663" y="0"/>
                    <wp:lineTo x="0" y="0"/>
                  </wp:wrapPolygon>
                </wp:wrapThrough>
                <wp:docPr id="41" name="Grouper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24450" cy="3721100"/>
                          <a:chOff x="0" y="0"/>
                          <a:chExt cx="5124450" cy="3722797"/>
                        </a:xfrm>
                      </wpg:grpSpPr>
                      <wpg:grpSp>
                        <wpg:cNvPr id="242" name="Grouper 242"/>
                        <wpg:cNvGrpSpPr/>
                        <wpg:grpSpPr>
                          <a:xfrm>
                            <a:off x="0" y="0"/>
                            <a:ext cx="5124450" cy="2800575"/>
                            <a:chOff x="0" y="0"/>
                            <a:chExt cx="5124450" cy="2808836"/>
                          </a:xfrm>
                        </wpg:grpSpPr>
                        <wpg:grpSp>
                          <wpg:cNvPr id="232" name="Grouper 232"/>
                          <wpg:cNvGrpSpPr/>
                          <wpg:grpSpPr>
                            <a:xfrm>
                              <a:off x="0" y="0"/>
                              <a:ext cx="902335" cy="722700"/>
                              <a:chOff x="0" y="0"/>
                              <a:chExt cx="902335" cy="722700"/>
                            </a:xfrm>
                          </wpg:grpSpPr>
                          <wps:wsp>
                            <wps:cNvPr id="29" name="Accolade ouvrante 29"/>
                            <wps:cNvSpPr/>
                            <wps:spPr>
                              <a:xfrm rot="16200000">
                                <a:off x="373698" y="-310833"/>
                                <a:ext cx="139700" cy="761365"/>
                              </a:xfrm>
                              <a:prstGeom prst="leftBrace">
                                <a:avLst/>
                              </a:prstGeom>
                              <a:ln w="19050" cmpd="sng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  <a:effectLst/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" name="Zone de texte 30"/>
                            <wps:cNvSpPr txBox="1"/>
                            <wps:spPr>
                              <a:xfrm>
                                <a:off x="0" y="216605"/>
                                <a:ext cx="902335" cy="5060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2AB7F1" w14:textId="69578FFF" w:rsidR="000A52B4" w:rsidRPr="0028147D" w:rsidRDefault="000A52B4">
                                  <w:pPr>
                                    <w:rPr>
                                      <w:u w:val="single"/>
                                    </w:rPr>
                                  </w:pPr>
                                  <w:r w:rsidRPr="0028147D">
                                    <w:rPr>
                                      <w:u w:val="single"/>
                                    </w:rPr>
                                    <w:t>Relais Groove</w:t>
                                  </w:r>
                                </w:p>
                                <w:p w14:paraId="1BBF469A" w14:textId="4D68BE34" w:rsidR="000A52B4" w:rsidRPr="00E9220F" w:rsidRDefault="000A52B4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- </w:t>
                                  </w:r>
                                  <w:r w:rsidRPr="00E9220F">
                                    <w:rPr>
                                      <w:sz w:val="18"/>
                                      <w:szCs w:val="18"/>
                                    </w:rPr>
                                    <w:t>η =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37" name="Zone de texte 237"/>
                          <wps:cNvSpPr txBox="1"/>
                          <wps:spPr>
                            <a:xfrm>
                              <a:off x="980440" y="216490"/>
                              <a:ext cx="2593012" cy="259234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E9FB25D" w14:textId="56960C13" w:rsidR="000A52B4" w:rsidRDefault="000A52B4" w:rsidP="00E9220F">
                                <w:pPr>
                                  <w:jc w:val="center"/>
                                  <w:rPr>
                                    <w:u w:val="single"/>
                                  </w:rPr>
                                </w:pPr>
                                <w:r>
                                  <w:rPr>
                                    <w:u w:val="single"/>
                                  </w:rPr>
                                  <w:t>Mot</w:t>
                                </w:r>
                                <w:r w:rsidR="00C85137">
                                  <w:rPr>
                                    <w:u w:val="single"/>
                                  </w:rPr>
                                  <w:t>oréducteur</w:t>
                                </w:r>
                                <w:r>
                                  <w:rPr>
                                    <w:u w:val="single"/>
                                  </w:rPr>
                                  <w:t xml:space="preserve"> CC</w:t>
                                </w:r>
                              </w:p>
                              <w:p w14:paraId="056F360D" w14:textId="73BE9270" w:rsidR="00C85137" w:rsidRDefault="00C85137" w:rsidP="00E9220F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- rapport de transmi</w:t>
                                </w:r>
                                <w:r w:rsidRPr="00C85137">
                                  <w:rPr>
                                    <w:sz w:val="18"/>
                                    <w:szCs w:val="18"/>
                                  </w:rPr>
                                  <w:t>s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s</w:t>
                                </w:r>
                                <w:r w:rsidRPr="00C85137">
                                  <w:rPr>
                                    <w:sz w:val="18"/>
                                    <w:szCs w:val="18"/>
                                  </w:rPr>
                                  <w:t>ion</w:t>
                                </w:r>
                              </w:p>
                              <w:p w14:paraId="511FD647" w14:textId="17327A23" w:rsidR="00C85137" w:rsidRPr="00C85137" w:rsidRDefault="00C85137" w:rsidP="00C85137">
                                <w:pPr>
                                  <w:pStyle w:val="Rponses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r =</w:t>
                                </w:r>
                              </w:p>
                              <w:p w14:paraId="2ED0BEAA" w14:textId="06C4BE4B" w:rsidR="000A52B4" w:rsidRPr="00E31375" w:rsidRDefault="000A52B4" w:rsidP="000A52B4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E31375">
                                  <w:rPr>
                                    <w:sz w:val="18"/>
                                    <w:szCs w:val="18"/>
                                  </w:rPr>
                                  <w:t>-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Pr="00E31375">
                                  <w:rPr>
                                    <w:sz w:val="18"/>
                                    <w:szCs w:val="18"/>
                                  </w:rPr>
                                  <w:t>résistance de l'induit</w:t>
                                </w:r>
                              </w:p>
                              <w:p w14:paraId="1F8A5C8C" w14:textId="06845D5F" w:rsidR="000A52B4" w:rsidRPr="006E45EB" w:rsidRDefault="002C59DF" w:rsidP="006E45EB">
                                <w:pPr>
                                  <w:pStyle w:val="Rponses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 xml:space="preserve">R = </w:t>
                                </w:r>
                                <w:r w:rsidR="00AA69A7" w:rsidRPr="00572219">
                                  <w:t xml:space="preserve"> </w:t>
                                </w:r>
                                <w:r w:rsidR="000A52B4" w:rsidRPr="006E45EB">
                                  <w:rPr>
                                    <w:sz w:val="18"/>
                                    <w:szCs w:val="18"/>
                                  </w:rPr>
                                  <w:t xml:space="preserve"> Ω</w:t>
                                </w:r>
                              </w:p>
                              <w:p w14:paraId="56AFDD3E" w14:textId="573D5E47" w:rsidR="000A52B4" w:rsidRPr="00E9220F" w:rsidRDefault="000A52B4" w:rsidP="000A52B4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E9220F">
                                  <w:rPr>
                                    <w:sz w:val="18"/>
                                    <w:szCs w:val="18"/>
                                  </w:rPr>
                                  <w:t>- Constante de couple</w:t>
                                </w:r>
                              </w:p>
                              <w:p w14:paraId="26EB3606" w14:textId="1EFEB205" w:rsidR="000A52B4" w:rsidRPr="006E45EB" w:rsidRDefault="000A52B4" w:rsidP="000A52B4">
                                <w:pPr>
                                  <w:jc w:val="center"/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</w:pPr>
                                <w:r w:rsidRPr="006E45EB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  <w:t xml:space="preserve">K = </w:t>
                                </w:r>
                                <w:r w:rsidR="00AA69A7" w:rsidRPr="00AA69A7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  <w:t xml:space="preserve"> </w:t>
                                </w:r>
                                <w:r w:rsidRPr="006E45EB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  <w:t>N.m/A</w:t>
                                </w:r>
                              </w:p>
                              <w:p w14:paraId="5973AC40" w14:textId="5350E7D8" w:rsidR="000A52B4" w:rsidRPr="00E31375" w:rsidRDefault="000A52B4" w:rsidP="000A52B4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E31375">
                                  <w:rPr>
                                    <w:sz w:val="18"/>
                                    <w:szCs w:val="18"/>
                                  </w:rPr>
                                  <w:t>-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 xml:space="preserve"> Couple </w:t>
                                </w:r>
                                <w:r w:rsidRPr="00E31375">
                                  <w:rPr>
                                    <w:sz w:val="18"/>
                                    <w:szCs w:val="18"/>
                                  </w:rPr>
                                  <w:t>frottement sec</w:t>
                                </w:r>
                              </w:p>
                              <w:p w14:paraId="3B8B083C" w14:textId="2C003F9C" w:rsidR="000A52B4" w:rsidRPr="006E45EB" w:rsidRDefault="000A52B4" w:rsidP="000A52B4">
                                <w:pPr>
                                  <w:jc w:val="center"/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</w:pPr>
                                <w:r w:rsidRPr="006E45EB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  <w:t xml:space="preserve">Cfs = </w:t>
                                </w:r>
                                <w:r w:rsidR="00AA69A7" w:rsidRPr="00AA69A7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  <w:t xml:space="preserve"> </w:t>
                                </w:r>
                                <w:r w:rsidRPr="006E45EB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  <w:t>N.m</w:t>
                                </w:r>
                              </w:p>
                              <w:p w14:paraId="0D2DB5A6" w14:textId="7BBE0B62" w:rsidR="000A52B4" w:rsidRPr="0054251C" w:rsidRDefault="000A52B4" w:rsidP="000A52B4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54251C">
                                  <w:rPr>
                                    <w:sz w:val="18"/>
                                    <w:szCs w:val="18"/>
                                  </w:rPr>
                                  <w:t>-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Pr="0054251C">
                                  <w:rPr>
                                    <w:sz w:val="18"/>
                                    <w:szCs w:val="18"/>
                                  </w:rPr>
                                  <w:t>Coef. de frottement visqueux</w:t>
                                </w:r>
                              </w:p>
                              <w:p w14:paraId="258B62B5" w14:textId="20951CB0" w:rsidR="000A52B4" w:rsidRPr="00616715" w:rsidRDefault="000A52B4" w:rsidP="000A52B4">
                                <w:pPr>
                                  <w:jc w:val="center"/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val="en-US" w:eastAsia="ja-JP" w:bidi="fa-IR"/>
                                  </w:rPr>
                                </w:pPr>
                                <w:r w:rsidRPr="00616715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val="en-US" w:eastAsia="ja-JP" w:bidi="fa-IR"/>
                                  </w:rPr>
                                  <w:t xml:space="preserve">f = </w:t>
                                </w:r>
                                <w:r w:rsidR="00AA69A7" w:rsidRPr="00616715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val="en-US" w:eastAsia="ja-JP" w:bidi="fa-IR"/>
                                  </w:rPr>
                                  <w:t xml:space="preserve"> </w:t>
                                </w:r>
                                <w:r w:rsidRPr="00616715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val="en-US" w:eastAsia="ja-JP" w:bidi="fa-IR"/>
                                  </w:rPr>
                                  <w:t>N.m.s</w:t>
                                </w:r>
                              </w:p>
                              <w:p w14:paraId="710E4D70" w14:textId="30CE0A9B" w:rsidR="000A52B4" w:rsidRPr="00616715" w:rsidRDefault="000A52B4" w:rsidP="000A52B4">
                                <w:pPr>
                                  <w:jc w:val="center"/>
                                  <w:rPr>
                                    <w:lang w:val="en-US"/>
                                  </w:rPr>
                                </w:pPr>
                                <w:r w:rsidRPr="00616715">
                                  <w:rPr>
                                    <w:lang w:val="en-US"/>
                                  </w:rPr>
                                  <w:t>- Inductance</w:t>
                                </w:r>
                              </w:p>
                              <w:p w14:paraId="249C3268" w14:textId="137A5DB0" w:rsidR="000A52B4" w:rsidRPr="00616715" w:rsidRDefault="000A52B4" w:rsidP="000A52B4">
                                <w:pPr>
                                  <w:jc w:val="center"/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val="en-US" w:eastAsia="ja-JP" w:bidi="fa-IR"/>
                                  </w:rPr>
                                </w:pPr>
                                <w:r w:rsidRPr="00616715"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val="en-US" w:eastAsia="ja-JP" w:bidi="fa-IR"/>
                                  </w:rPr>
                                  <w:t>L = H</w:t>
                                </w:r>
                              </w:p>
                              <w:p w14:paraId="609FAC0F" w14:textId="1EC9B550" w:rsidR="00C85137" w:rsidRPr="00C85137" w:rsidRDefault="00C85137" w:rsidP="00C85137">
                                <w:pPr>
                                  <w:jc w:val="center"/>
                                </w:pPr>
                                <w:r>
                                  <w:t xml:space="preserve">- </w:t>
                                </w:r>
                                <w:r w:rsidRPr="00C85137">
                                  <w:t>Inertie</w:t>
                                </w:r>
                              </w:p>
                              <w:p w14:paraId="6898ACAA" w14:textId="5868E2EE" w:rsidR="00C85137" w:rsidRPr="006E45EB" w:rsidRDefault="00C85137" w:rsidP="00C85137">
                                <w:pPr>
                                  <w:pStyle w:val="Rponses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6E45EB">
                                  <w:rPr>
                                    <w:sz w:val="18"/>
                                    <w:szCs w:val="18"/>
                                  </w:rPr>
                                  <w:t>J</w:t>
                                </w:r>
                                <w:r>
                                  <w:rPr>
                                    <w:sz w:val="18"/>
                                    <w:szCs w:val="18"/>
                                    <w:vertAlign w:val="subscript"/>
                                  </w:rPr>
                                  <w:t>motoré</w:t>
                                </w:r>
                                <w:r w:rsidRPr="006E45EB">
                                  <w:rPr>
                                    <w:sz w:val="18"/>
                                    <w:szCs w:val="18"/>
                                    <w:vertAlign w:val="subscript"/>
                                  </w:rPr>
                                  <w:t>duc</w:t>
                                </w:r>
                                <w:r>
                                  <w:rPr>
                                    <w:sz w:val="18"/>
                                    <w:szCs w:val="18"/>
                                    <w:vertAlign w:val="subscript"/>
                                  </w:rPr>
                                  <w:t>teur/axe réducteur</w:t>
                                </w:r>
                                <w:r w:rsidRPr="006E45EB">
                                  <w:rPr>
                                    <w:sz w:val="18"/>
                                    <w:szCs w:val="18"/>
                                  </w:rPr>
                                  <w:t xml:space="preserve"> = </w:t>
                                </w:r>
                                <w:r w:rsidR="00AA69A7">
                                  <w:rPr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Pr="006E45EB">
                                  <w:rPr>
                                    <w:sz w:val="18"/>
                                    <w:szCs w:val="18"/>
                                  </w:rPr>
                                  <w:t>kg.m</w:t>
                                </w:r>
                                <w:r w:rsidRPr="006E45EB">
                                  <w:rPr>
                                    <w:sz w:val="18"/>
                                    <w:szCs w:val="18"/>
                                    <w:vertAlign w:val="superscript"/>
                                  </w:rPr>
                                  <w:t>2</w:t>
                                </w:r>
                              </w:p>
                              <w:p w14:paraId="7104CFAA" w14:textId="77777777" w:rsidR="00C85137" w:rsidRPr="006E45EB" w:rsidRDefault="00C85137" w:rsidP="000A52B4">
                                <w:pPr>
                                  <w:jc w:val="center"/>
                                  <w:rPr>
                                    <w:rFonts w:ascii="Times New Roman" w:eastAsia="Andale Sans UI" w:hAnsi="Times New Roman" w:cs="Tahoma"/>
                                    <w:i/>
                                    <w:color w:val="008000"/>
                                    <w:kern w:val="3"/>
                                    <w:sz w:val="18"/>
                                    <w:szCs w:val="18"/>
                                    <w:lang w:eastAsia="ja-JP" w:bidi="fa-IR"/>
                                  </w:rPr>
                                </w:pPr>
                              </w:p>
                              <w:p w14:paraId="1D9C526C" w14:textId="77777777" w:rsidR="000A52B4" w:rsidRPr="00E31375" w:rsidRDefault="000A52B4" w:rsidP="00E31375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Accolade ouvrante 31"/>
                          <wps:cNvSpPr/>
                          <wps:spPr>
                            <a:xfrm rot="16200000">
                              <a:off x="2284098" y="-988231"/>
                              <a:ext cx="157610" cy="2134072"/>
                            </a:xfrm>
                            <a:prstGeom prst="leftBrace">
                              <a:avLst/>
                            </a:prstGeom>
                            <a:ln w="19050" cmpd="sng">
                              <a:solidFill>
                                <a:schemeClr val="accent3">
                                  <a:lumMod val="50000"/>
                                </a:schemeClr>
                              </a:solidFill>
                            </a:ln>
                            <a:effectLst/>
                          </wps:spPr>
                          <wps:style>
                            <a:lnRef idx="3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26" name="Grouper 226"/>
                          <wpg:cNvGrpSpPr/>
                          <wpg:grpSpPr>
                            <a:xfrm>
                              <a:off x="3595892" y="1905"/>
                              <a:ext cx="1528558" cy="1155134"/>
                              <a:chOff x="-336106" y="-2"/>
                              <a:chExt cx="1535022" cy="1155735"/>
                            </a:xfrm>
                          </wpg:grpSpPr>
                          <wps:wsp>
                            <wps:cNvPr id="227" name="Accolade ouvrante 227"/>
                            <wps:cNvSpPr/>
                            <wps:spPr>
                              <a:xfrm rot="16200000">
                                <a:off x="370815" y="-414446"/>
                                <a:ext cx="143751" cy="972640"/>
                              </a:xfrm>
                              <a:prstGeom prst="leftBrace">
                                <a:avLst/>
                              </a:prstGeom>
                              <a:ln w="19050" cmpd="sng"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  <a:effectLst/>
                            </wps:spPr>
                            <wps:style>
                              <a:lnRef idx="3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2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9" name="Zone de texte 229"/>
                            <wps:cNvSpPr txBox="1"/>
                            <wps:spPr>
                              <a:xfrm>
                                <a:off x="-336106" y="216580"/>
                                <a:ext cx="1535022" cy="93915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113D34" w14:textId="7F0020AB" w:rsidR="000A52B4" w:rsidRPr="0028147D" w:rsidRDefault="000A52B4" w:rsidP="003E1833">
                                  <w:pPr>
                                    <w:jc w:val="center"/>
                                    <w:rPr>
                                      <w:u w:val="single"/>
                                    </w:rPr>
                                  </w:pPr>
                                  <w:r>
                                    <w:rPr>
                                      <w:u w:val="single"/>
                                    </w:rPr>
                                    <w:t>Arbre</w:t>
                                  </w:r>
                                </w:p>
                                <w:p w14:paraId="4365ADF6" w14:textId="3A6BB553" w:rsidR="000A52B4" w:rsidRPr="00E31375" w:rsidRDefault="000A52B4" w:rsidP="000A52B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E31375">
                                    <w:rPr>
                                      <w:sz w:val="18"/>
                                      <w:szCs w:val="18"/>
                                    </w:rPr>
                                    <w:t>-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 frottement de la liaison pivot négligé</w:t>
                                  </w:r>
                                </w:p>
                                <w:p w14:paraId="6A8BC20E" w14:textId="08F4173A" w:rsidR="000A52B4" w:rsidRDefault="000A52B4" w:rsidP="000A52B4">
                                  <w:pPr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- Inertie </w:t>
                                  </w:r>
                                </w:p>
                                <w:p w14:paraId="21E929C4" w14:textId="29E7DA97" w:rsidR="000A52B4" w:rsidRPr="006E45EB" w:rsidRDefault="000A52B4" w:rsidP="006E45EB">
                                  <w:pPr>
                                    <w:pStyle w:val="Rponses"/>
                                    <w:jc w:val="center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6E45EB">
                                    <w:rPr>
                                      <w:sz w:val="18"/>
                                      <w:szCs w:val="18"/>
                                    </w:rPr>
                                    <w:t>J</w:t>
                                  </w:r>
                                  <w:r w:rsidRPr="006E45EB">
                                    <w:rPr>
                                      <w:sz w:val="18"/>
                                      <w:szCs w:val="18"/>
                                      <w:vertAlign w:val="subscript"/>
                                    </w:rPr>
                                    <w:t>arbre</w:t>
                                  </w:r>
                                  <w:r w:rsidRPr="006E45EB">
                                    <w:rPr>
                                      <w:sz w:val="18"/>
                                      <w:szCs w:val="18"/>
                                    </w:rPr>
                                    <w:t xml:space="preserve"> =</w:t>
                                  </w:r>
                                  <w:r w:rsidRPr="00AA69A7">
                                    <w:rPr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AA69A7">
                                    <w:rPr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6E45EB">
                                    <w:rPr>
                                      <w:sz w:val="18"/>
                                      <w:szCs w:val="18"/>
                                    </w:rPr>
                                    <w:t>kg.m</w:t>
                                  </w:r>
                                  <w:r w:rsidRPr="006E45EB">
                                    <w:rPr>
                                      <w:sz w:val="18"/>
                                      <w:szCs w:val="18"/>
                                      <w:vertAlign w:val="superscript"/>
                                    </w:rPr>
                                    <w:t>2</w:t>
                                  </w:r>
                                </w:p>
                                <w:p w14:paraId="0EA08248" w14:textId="77777777" w:rsidR="000A52B4" w:rsidRPr="0054251C" w:rsidRDefault="000A52B4" w:rsidP="003E1833"/>
                                <w:p w14:paraId="3EB2CCE9" w14:textId="77777777" w:rsidR="000A52B4" w:rsidRPr="00E31375" w:rsidRDefault="000A52B4" w:rsidP="003E1833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0" name="Grouper 40"/>
                        <wpg:cNvGrpSpPr/>
                        <wpg:grpSpPr>
                          <a:xfrm>
                            <a:off x="1397635" y="2896969"/>
                            <a:ext cx="3487420" cy="825828"/>
                            <a:chOff x="0" y="-36096"/>
                            <a:chExt cx="3487420" cy="825828"/>
                          </a:xfrm>
                        </wpg:grpSpPr>
                        <wps:wsp>
                          <wps:cNvPr id="37" name="Accolade ouvrante 37"/>
                          <wps:cNvSpPr/>
                          <wps:spPr>
                            <a:xfrm rot="16200000">
                              <a:off x="1674495" y="-1710591"/>
                              <a:ext cx="138430" cy="3487420"/>
                            </a:xfrm>
                            <a:prstGeom prst="leftBrace">
                              <a:avLst/>
                            </a:prstGeom>
                            <a:ln w="19050" cmpd="sng">
                              <a:solidFill>
                                <a:schemeClr val="accent3">
                                  <a:lumMod val="50000"/>
                                </a:schemeClr>
                              </a:solidFill>
                            </a:ln>
                            <a:effectLst/>
                          </wps:spPr>
                          <wps:style>
                            <a:lnRef idx="3">
                              <a:schemeClr val="accent3"/>
                            </a:lnRef>
                            <a:fillRef idx="0">
                              <a:schemeClr val="accent3"/>
                            </a:fillRef>
                            <a:effectRef idx="2">
                              <a:schemeClr val="accent3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Zone de texte 39"/>
                          <wps:cNvSpPr txBox="1"/>
                          <wps:spPr>
                            <a:xfrm>
                              <a:off x="160020" y="108978"/>
                              <a:ext cx="3206817" cy="68075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89D4224" w14:textId="25CF7C36" w:rsidR="00203F72" w:rsidRPr="0028147D" w:rsidRDefault="00203F72" w:rsidP="00203F72">
                                <w:pPr>
                                  <w:jc w:val="center"/>
                                  <w:rPr>
                                    <w:u w:val="single"/>
                                  </w:rPr>
                                </w:pPr>
                                <w:r>
                                  <w:rPr>
                                    <w:u w:val="single"/>
                                  </w:rPr>
                                  <w:t>Ensemble en rotation</w:t>
                                </w:r>
                              </w:p>
                              <w:p w14:paraId="53FF4115" w14:textId="50E47A10" w:rsidR="00203F72" w:rsidRPr="000A52B4" w:rsidRDefault="00203F72" w:rsidP="00203F72">
                                <w:pPr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0A52B4">
                                  <w:rPr>
                                    <w:sz w:val="18"/>
                                    <w:szCs w:val="18"/>
                                  </w:rPr>
                                  <w:t>-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971CAB" w:rsidRPr="00971CAB">
                                  <w:rPr>
                                    <w:sz w:val="18"/>
                                    <w:szCs w:val="18"/>
                                  </w:rPr>
                                  <w:t xml:space="preserve">inertie équivalente du point de vue de l'axe du </w:t>
                                </w:r>
                                <w:r w:rsidR="00552C37">
                                  <w:rPr>
                                    <w:sz w:val="18"/>
                                    <w:szCs w:val="18"/>
                                  </w:rPr>
                                  <w:t xml:space="preserve">réducteur </w:t>
                                </w:r>
                              </w:p>
                              <w:p w14:paraId="0270B2F3" w14:textId="3EB99B50" w:rsidR="00203F72" w:rsidRPr="006E45EB" w:rsidRDefault="00203F72" w:rsidP="006E45EB">
                                <w:pPr>
                                  <w:pStyle w:val="Rponses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6E45EB">
                                  <w:rPr>
                                    <w:sz w:val="18"/>
                                    <w:szCs w:val="18"/>
                                  </w:rPr>
                                  <w:t>J</w:t>
                                </w:r>
                                <w:r w:rsidR="00971CAB" w:rsidRPr="006E45EB">
                                  <w:rPr>
                                    <w:sz w:val="18"/>
                                    <w:szCs w:val="18"/>
                                    <w:vertAlign w:val="subscript"/>
                                  </w:rPr>
                                  <w:t xml:space="preserve">totale/axe </w:t>
                                </w:r>
                                <w:r w:rsidR="00F5724D">
                                  <w:rPr>
                                    <w:sz w:val="18"/>
                                    <w:szCs w:val="18"/>
                                    <w:vertAlign w:val="subscript"/>
                                  </w:rPr>
                                  <w:t>réducteur</w:t>
                                </w:r>
                                <w:r w:rsidR="002C59DF">
                                  <w:rPr>
                                    <w:sz w:val="18"/>
                                    <w:szCs w:val="18"/>
                                  </w:rPr>
                                  <w:t xml:space="preserve"> = </w:t>
                                </w:r>
                                <w:r w:rsidR="00AA69A7">
                                  <w:rPr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2C59DF">
                                  <w:rPr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Pr="006E45EB">
                                  <w:rPr>
                                    <w:sz w:val="18"/>
                                    <w:szCs w:val="18"/>
                                  </w:rPr>
                                  <w:t>kg.m</w:t>
                                </w:r>
                                <w:r w:rsidRPr="006E45EB">
                                  <w:rPr>
                                    <w:sz w:val="18"/>
                                    <w:szCs w:val="18"/>
                                    <w:vertAlign w:val="superscript"/>
                                  </w:rPr>
                                  <w:t>2</w:t>
                                </w:r>
                              </w:p>
                              <w:p w14:paraId="388DD278" w14:textId="77777777" w:rsidR="00203F72" w:rsidRPr="000A52B4" w:rsidRDefault="00203F72" w:rsidP="00203F72"/>
                              <w:p w14:paraId="33D0164C" w14:textId="77777777" w:rsidR="00203F72" w:rsidRPr="0054251C" w:rsidRDefault="00203F72" w:rsidP="00203F72"/>
                              <w:p w14:paraId="50F41DC7" w14:textId="77777777" w:rsidR="00203F72" w:rsidRPr="00E31375" w:rsidRDefault="00203F72" w:rsidP="00203F72"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0CB13C" id="Grouper 41" o:spid="_x0000_s1084" style="position:absolute;left:0;text-align:left;margin-left:-397.15pt;margin-top:10.95pt;width:403.5pt;height:293pt;z-index:251745280;mso-height-relative:margin" coordsize="5124450,3722797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">
                <v:group id="Grouper 242" o:spid="_x0000_s1085" style="position:absolute;width:5124450;height:2800575" coordsize="5124450,280883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RV5DMUAAADcAAAA&#10;DwAAAAAAAAAAAAAAAACpAgAAZHJzL2Rvd25yZXYueG1sUEsFBgAAAAAEAAQA+gAAAJsDAAAAAA==&#10;">
                  <v:group id="Grouper 232" o:spid="_x0000_s1086" style="position:absolute;width:902335;height:722700" coordsize="902335,72270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DBEwpxxAAAANwAAAAP&#10;AAAAAAAAAAAAAAAAAKkCAABkcnMvZG93bnJldi54bWxQSwUGAAAAAAQABAD6AAAAmgMAAAAA&#10;">
                    <v:shapetype id="_x0000_t87" coordsize="21600,21600" o:spt="87" adj="1800,10800" path="m21600,0qx10800@0l10800@2qy0@11,10800@3l10800@1qy21600,21600e" filled="f">
                      <v:formulas>
                        <v:f eqn="val #0"/>
                        <v:f eqn="sum 21600 0 #0"/>
                        <v:f eqn="sum #1 0 #0"/>
                        <v:f eqn="sum #1 #0 0"/>
                        <v:f eqn="prod #0 9598 32768"/>
                        <v:f eqn="sum 21600 0 @4"/>
                        <v:f eqn="sum 21600 0 #1"/>
                        <v:f eqn="min #1 @6"/>
                        <v:f eqn="prod @7 1 2"/>
                        <v:f eqn="prod #0 2 1"/>
                        <v:f eqn="sum 21600 0 @9"/>
                        <v:f eqn="val #1"/>
                      </v:formulas>
                      <v:path arrowok="t" o:connecttype="custom" o:connectlocs="21600,0;0,10800;21600,21600" textboxrect="13963,@4,21600,@5"/>
                      <v:handles>
                        <v:h position="center,#0" yrange="0,@8"/>
                        <v:h position="topLeft,#1" yrange="@9,@10"/>
                      </v:handles>
                    </v:shapetype>
                    <v:shape id="Accolade ouvrante 29" o:spid="_x0000_s1087" type="#_x0000_t87" style="position:absolute;left:373698;top:-310833;width:139700;height:761365;rotation:-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krzlDxAAA&#10;ANsAAAAPAAAAZHJzL2Rvd25yZXYueG1sRI/NasMwEITvhbyD2EBvjWxT2sSJbNxCaKG55OcBFmtj&#10;mVgrx1Ji9+2rQqHHYWa+YTblZDtxp8G3jhWkiwQEce10y42C03H7tAThA7LGzjEp+CYPZTF72GCu&#10;3ch7uh9CIyKEfY4KTAh9LqWvDVn0C9cTR+/sBoshyqGResAxwm0nsyR5kRZbjgsGe3o3VF8ON6vg&#10;GtL+mU32+nHanbvj9FW91btRqcf5VK1BBJrCf/iv/akVZCv4/RJ/gCx+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pK85Q8QAAADbAAAADwAAAAAAAAAAAAAAAACXAgAAZHJzL2Rv&#10;d25yZXYueG1sUEsFBgAAAAAEAAQA9QAAAIgDAAAAAA==&#10;" adj="330" strokecolor="#4e6128 [1606]" strokeweight="1.5pt"/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Zone de texte 30" o:spid="_x0000_s1088" type="#_x0000_t202" style="position:absolute;top:216605;width:902335;height:5060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NYmZwQAA&#10;ANsAAAAPAAAAZHJzL2Rvd25yZXYueG1sRE9ba8IwFH4f7D+EI+xtTbxszM4oQxnsSbGbgm+H5tiW&#10;NSehyWz99+ZB2OPHd1+sBtuKC3WhcaxhnCkQxKUzDVcafr4/n99AhIhssHVMGq4UYLV8fFhgblzP&#10;e7oUsRIphEOOGuoYfS5lKGuyGDLniRN3dp3FmGBXSdNhn8JtKydKvUqLDaeGGj2tayp/iz+r4bA9&#10;n44ztas29sX3blCS7Vxq/TQaPt5BRBriv/ju/jIapml9+pJ+gFz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FzWJmcEAAADbAAAADwAAAAAAAAAAAAAAAACXAgAAZHJzL2Rvd25y&#10;ZXYueG1sUEsFBgAAAAAEAAQA9QAAAIUDAAAAAA==&#10;" filled="f" stroked="f">
                      <v:textbox>
                        <w:txbxContent>
                          <w:p w14:paraId="2A2AB7F1" w14:textId="69578FFF" w:rsidR="000A52B4" w:rsidRPr="0028147D" w:rsidRDefault="000A52B4">
                            <w:pPr>
                              <w:rPr>
                                <w:u w:val="single"/>
                              </w:rPr>
                            </w:pPr>
                            <w:r w:rsidRPr="0028147D">
                              <w:rPr>
                                <w:u w:val="single"/>
                              </w:rPr>
                              <w:t>Relais Groove</w:t>
                            </w:r>
                          </w:p>
                          <w:p w14:paraId="1BBF469A" w14:textId="4D68BE34" w:rsidR="000A52B4" w:rsidRPr="00E9220F" w:rsidRDefault="000A52B4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Pr="00E9220F">
                              <w:rPr>
                                <w:sz w:val="18"/>
                                <w:szCs w:val="18"/>
                              </w:rPr>
                              <w:t>η = 1</w:t>
                            </w:r>
                          </w:p>
                        </w:txbxContent>
                      </v:textbox>
                    </v:shape>
                  </v:group>
                  <v:shape id="Zone de texte 237" o:spid="_x0000_s1089" type="#_x0000_t202" style="position:absolute;left:980440;top:216490;width:2593012;height:259234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28CxVxAAA&#10;ANwAAAAPAAAAZHJzL2Rvd25yZXYueG1sRI9La8MwEITvgfwHsYXeEqlpXnWthNIS6KmleUFui7V+&#10;EGtlLDV2/30VCOQ4zMw3TLrubS0u1PrKsYansQJBnDlTcaFhv9uMliB8QDZYOyYNf+RhvRoOUkyM&#10;6/iHLttQiAhhn6CGMoQmkdJnJVn0Y9cQRy93rcUQZVtI02IX4baWE6Xm0mLFcaHEht5Lys7bX6vh&#10;8JWfjlP1XXzYWdO5Xkm2L1Lrx4f+7RVEoD7cw7f2p9EweV7A9Uw8AnL1D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dvAsVcQAAADcAAAADwAAAAAAAAAAAAAAAACXAgAAZHJzL2Rv&#10;d25yZXYueG1sUEsFBgAAAAAEAAQA9QAAAIgDAAAAAA==&#10;" filled="f" stroked="f">
                    <v:textbox>
                      <w:txbxContent>
                        <w:p w14:paraId="0E9FB25D" w14:textId="56960C13" w:rsidR="000A52B4" w:rsidRDefault="000A52B4" w:rsidP="00E9220F">
                          <w:pPr>
                            <w:jc w:val="center"/>
                            <w:rPr>
                              <w:u w:val="single"/>
                            </w:rPr>
                          </w:pPr>
                          <w:r>
                            <w:rPr>
                              <w:u w:val="single"/>
                            </w:rPr>
                            <w:t>Mot</w:t>
                          </w:r>
                          <w:r w:rsidR="00C85137">
                            <w:rPr>
                              <w:u w:val="single"/>
                            </w:rPr>
                            <w:t>oréducteur</w:t>
                          </w:r>
                          <w:r>
                            <w:rPr>
                              <w:u w:val="single"/>
                            </w:rPr>
                            <w:t xml:space="preserve"> CC</w:t>
                          </w:r>
                        </w:p>
                        <w:p w14:paraId="056F360D" w14:textId="73BE9270" w:rsidR="00C85137" w:rsidRDefault="00C85137" w:rsidP="00E9220F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- rapport de transmi</w:t>
                          </w:r>
                          <w:r w:rsidRPr="00C85137">
                            <w:rPr>
                              <w:sz w:val="18"/>
                              <w:szCs w:val="18"/>
                            </w:rPr>
                            <w:t>s</w:t>
                          </w:r>
                          <w:r>
                            <w:rPr>
                              <w:sz w:val="18"/>
                              <w:szCs w:val="18"/>
                            </w:rPr>
                            <w:t>s</w:t>
                          </w:r>
                          <w:r w:rsidRPr="00C85137">
                            <w:rPr>
                              <w:sz w:val="18"/>
                              <w:szCs w:val="18"/>
                            </w:rPr>
                            <w:t>ion</w:t>
                          </w:r>
                        </w:p>
                        <w:p w14:paraId="511FD647" w14:textId="17327A23" w:rsidR="00C85137" w:rsidRPr="00C85137" w:rsidRDefault="00C85137" w:rsidP="00C85137">
                          <w:pPr>
                            <w:pStyle w:val="Rponses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r =</w:t>
                          </w:r>
                        </w:p>
                        <w:p w14:paraId="2ED0BEAA" w14:textId="06C4BE4B" w:rsidR="000A52B4" w:rsidRPr="00E31375" w:rsidRDefault="000A52B4" w:rsidP="000A52B4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E31375">
                            <w:rPr>
                              <w:sz w:val="18"/>
                              <w:szCs w:val="18"/>
                            </w:rPr>
                            <w:t>-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 w:rsidRPr="00E31375">
                            <w:rPr>
                              <w:sz w:val="18"/>
                              <w:szCs w:val="18"/>
                            </w:rPr>
                            <w:t>résistance de l'induit</w:t>
                          </w:r>
                        </w:p>
                        <w:p w14:paraId="1F8A5C8C" w14:textId="06845D5F" w:rsidR="000A52B4" w:rsidRPr="006E45EB" w:rsidRDefault="002C59DF" w:rsidP="006E45EB">
                          <w:pPr>
                            <w:pStyle w:val="Rponses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 xml:space="preserve">R = </w:t>
                          </w:r>
                          <w:r w:rsidR="00AA69A7" w:rsidRPr="00572219">
                            <w:t xml:space="preserve"> </w:t>
                          </w:r>
                          <w:r w:rsidR="000A52B4" w:rsidRPr="006E45EB">
                            <w:rPr>
                              <w:sz w:val="18"/>
                              <w:szCs w:val="18"/>
                            </w:rPr>
                            <w:t xml:space="preserve"> Ω</w:t>
                          </w:r>
                        </w:p>
                        <w:p w14:paraId="56AFDD3E" w14:textId="573D5E47" w:rsidR="000A52B4" w:rsidRPr="00E9220F" w:rsidRDefault="000A52B4" w:rsidP="000A52B4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E9220F">
                            <w:rPr>
                              <w:sz w:val="18"/>
                              <w:szCs w:val="18"/>
                            </w:rPr>
                            <w:t>- Constante de couple</w:t>
                          </w:r>
                        </w:p>
                        <w:p w14:paraId="26EB3606" w14:textId="1EFEB205" w:rsidR="000A52B4" w:rsidRPr="006E45EB" w:rsidRDefault="000A52B4" w:rsidP="000A52B4">
                          <w:pPr>
                            <w:jc w:val="center"/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</w:pPr>
                          <w:r w:rsidRPr="006E45EB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  <w:t xml:space="preserve">K = </w:t>
                          </w:r>
                          <w:r w:rsidR="00AA69A7" w:rsidRPr="00AA69A7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  <w:t xml:space="preserve"> </w:t>
                          </w:r>
                          <w:r w:rsidRPr="006E45EB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  <w:t>N.m/A</w:t>
                          </w:r>
                        </w:p>
                        <w:p w14:paraId="5973AC40" w14:textId="5350E7D8" w:rsidR="000A52B4" w:rsidRPr="00E31375" w:rsidRDefault="000A52B4" w:rsidP="000A52B4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E31375">
                            <w:rPr>
                              <w:sz w:val="18"/>
                              <w:szCs w:val="18"/>
                            </w:rPr>
                            <w:t>-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Couple </w:t>
                          </w:r>
                          <w:r w:rsidRPr="00E31375">
                            <w:rPr>
                              <w:sz w:val="18"/>
                              <w:szCs w:val="18"/>
                            </w:rPr>
                            <w:t>frottement sec</w:t>
                          </w:r>
                        </w:p>
                        <w:p w14:paraId="3B8B083C" w14:textId="2C003F9C" w:rsidR="000A52B4" w:rsidRPr="006E45EB" w:rsidRDefault="000A52B4" w:rsidP="000A52B4">
                          <w:pPr>
                            <w:jc w:val="center"/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</w:pPr>
                          <w:r w:rsidRPr="006E45EB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  <w:t xml:space="preserve">Cfs = </w:t>
                          </w:r>
                          <w:r w:rsidR="00AA69A7" w:rsidRPr="00AA69A7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  <w:t xml:space="preserve"> </w:t>
                          </w:r>
                          <w:r w:rsidRPr="006E45EB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  <w:t>N.m</w:t>
                          </w:r>
                        </w:p>
                        <w:p w14:paraId="0D2DB5A6" w14:textId="7BBE0B62" w:rsidR="000A52B4" w:rsidRPr="0054251C" w:rsidRDefault="000A52B4" w:rsidP="000A52B4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54251C">
                            <w:rPr>
                              <w:sz w:val="18"/>
                              <w:szCs w:val="18"/>
                            </w:rPr>
                            <w:t>-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 w:rsidRPr="0054251C">
                            <w:rPr>
                              <w:sz w:val="18"/>
                              <w:szCs w:val="18"/>
                            </w:rPr>
                            <w:t>Coef. de frottement visqueux</w:t>
                          </w:r>
                        </w:p>
                        <w:p w14:paraId="258B62B5" w14:textId="20951CB0" w:rsidR="000A52B4" w:rsidRPr="00616715" w:rsidRDefault="000A52B4" w:rsidP="000A52B4">
                          <w:pPr>
                            <w:jc w:val="center"/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val="en-US" w:eastAsia="ja-JP" w:bidi="fa-IR"/>
                            </w:rPr>
                          </w:pPr>
                          <w:r w:rsidRPr="00616715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val="en-US" w:eastAsia="ja-JP" w:bidi="fa-IR"/>
                            </w:rPr>
                            <w:t xml:space="preserve">f = </w:t>
                          </w:r>
                          <w:r w:rsidR="00AA69A7" w:rsidRPr="00616715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val="en-US" w:eastAsia="ja-JP" w:bidi="fa-IR"/>
                            </w:rPr>
                            <w:t xml:space="preserve"> </w:t>
                          </w:r>
                          <w:r w:rsidRPr="00616715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val="en-US" w:eastAsia="ja-JP" w:bidi="fa-IR"/>
                            </w:rPr>
                            <w:t>N.m.s</w:t>
                          </w:r>
                        </w:p>
                        <w:p w14:paraId="710E4D70" w14:textId="30CE0A9B" w:rsidR="000A52B4" w:rsidRPr="00616715" w:rsidRDefault="000A52B4" w:rsidP="000A52B4">
                          <w:pPr>
                            <w:jc w:val="center"/>
                            <w:rPr>
                              <w:lang w:val="en-US"/>
                            </w:rPr>
                          </w:pPr>
                          <w:r w:rsidRPr="00616715">
                            <w:rPr>
                              <w:lang w:val="en-US"/>
                            </w:rPr>
                            <w:t>- Inductance</w:t>
                          </w:r>
                        </w:p>
                        <w:p w14:paraId="249C3268" w14:textId="137A5DB0" w:rsidR="000A52B4" w:rsidRPr="00616715" w:rsidRDefault="000A52B4" w:rsidP="000A52B4">
                          <w:pPr>
                            <w:jc w:val="center"/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val="en-US" w:eastAsia="ja-JP" w:bidi="fa-IR"/>
                            </w:rPr>
                          </w:pPr>
                          <w:r w:rsidRPr="00616715"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val="en-US" w:eastAsia="ja-JP" w:bidi="fa-IR"/>
                            </w:rPr>
                            <w:t>L = H</w:t>
                          </w:r>
                        </w:p>
                        <w:p w14:paraId="609FAC0F" w14:textId="1EC9B550" w:rsidR="00C85137" w:rsidRPr="00C85137" w:rsidRDefault="00C85137" w:rsidP="00C85137">
                          <w:pPr>
                            <w:jc w:val="center"/>
                          </w:pPr>
                          <w:r>
                            <w:t xml:space="preserve">- </w:t>
                          </w:r>
                          <w:r w:rsidRPr="00C85137">
                            <w:t>Inertie</w:t>
                          </w:r>
                        </w:p>
                        <w:p w14:paraId="6898ACAA" w14:textId="5868E2EE" w:rsidR="00C85137" w:rsidRPr="006E45EB" w:rsidRDefault="00C85137" w:rsidP="00C85137">
                          <w:pPr>
                            <w:pStyle w:val="Rponses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E45EB">
                            <w:rPr>
                              <w:sz w:val="18"/>
                              <w:szCs w:val="18"/>
                            </w:rPr>
                            <w:t>J</w:t>
                          </w:r>
                          <w:r>
                            <w:rPr>
                              <w:sz w:val="18"/>
                              <w:szCs w:val="18"/>
                              <w:vertAlign w:val="subscript"/>
                            </w:rPr>
                            <w:t>motoré</w:t>
                          </w:r>
                          <w:r w:rsidRPr="006E45EB">
                            <w:rPr>
                              <w:sz w:val="18"/>
                              <w:szCs w:val="18"/>
                              <w:vertAlign w:val="subscript"/>
                            </w:rPr>
                            <w:t>duc</w:t>
                          </w:r>
                          <w:r>
                            <w:rPr>
                              <w:sz w:val="18"/>
                              <w:szCs w:val="18"/>
                              <w:vertAlign w:val="subscript"/>
                            </w:rPr>
                            <w:t>teur/axe réducteur</w:t>
                          </w:r>
                          <w:r w:rsidRPr="006E45EB">
                            <w:rPr>
                              <w:sz w:val="18"/>
                              <w:szCs w:val="18"/>
                            </w:rPr>
                            <w:t xml:space="preserve"> = </w:t>
                          </w:r>
                          <w:r w:rsidR="00AA69A7"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 w:rsidRPr="006E45EB">
                            <w:rPr>
                              <w:sz w:val="18"/>
                              <w:szCs w:val="18"/>
                            </w:rPr>
                            <w:t>kg.m</w:t>
                          </w:r>
                          <w:r w:rsidRPr="006E45EB">
                            <w:rPr>
                              <w:sz w:val="18"/>
                              <w:szCs w:val="18"/>
                              <w:vertAlign w:val="superscript"/>
                            </w:rPr>
                            <w:t>2</w:t>
                          </w:r>
                        </w:p>
                        <w:p w14:paraId="7104CFAA" w14:textId="77777777" w:rsidR="00C85137" w:rsidRPr="006E45EB" w:rsidRDefault="00C85137" w:rsidP="000A52B4">
                          <w:pPr>
                            <w:jc w:val="center"/>
                            <w:rPr>
                              <w:rFonts w:ascii="Times New Roman" w:eastAsia="Andale Sans UI" w:hAnsi="Times New Roman" w:cs="Tahoma"/>
                              <w:i/>
                              <w:color w:val="008000"/>
                              <w:kern w:val="3"/>
                              <w:sz w:val="18"/>
                              <w:szCs w:val="18"/>
                              <w:lang w:eastAsia="ja-JP" w:bidi="fa-IR"/>
                            </w:rPr>
                          </w:pPr>
                        </w:p>
                        <w:p w14:paraId="1D9C526C" w14:textId="77777777" w:rsidR="000A52B4" w:rsidRPr="00E31375" w:rsidRDefault="000A52B4" w:rsidP="00E31375">
                          <w:pPr>
                            <w:jc w:val="center"/>
                          </w:pPr>
                        </w:p>
                      </w:txbxContent>
                    </v:textbox>
                  </v:shape>
                  <v:shape id="Accolade ouvrante 31" o:spid="_x0000_s1090" type="#_x0000_t87" style="position:absolute;left:2284098;top:-988231;width:157610;height:2134072;rotation:-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1BAEVxAAA&#10;ANsAAAAPAAAAZHJzL2Rvd25yZXYueG1sRI9Pa8JAFMTvBb/D8oTemo1/EE1dRQRtwVO1Fbw9sq/Z&#10;aPZtyG5N/PZuQfA4zMxvmPmys5W4UuNLxwoGSQqCOHe65ELB92HzNgXhA7LGyjEpuJGH5aL3MsdM&#10;u5a/6LoPhYgQ9hkqMCHUmZQ+N2TRJ64mjt6vayyGKJtC6gbbCLeVHKbpRFosOS4YrGltKL/s/6yC&#10;Vbsdn/Xxp52ddmszG4bLRyVTpV773eodRKAuPMOP9qdWMBrA/5f4A+TiDg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NQQBFcQAAADbAAAADwAAAAAAAAAAAAAAAACXAgAAZHJzL2Rv&#10;d25yZXYueG1sUEsFBgAAAAAEAAQA9QAAAIgDAAAAAA==&#10;" adj="133" strokecolor="#4e6128 [1606]" strokeweight="1.5pt"/>
                  <v:group id="Grouper 226" o:spid="_x0000_s1091" style="position:absolute;left:3595892;top:1905;width:1528558;height:1155134" coordorigin="-336106,-2" coordsize="1535022,115573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78ZqvxAAAANwAAAAP&#10;AAAAAAAAAAAAAAAAAKkCAABkcnMvZG93bnJldi54bWxQSwUGAAAAAAQABAD6AAAAmgMAAAAA&#10;">
                    <v:shape id="Accolade ouvrante 227" o:spid="_x0000_s1092" type="#_x0000_t87" style="position:absolute;left:370815;top:-414446;width:143751;height:972640;rotation:-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/wRrJwwAA&#10;ANwAAAAPAAAAZHJzL2Rvd25yZXYueG1sRI9Bi8IwFITvwv6H8Ba8abpVVKpRXEHwImhd9vxsnm2x&#10;eSlJ1PrvjbCwx2FmvmEWq8404k7O15YVfA0TEMSF1TWXCn5O28EMhA/IGhvLpOBJHlbLj94CM20f&#10;fKR7HkoRIewzVFCF0GZS+qIig35oW+LoXawzGKJ0pdQOHxFuGpkmyUQarDkuVNjSpqLimt+MAv/d&#10;jfa36dmPr7snH3JnkvX2V6n+Z7eegwjUhf/wX3unFaTpFN5n4hGQyx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/wRrJwwAAANwAAAAPAAAAAAAAAAAAAAAAAJcCAABkcnMvZG93&#10;bnJldi54bWxQSwUGAAAAAAQABAD1AAAAhwMAAAAA&#10;" adj="266" strokecolor="#4e6128 [1606]" strokeweight="1.5pt"/>
                    <v:shape id="Zone de texte 229" o:spid="_x0000_s1093" type="#_x0000_t202" style="position:absolute;left:-336106;top:216580;width:1535022;height:93915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+othxAAA&#10;ANwAAAAPAAAAZHJzL2Rvd25yZXYueG1sRI9Pa8JAFMTvBb/D8oTeml1DLRrdiLQInizVttDbI/vy&#10;B7NvQ3Y18dt3CwWPw8z8hllvRtuKK/W+caxhligQxIUzDVcaPk+7pwUIH5ANto5Jw408bPLJwxoz&#10;4wb+oOsxVCJC2GeooQ6hy6T0RU0WfeI64uiVrrcYouwraXocIty2MlXqRVpsOC7U2NFrTcX5eLEa&#10;vg7lz/ezeq/e7Lwb3Kgk26XU+nE6blcgAo3hHv5v742GNF3C35l4BGT+C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7fqLYcQAAADcAAAADwAAAAAAAAAAAAAAAACXAgAAZHJzL2Rv&#10;d25yZXYueG1sUEsFBgAAAAAEAAQA9QAAAIgDAAAAAA==&#10;" filled="f" stroked="f">
                      <v:textbox>
                        <w:txbxContent>
                          <w:p w14:paraId="2F113D34" w14:textId="7F0020AB" w:rsidR="000A52B4" w:rsidRPr="0028147D" w:rsidRDefault="000A52B4" w:rsidP="003E1833">
                            <w:pPr>
                              <w:jc w:val="center"/>
                              <w:rPr>
                                <w:u w:val="single"/>
                              </w:rPr>
                            </w:pPr>
                            <w:r>
                              <w:rPr>
                                <w:u w:val="single"/>
                              </w:rPr>
                              <w:t>Arbre</w:t>
                            </w:r>
                          </w:p>
                          <w:p w14:paraId="4365ADF6" w14:textId="3A6BB553" w:rsidR="000A52B4" w:rsidRPr="00E31375" w:rsidRDefault="000A52B4" w:rsidP="000A52B4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E31375">
                              <w:rPr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frottement de la liaison pivot négligé</w:t>
                            </w:r>
                          </w:p>
                          <w:p w14:paraId="6A8BC20E" w14:textId="08F4173A" w:rsidR="000A52B4" w:rsidRDefault="000A52B4" w:rsidP="000A52B4">
                            <w:pPr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- Inertie </w:t>
                            </w:r>
                          </w:p>
                          <w:p w14:paraId="21E929C4" w14:textId="29E7DA97" w:rsidR="000A52B4" w:rsidRPr="006E45EB" w:rsidRDefault="000A52B4" w:rsidP="006E45EB">
                            <w:pPr>
                              <w:pStyle w:val="Rponses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 w:rsidRPr="006E45EB">
                              <w:rPr>
                                <w:sz w:val="18"/>
                                <w:szCs w:val="18"/>
                              </w:rPr>
                              <w:t>J</w:t>
                            </w:r>
                            <w:r w:rsidRPr="006E45EB">
                              <w:rPr>
                                <w:sz w:val="18"/>
                                <w:szCs w:val="18"/>
                                <w:vertAlign w:val="subscript"/>
                              </w:rPr>
                              <w:t>arbre</w:t>
                            </w:r>
                            <w:r w:rsidRPr="006E45EB">
                              <w:rPr>
                                <w:sz w:val="18"/>
                                <w:szCs w:val="18"/>
                              </w:rPr>
                              <w:t xml:space="preserve"> =</w:t>
                            </w:r>
                            <w:r w:rsidRPr="00AA69A7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AA69A7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6E45EB">
                              <w:rPr>
                                <w:sz w:val="18"/>
                                <w:szCs w:val="18"/>
                              </w:rPr>
                              <w:t>kg.m</w:t>
                            </w:r>
                            <w:r w:rsidRPr="006E45EB">
                              <w:rPr>
                                <w:sz w:val="18"/>
                                <w:szCs w:val="18"/>
                                <w:vertAlign w:val="superscript"/>
                              </w:rPr>
                              <w:t>2</w:t>
                            </w:r>
                          </w:p>
                          <w:p w14:paraId="0EA08248" w14:textId="77777777" w:rsidR="000A52B4" w:rsidRPr="0054251C" w:rsidRDefault="000A52B4" w:rsidP="003E1833"/>
                          <w:p w14:paraId="3EB2CCE9" w14:textId="77777777" w:rsidR="000A52B4" w:rsidRPr="00E31375" w:rsidRDefault="000A52B4" w:rsidP="003E1833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v:group>
                </v:group>
                <v:group id="Grouper 40" o:spid="_x0000_s1094" style="position:absolute;left:1397635;top:2896969;width:3487420;height:825828" coordorigin=",-36096" coordsize="3487420,825828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+ju0H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rA9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P6O7QfDAAAA2wAAAA8A&#10;AAAAAAAAAAAAAAAAqQIAAGRycy9kb3ducmV2LnhtbFBLBQYAAAAABAAEAPoAAACZAwAAAAA=&#10;">
                  <v:shape id="Accolade ouvrante 37" o:spid="_x0000_s1095" type="#_x0000_t87" style="position:absolute;left:1674495;top:-1710591;width:138430;height:3487420;rotation:-90;visibility:visible;mso-wrap-style:square;v-text-anchor:midd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bggv4xAAA&#10;ANsAAAAPAAAAZHJzL2Rvd25yZXYueG1sRI9Pi8IwFMTvC36H8AQvi6brgko1iggrwurBPwePj+bZ&#10;FpuXksRa/fSbBcHjMDO/YWaL1lSiIedLywq+BgkI4szqknMFp+NPfwLCB2SNlWVS8CAPi3nnY4ap&#10;tnfeU3MIuYgQ9ikqKEKoUyl9VpBBP7A1cfQu1hkMUbpcaof3CDeVHCbJSBosOS4UWNOqoOx6uBkF&#10;/nye4Dpvlp/P33o7dNuwH1U7pXrddjkFEagN7/CrvdEKvsfw/yX+ADn/Aw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24IL+MQAAADbAAAADwAAAAAAAAAAAAAAAACXAgAAZHJzL2Rv&#10;d25yZXYueG1sUEsFBgAAAAAEAAQA9QAAAIgDAAAAAA==&#10;" adj="71" strokecolor="#4e6128 [1606]" strokeweight="1.5pt"/>
                  <v:shape id="Zone de texte 39" o:spid="_x0000_s1096" type="#_x0000_t202" style="position:absolute;left:160020;top:108978;width:3206817;height:68075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GDyAEwgAA&#10;ANsAAAAPAAAAZHJzL2Rvd25yZXYueG1sRI9Pi8IwFMTvgt8hPMHbmqiraDWKKAt7WvEveHs0z7bY&#10;vJQma7vffrOw4HGYmd8wy3VrS/Gk2heONQwHCgRx6kzBmYbz6eNtBsIHZIOlY9LwQx7Wq25niYlx&#10;DR/oeQyZiBD2CWrIQ6gSKX2ak0U/cBVx9O6uthiirDNpamwi3JZypNRUWiw4LuRY0Tan9HH8thou&#10;X/fb9V3ts52dVI1rlWQ7l1r3e+1mASJQG17h//an0TCew9+X+APk6h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YPIATCAAAA2wAAAA8AAAAAAAAAAAAAAAAAlwIAAGRycy9kb3du&#10;cmV2LnhtbFBLBQYAAAAABAAEAPUAAACGAwAAAAA=&#10;" filled="f" stroked="f">
                    <v:textbox>
                      <w:txbxContent>
                        <w:p w14:paraId="489D4224" w14:textId="25CF7C36" w:rsidR="00203F72" w:rsidRPr="0028147D" w:rsidRDefault="00203F72" w:rsidP="00203F72">
                          <w:pPr>
                            <w:jc w:val="center"/>
                            <w:rPr>
                              <w:u w:val="single"/>
                            </w:rPr>
                          </w:pPr>
                          <w:r>
                            <w:rPr>
                              <w:u w:val="single"/>
                            </w:rPr>
                            <w:t>Ensemble en rotation</w:t>
                          </w:r>
                        </w:p>
                        <w:p w14:paraId="53FF4115" w14:textId="50E47A10" w:rsidR="00203F72" w:rsidRPr="000A52B4" w:rsidRDefault="00203F72" w:rsidP="00203F72">
                          <w:pPr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0A52B4">
                            <w:rPr>
                              <w:sz w:val="18"/>
                              <w:szCs w:val="18"/>
                            </w:rPr>
                            <w:t>-</w:t>
                          </w:r>
                          <w:r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 w:rsidR="00971CAB" w:rsidRPr="00971CAB">
                            <w:rPr>
                              <w:sz w:val="18"/>
                              <w:szCs w:val="18"/>
                            </w:rPr>
                            <w:t xml:space="preserve">inertie équivalente du point de vue de l'axe du </w:t>
                          </w:r>
                          <w:r w:rsidR="00552C37">
                            <w:rPr>
                              <w:sz w:val="18"/>
                              <w:szCs w:val="18"/>
                            </w:rPr>
                            <w:t xml:space="preserve">réducteur </w:t>
                          </w:r>
                        </w:p>
                        <w:p w14:paraId="0270B2F3" w14:textId="3EB99B50" w:rsidR="00203F72" w:rsidRPr="006E45EB" w:rsidRDefault="00203F72" w:rsidP="006E45EB">
                          <w:pPr>
                            <w:pStyle w:val="Rponses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 w:rsidRPr="006E45EB">
                            <w:rPr>
                              <w:sz w:val="18"/>
                              <w:szCs w:val="18"/>
                            </w:rPr>
                            <w:t>J</w:t>
                          </w:r>
                          <w:r w:rsidR="00971CAB" w:rsidRPr="006E45EB">
                            <w:rPr>
                              <w:sz w:val="18"/>
                              <w:szCs w:val="18"/>
                              <w:vertAlign w:val="subscript"/>
                            </w:rPr>
                            <w:t xml:space="preserve">totale/axe </w:t>
                          </w:r>
                          <w:r w:rsidR="00F5724D">
                            <w:rPr>
                              <w:sz w:val="18"/>
                              <w:szCs w:val="18"/>
                              <w:vertAlign w:val="subscript"/>
                            </w:rPr>
                            <w:t>réducteur</w:t>
                          </w:r>
                          <w:r w:rsidR="002C59DF">
                            <w:rPr>
                              <w:sz w:val="18"/>
                              <w:szCs w:val="18"/>
                            </w:rPr>
                            <w:t xml:space="preserve"> = </w:t>
                          </w:r>
                          <w:r w:rsidR="00AA69A7"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 w:rsidR="002C59DF">
                            <w:rPr>
                              <w:sz w:val="18"/>
                              <w:szCs w:val="18"/>
                            </w:rPr>
                            <w:t xml:space="preserve"> </w:t>
                          </w:r>
                          <w:r w:rsidRPr="006E45EB">
                            <w:rPr>
                              <w:sz w:val="18"/>
                              <w:szCs w:val="18"/>
                            </w:rPr>
                            <w:t>kg.m</w:t>
                          </w:r>
                          <w:r w:rsidRPr="006E45EB">
                            <w:rPr>
                              <w:sz w:val="18"/>
                              <w:szCs w:val="18"/>
                              <w:vertAlign w:val="superscript"/>
                            </w:rPr>
                            <w:t>2</w:t>
                          </w:r>
                        </w:p>
                        <w:p w14:paraId="388DD278" w14:textId="77777777" w:rsidR="00203F72" w:rsidRPr="000A52B4" w:rsidRDefault="00203F72" w:rsidP="00203F72"/>
                        <w:p w14:paraId="33D0164C" w14:textId="77777777" w:rsidR="00203F72" w:rsidRPr="0054251C" w:rsidRDefault="00203F72" w:rsidP="00203F72"/>
                        <w:p w14:paraId="50F41DC7" w14:textId="77777777" w:rsidR="00203F72" w:rsidRPr="00E31375" w:rsidRDefault="00203F72" w:rsidP="00203F72">
                          <w:pPr>
                            <w:jc w:val="center"/>
                          </w:pPr>
                        </w:p>
                      </w:txbxContent>
                    </v:textbox>
                  </v:shape>
                </v:group>
                <w10:wrap type="through"/>
              </v:group>
            </w:pict>
          </mc:Fallback>
        </mc:AlternateContent>
      </w:r>
    </w:p>
    <w:bookmarkEnd w:id="2"/>
    <w:sectPr w:rsidR="0028147D" w:rsidSect="00203F72">
      <w:footerReference w:type="even" r:id="rId37"/>
      <w:footerReference w:type="default" r:id="rId38"/>
      <w:pgSz w:w="11900" w:h="16820"/>
      <w:pgMar w:top="709" w:right="701" w:bottom="1135" w:left="851" w:header="708" w:footer="2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CAC1345" w14:textId="77777777" w:rsidR="00A8313D" w:rsidRDefault="00A8313D" w:rsidP="00FB1ED7">
      <w:r>
        <w:separator/>
      </w:r>
    </w:p>
  </w:endnote>
  <w:endnote w:type="continuationSeparator" w:id="0">
    <w:p w14:paraId="2CCCDD3E" w14:textId="77777777" w:rsidR="00A8313D" w:rsidRDefault="00A8313D" w:rsidP="00FB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6CAAFA" w14:textId="77777777" w:rsidR="000A52B4" w:rsidRDefault="000A52B4" w:rsidP="00A95EFB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68E81175" w14:textId="77777777" w:rsidR="000A52B4" w:rsidRDefault="000A52B4" w:rsidP="00A95EFB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E825A50" w14:textId="77777777" w:rsidR="000A52B4" w:rsidRPr="000C1C7D" w:rsidRDefault="000A52B4" w:rsidP="003503FC">
    <w:pPr>
      <w:pStyle w:val="Pieddepage1"/>
      <w:tabs>
        <w:tab w:val="left" w:pos="9781"/>
      </w:tabs>
      <w:ind w:right="360"/>
      <w:jc w:val="right"/>
      <w:rPr>
        <w:sz w:val="20"/>
        <w:szCs w:val="20"/>
      </w:rPr>
    </w:pPr>
    <w:r w:rsidRPr="000C1C7D">
      <w:rPr>
        <w:rFonts w:cs="Times New Roman"/>
        <w:sz w:val="20"/>
        <w:szCs w:val="20"/>
      </w:rPr>
      <w:fldChar w:fldCharType="begin"/>
    </w:r>
    <w:r w:rsidRPr="000C1C7D">
      <w:rPr>
        <w:rFonts w:cs="Times New Roman"/>
        <w:sz w:val="20"/>
        <w:szCs w:val="20"/>
      </w:rPr>
      <w:instrText xml:space="preserve"> </w:instrText>
    </w:r>
    <w:r>
      <w:rPr>
        <w:rFonts w:cs="Times New Roman"/>
        <w:sz w:val="20"/>
        <w:szCs w:val="20"/>
      </w:rPr>
      <w:instrText>PAGE</w:instrText>
    </w:r>
    <w:r w:rsidRPr="000C1C7D">
      <w:rPr>
        <w:rFonts w:cs="Times New Roman"/>
        <w:sz w:val="20"/>
        <w:szCs w:val="20"/>
      </w:rPr>
      <w:instrText xml:space="preserve"> </w:instrText>
    </w:r>
    <w:r w:rsidRPr="000C1C7D">
      <w:rPr>
        <w:rFonts w:cs="Times New Roman"/>
        <w:sz w:val="20"/>
        <w:szCs w:val="20"/>
      </w:rPr>
      <w:fldChar w:fldCharType="separate"/>
    </w:r>
    <w:r w:rsidR="00A8313D">
      <w:rPr>
        <w:rFonts w:cs="Times New Roman"/>
        <w:noProof/>
        <w:sz w:val="20"/>
        <w:szCs w:val="20"/>
      </w:rPr>
      <w:t>1</w:t>
    </w:r>
    <w:r w:rsidRPr="000C1C7D">
      <w:rPr>
        <w:rFonts w:cs="Times New Roman"/>
        <w:sz w:val="20"/>
        <w:szCs w:val="20"/>
      </w:rPr>
      <w:fldChar w:fldCharType="end"/>
    </w:r>
    <w:r>
      <w:rPr>
        <w:rFonts w:cs="Times New Roman"/>
        <w:sz w:val="20"/>
        <w:szCs w:val="20"/>
      </w:rPr>
      <w:t>/</w:t>
    </w:r>
    <w:r w:rsidRPr="000C1C7D">
      <w:rPr>
        <w:rFonts w:cs="Times New Roman"/>
        <w:sz w:val="20"/>
        <w:szCs w:val="20"/>
      </w:rPr>
      <w:fldChar w:fldCharType="begin"/>
    </w:r>
    <w:r w:rsidRPr="000C1C7D">
      <w:rPr>
        <w:rFonts w:cs="Times New Roman"/>
        <w:sz w:val="20"/>
        <w:szCs w:val="20"/>
      </w:rPr>
      <w:instrText xml:space="preserve"> </w:instrText>
    </w:r>
    <w:r>
      <w:rPr>
        <w:rFonts w:cs="Times New Roman"/>
        <w:sz w:val="20"/>
        <w:szCs w:val="20"/>
      </w:rPr>
      <w:instrText>NUMPAGES</w:instrText>
    </w:r>
    <w:r w:rsidRPr="000C1C7D">
      <w:rPr>
        <w:rFonts w:cs="Times New Roman"/>
        <w:sz w:val="20"/>
        <w:szCs w:val="20"/>
      </w:rPr>
      <w:instrText xml:space="preserve"> </w:instrText>
    </w:r>
    <w:r w:rsidRPr="000C1C7D">
      <w:rPr>
        <w:rFonts w:cs="Times New Roman"/>
        <w:sz w:val="20"/>
        <w:szCs w:val="20"/>
      </w:rPr>
      <w:fldChar w:fldCharType="separate"/>
    </w:r>
    <w:r w:rsidR="00A8313D">
      <w:rPr>
        <w:rFonts w:cs="Times New Roman"/>
        <w:noProof/>
        <w:sz w:val="20"/>
        <w:szCs w:val="20"/>
      </w:rPr>
      <w:t>1</w:t>
    </w:r>
    <w:r w:rsidRPr="000C1C7D">
      <w:rPr>
        <w:rFonts w:cs="Times New Roman"/>
        <w:sz w:val="20"/>
        <w:szCs w:val="20"/>
      </w:rPr>
      <w:fldChar w:fldCharType="end"/>
    </w:r>
  </w:p>
  <w:p w14:paraId="49CF9DA8" w14:textId="77777777" w:rsidR="000A52B4" w:rsidRDefault="000A52B4" w:rsidP="00CA7E33">
    <w:pPr>
      <w:pStyle w:val="Pieddepage"/>
      <w:tabs>
        <w:tab w:val="clear" w:pos="4536"/>
        <w:tab w:val="clear" w:pos="9072"/>
        <w:tab w:val="left" w:pos="4818"/>
      </w:tabs>
    </w:pPr>
    <w:r>
      <w:tab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6E26738" w14:textId="77777777" w:rsidR="00A8313D" w:rsidRDefault="00A8313D" w:rsidP="00FB1ED7">
      <w:r>
        <w:separator/>
      </w:r>
    </w:p>
  </w:footnote>
  <w:footnote w:type="continuationSeparator" w:id="0">
    <w:p w14:paraId="1C5AC974" w14:textId="77777777" w:rsidR="00A8313D" w:rsidRDefault="00A8313D" w:rsidP="00FB1E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multilevel"/>
    <w:tmpl w:val="00000002"/>
    <w:name w:val="Numérotation 1"/>
    <w:lvl w:ilvl="0">
      <w:start w:val="1"/>
      <w:numFmt w:val="upperRoman"/>
      <w:suff w:val="nothing"/>
      <w:lvlText w:val="%1- 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suff w:val="nothing"/>
      <w:lvlText w:val="%2- "/>
      <w:lvlJc w:val="left"/>
      <w:pPr>
        <w:tabs>
          <w:tab w:val="num" w:pos="0"/>
        </w:tabs>
        <w:ind w:left="567" w:hanging="283"/>
      </w:pPr>
    </w:lvl>
    <w:lvl w:ilvl="2">
      <w:start w:val="1"/>
      <w:numFmt w:val="lowerLetter"/>
      <w:suff w:val="nothing"/>
      <w:lvlText w:val="%3) "/>
      <w:lvlJc w:val="left"/>
      <w:pPr>
        <w:tabs>
          <w:tab w:val="num" w:pos="0"/>
        </w:tabs>
        <w:ind w:left="850" w:hanging="283"/>
      </w:pPr>
    </w:lvl>
    <w:lvl w:ilvl="3">
      <w:start w:val="1"/>
      <w:numFmt w:val="decimal"/>
      <w:suff w:val="nothing"/>
      <w:lvlText w:val="%4- "/>
      <w:lvlJc w:val="left"/>
      <w:pPr>
        <w:tabs>
          <w:tab w:val="num" w:pos="0"/>
        </w:tabs>
        <w:ind w:left="1134" w:hanging="283"/>
      </w:pPr>
    </w:lvl>
    <w:lvl w:ilvl="4">
      <w:start w:val="1"/>
      <w:numFmt w:val="decimal"/>
      <w:suff w:val="nothing"/>
      <w:lvlText w:val="%5- "/>
      <w:lvlJc w:val="left"/>
      <w:pPr>
        <w:tabs>
          <w:tab w:val="num" w:pos="0"/>
        </w:tabs>
        <w:ind w:left="1417" w:hanging="283"/>
      </w:pPr>
    </w:lvl>
    <w:lvl w:ilvl="5">
      <w:start w:val="1"/>
      <w:numFmt w:val="decimal"/>
      <w:suff w:val="nothing"/>
      <w:lvlText w:val="%6- "/>
      <w:lvlJc w:val="left"/>
      <w:pPr>
        <w:tabs>
          <w:tab w:val="num" w:pos="0"/>
        </w:tabs>
        <w:ind w:left="1701" w:hanging="283"/>
      </w:pPr>
    </w:lvl>
    <w:lvl w:ilvl="6">
      <w:start w:val="1"/>
      <w:numFmt w:val="decimal"/>
      <w:suff w:val="nothing"/>
      <w:lvlText w:val="%7- "/>
      <w:lvlJc w:val="left"/>
      <w:pPr>
        <w:tabs>
          <w:tab w:val="num" w:pos="0"/>
        </w:tabs>
        <w:ind w:left="1984" w:hanging="283"/>
      </w:pPr>
    </w:lvl>
    <w:lvl w:ilvl="7">
      <w:start w:val="1"/>
      <w:numFmt w:val="decimal"/>
      <w:suff w:val="nothing"/>
      <w:lvlText w:val="%8- "/>
      <w:lvlJc w:val="left"/>
      <w:pPr>
        <w:tabs>
          <w:tab w:val="num" w:pos="0"/>
        </w:tabs>
        <w:ind w:left="2268" w:hanging="283"/>
      </w:pPr>
    </w:lvl>
    <w:lvl w:ilvl="8">
      <w:start w:val="1"/>
      <w:numFmt w:val="decimal"/>
      <w:suff w:val="nothing"/>
      <w:lvlText w:val="%9- "/>
      <w:lvlJc w:val="left"/>
      <w:pPr>
        <w:tabs>
          <w:tab w:val="num" w:pos="0"/>
        </w:tabs>
        <w:ind w:left="2551" w:hanging="283"/>
      </w:pPr>
    </w:lvl>
  </w:abstractNum>
  <w:abstractNum w:abstractNumId="1">
    <w:nsid w:val="010E3357"/>
    <w:multiLevelType w:val="hybridMultilevel"/>
    <w:tmpl w:val="A198BD9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7D5232"/>
    <w:multiLevelType w:val="hybridMultilevel"/>
    <w:tmpl w:val="5D749ABA"/>
    <w:lvl w:ilvl="0" w:tplc="265283E4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3840EF"/>
    <w:multiLevelType w:val="hybridMultilevel"/>
    <w:tmpl w:val="95740A1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40B5BC2"/>
    <w:multiLevelType w:val="hybridMultilevel"/>
    <w:tmpl w:val="A99C79DC"/>
    <w:lvl w:ilvl="0" w:tplc="E646B90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52396C"/>
    <w:multiLevelType w:val="hybridMultilevel"/>
    <w:tmpl w:val="12689C76"/>
    <w:lvl w:ilvl="0" w:tplc="B350AD4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4814E7"/>
    <w:multiLevelType w:val="multilevel"/>
    <w:tmpl w:val="D3AAA0E8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0B2B11E8"/>
    <w:multiLevelType w:val="multilevel"/>
    <w:tmpl w:val="D7845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C8F05FF"/>
    <w:multiLevelType w:val="hybridMultilevel"/>
    <w:tmpl w:val="FADA21AC"/>
    <w:lvl w:ilvl="0" w:tplc="28C2E724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9">
    <w:nsid w:val="11A76E34"/>
    <w:multiLevelType w:val="hybridMultilevel"/>
    <w:tmpl w:val="097C36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367100B"/>
    <w:multiLevelType w:val="multilevel"/>
    <w:tmpl w:val="750A6730"/>
    <w:styleLink w:val="Numbering1"/>
    <w:lvl w:ilvl="0">
      <w:start w:val="1"/>
      <w:numFmt w:val="upperRoman"/>
      <w:pStyle w:val="Titre31"/>
      <w:lvlText w:val="%1)"/>
      <w:lvlJc w:val="left"/>
    </w:lvl>
    <w:lvl w:ilvl="1">
      <w:start w:val="1"/>
      <w:numFmt w:val="decimal"/>
      <w:lvlText w:val="%2)"/>
      <w:lvlJc w:val="left"/>
    </w:lvl>
    <w:lvl w:ilvl="2">
      <w:start w:val="1"/>
      <w:numFmt w:val="lowerLetter"/>
      <w:lvlText w:val="%3)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1">
    <w:nsid w:val="142D23BC"/>
    <w:multiLevelType w:val="multilevel"/>
    <w:tmpl w:val="87ECDCBE"/>
    <w:lvl w:ilvl="0">
      <w:start w:val="1"/>
      <w:numFmt w:val="upperRoman"/>
      <w:pStyle w:val="Titre-I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upperLetter"/>
      <w:pStyle w:val="Titre-A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-1"/>
      <w:lvlText w:val="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none"/>
      <w:lvlText w:val=""/>
      <w:lvlJc w:val="left"/>
      <w:pPr>
        <w:tabs>
          <w:tab w:val="num" w:pos="777"/>
        </w:tabs>
        <w:ind w:left="454" w:hanging="397"/>
      </w:pPr>
      <w:rPr>
        <w:rFonts w:hint="default"/>
        <w:b/>
        <w:i w:val="0"/>
      </w:rPr>
    </w:lvl>
    <w:lvl w:ilvl="4">
      <w:start w:val="1"/>
      <w:numFmt w:val="none"/>
      <w:lvlText w:val="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2">
    <w:nsid w:val="1D7F3814"/>
    <w:multiLevelType w:val="hybridMultilevel"/>
    <w:tmpl w:val="35F20FB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0DE25B3"/>
    <w:multiLevelType w:val="hybridMultilevel"/>
    <w:tmpl w:val="2046A3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C9A3932"/>
    <w:multiLevelType w:val="hybridMultilevel"/>
    <w:tmpl w:val="00FABEC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D554F50"/>
    <w:multiLevelType w:val="hybridMultilevel"/>
    <w:tmpl w:val="FF7A7DC0"/>
    <w:lvl w:ilvl="0" w:tplc="040C000D">
      <w:start w:val="1"/>
      <w:numFmt w:val="bullet"/>
      <w:lvlText w:val=""/>
      <w:lvlJc w:val="left"/>
      <w:pPr>
        <w:tabs>
          <w:tab w:val="num" w:pos="720"/>
        </w:tabs>
        <w:ind w:left="720" w:hanging="36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6">
    <w:nsid w:val="2E744597"/>
    <w:multiLevelType w:val="hybridMultilevel"/>
    <w:tmpl w:val="916C5E90"/>
    <w:lvl w:ilvl="0" w:tplc="55A617F4">
      <w:start w:val="1"/>
      <w:numFmt w:val="lowerLetter"/>
      <w:pStyle w:val="Style1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857449"/>
    <w:multiLevelType w:val="hybridMultilevel"/>
    <w:tmpl w:val="ABFC54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5583E8B"/>
    <w:multiLevelType w:val="multilevel"/>
    <w:tmpl w:val="A198BD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4F746A"/>
    <w:multiLevelType w:val="hybridMultilevel"/>
    <w:tmpl w:val="9ABA6D0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8B7131B"/>
    <w:multiLevelType w:val="hybridMultilevel"/>
    <w:tmpl w:val="6D26B7B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B5D1CC4"/>
    <w:multiLevelType w:val="hybridMultilevel"/>
    <w:tmpl w:val="6136EE36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C1B263F"/>
    <w:multiLevelType w:val="hybridMultilevel"/>
    <w:tmpl w:val="017673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CBB5AF4"/>
    <w:multiLevelType w:val="hybridMultilevel"/>
    <w:tmpl w:val="40E4C5BE"/>
    <w:lvl w:ilvl="0" w:tplc="FA10CB9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0E0071"/>
    <w:multiLevelType w:val="multilevel"/>
    <w:tmpl w:val="C32E457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28634F3"/>
    <w:multiLevelType w:val="multilevel"/>
    <w:tmpl w:val="1B6C5B9C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5B37BAF"/>
    <w:multiLevelType w:val="hybridMultilevel"/>
    <w:tmpl w:val="9614E776"/>
    <w:lvl w:ilvl="0" w:tplc="040C000D">
      <w:start w:val="1"/>
      <w:numFmt w:val="bullet"/>
      <w:lvlText w:val=""/>
      <w:lvlJc w:val="left"/>
      <w:pPr>
        <w:ind w:left="77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27">
    <w:nsid w:val="5EE3732C"/>
    <w:multiLevelType w:val="hybridMultilevel"/>
    <w:tmpl w:val="286ACB4C"/>
    <w:lvl w:ilvl="0" w:tplc="D0F838A0">
      <w:start w:val="1"/>
      <w:numFmt w:val="decimal"/>
      <w:lvlText w:val="%1)"/>
      <w:lvlJc w:val="left"/>
      <w:pPr>
        <w:ind w:left="927" w:hanging="360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29C469D"/>
    <w:multiLevelType w:val="hybridMultilevel"/>
    <w:tmpl w:val="016CC7B6"/>
    <w:lvl w:ilvl="0" w:tplc="CBBC8C9E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40D0887"/>
    <w:multiLevelType w:val="hybridMultilevel"/>
    <w:tmpl w:val="B14C4A70"/>
    <w:lvl w:ilvl="0" w:tplc="92A672C0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1117D8"/>
    <w:multiLevelType w:val="hybridMultilevel"/>
    <w:tmpl w:val="C32E4570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345443"/>
    <w:multiLevelType w:val="hybridMultilevel"/>
    <w:tmpl w:val="E0C20DCE"/>
    <w:lvl w:ilvl="0" w:tplc="0D060512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AED4A18"/>
    <w:multiLevelType w:val="hybridMultilevel"/>
    <w:tmpl w:val="BACC92C4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>
    <w:nsid w:val="6E3E0283"/>
    <w:multiLevelType w:val="hybridMultilevel"/>
    <w:tmpl w:val="F7E6F110"/>
    <w:lvl w:ilvl="0" w:tplc="28C2E72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F597D76"/>
    <w:multiLevelType w:val="hybridMultilevel"/>
    <w:tmpl w:val="5A723C62"/>
    <w:lvl w:ilvl="0" w:tplc="040C0019">
      <w:start w:val="1"/>
      <w:numFmt w:val="low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49E2C6E"/>
    <w:multiLevelType w:val="hybridMultilevel"/>
    <w:tmpl w:val="532296A6"/>
    <w:lvl w:ilvl="0" w:tplc="4144558C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4D602DF"/>
    <w:multiLevelType w:val="hybridMultilevel"/>
    <w:tmpl w:val="B10EF2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558039A"/>
    <w:multiLevelType w:val="hybridMultilevel"/>
    <w:tmpl w:val="D1D463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6E877F2"/>
    <w:multiLevelType w:val="hybridMultilevel"/>
    <w:tmpl w:val="5CD6F48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AD756F"/>
    <w:multiLevelType w:val="hybridMultilevel"/>
    <w:tmpl w:val="E9E0C8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CA9254F"/>
    <w:multiLevelType w:val="multilevel"/>
    <w:tmpl w:val="80129958"/>
    <w:styleLink w:val="Numbering2"/>
    <w:lvl w:ilvl="0">
      <w:start w:val="1"/>
      <w:numFmt w:val="decimal"/>
      <w:pStyle w:val="Question"/>
      <w:lvlText w:val="%1)"/>
      <w:lvlJc w:val="left"/>
      <w:pPr>
        <w:ind w:left="360" w:hanging="360"/>
      </w:pPr>
    </w:lvl>
    <w:lvl w:ilvl="1">
      <w:start w:val="2"/>
      <w:numFmt w:val="decimal"/>
      <w:lvlText w:val="%2"/>
      <w:lvlJc w:val="left"/>
    </w:lvl>
    <w:lvl w:ilvl="2">
      <w:start w:val="3"/>
      <w:numFmt w:val="decimal"/>
      <w:lvlText w:val="%3"/>
      <w:lvlJc w:val="left"/>
    </w:lvl>
    <w:lvl w:ilvl="3">
      <w:start w:val="4"/>
      <w:numFmt w:val="decimal"/>
      <w:lvlText w:val="%4"/>
      <w:lvlJc w:val="left"/>
    </w:lvl>
    <w:lvl w:ilvl="4">
      <w:start w:val="5"/>
      <w:numFmt w:val="decimal"/>
      <w:lvlText w:val="%5"/>
      <w:lvlJc w:val="left"/>
    </w:lvl>
    <w:lvl w:ilvl="5">
      <w:start w:val="6"/>
      <w:numFmt w:val="decimal"/>
      <w:lvlText w:val="%6"/>
      <w:lvlJc w:val="left"/>
    </w:lvl>
    <w:lvl w:ilvl="6">
      <w:start w:val="7"/>
      <w:numFmt w:val="decimal"/>
      <w:lvlText w:val="%7"/>
      <w:lvlJc w:val="left"/>
    </w:lvl>
    <w:lvl w:ilvl="7">
      <w:start w:val="8"/>
      <w:numFmt w:val="decimal"/>
      <w:lvlText w:val="%8"/>
      <w:lvlJc w:val="left"/>
    </w:lvl>
    <w:lvl w:ilvl="8">
      <w:start w:val="9"/>
      <w:numFmt w:val="decimal"/>
      <w:lvlText w:val="%9"/>
      <w:lvlJc w:val="left"/>
    </w:lvl>
  </w:abstractNum>
  <w:num w:numId="1">
    <w:abstractNumId w:val="6"/>
  </w:num>
  <w:num w:numId="2">
    <w:abstractNumId w:val="10"/>
  </w:num>
  <w:num w:numId="3">
    <w:abstractNumId w:val="40"/>
    <w:lvlOverride w:ilvl="0">
      <w:lvl w:ilvl="0">
        <w:start w:val="1"/>
        <w:numFmt w:val="decimal"/>
        <w:pStyle w:val="Question"/>
        <w:lvlText w:val="%1)"/>
        <w:lvlJc w:val="left"/>
        <w:pPr>
          <w:ind w:left="360" w:hanging="360"/>
        </w:pPr>
      </w:lvl>
    </w:lvlOverride>
    <w:lvlOverride w:ilvl="1">
      <w:lvl w:ilvl="1">
        <w:start w:val="2"/>
        <w:numFmt w:val="decimal"/>
        <w:lvlText w:val="%2"/>
        <w:lvlJc w:val="left"/>
      </w:lvl>
    </w:lvlOverride>
    <w:lvlOverride w:ilvl="2">
      <w:lvl w:ilvl="2">
        <w:start w:val="3"/>
        <w:numFmt w:val="decimal"/>
        <w:lvlText w:val="%3"/>
        <w:lvlJc w:val="left"/>
      </w:lvl>
    </w:lvlOverride>
    <w:lvlOverride w:ilvl="3">
      <w:lvl w:ilvl="3">
        <w:start w:val="4"/>
        <w:numFmt w:val="decimal"/>
        <w:lvlText w:val="%4"/>
        <w:lvlJc w:val="left"/>
      </w:lvl>
    </w:lvlOverride>
    <w:lvlOverride w:ilvl="4">
      <w:lvl w:ilvl="4">
        <w:start w:val="5"/>
        <w:numFmt w:val="decimal"/>
        <w:lvlText w:val="%5"/>
        <w:lvlJc w:val="left"/>
      </w:lvl>
    </w:lvlOverride>
    <w:lvlOverride w:ilvl="5">
      <w:lvl w:ilvl="5">
        <w:start w:val="6"/>
        <w:numFmt w:val="decimal"/>
        <w:lvlText w:val="%6"/>
        <w:lvlJc w:val="left"/>
      </w:lvl>
    </w:lvlOverride>
    <w:lvlOverride w:ilvl="6">
      <w:lvl w:ilvl="6">
        <w:start w:val="7"/>
        <w:numFmt w:val="decimal"/>
        <w:lvlText w:val="%7"/>
        <w:lvlJc w:val="left"/>
      </w:lvl>
    </w:lvlOverride>
    <w:lvlOverride w:ilvl="7">
      <w:lvl w:ilvl="7">
        <w:start w:val="8"/>
        <w:numFmt w:val="decimal"/>
        <w:lvlText w:val="%8"/>
        <w:lvlJc w:val="left"/>
      </w:lvl>
    </w:lvlOverride>
    <w:lvlOverride w:ilvl="8">
      <w:lvl w:ilvl="8">
        <w:start w:val="9"/>
        <w:numFmt w:val="decimal"/>
        <w:lvlText w:val="%9"/>
        <w:lvlJc w:val="left"/>
      </w:lvl>
    </w:lvlOverride>
  </w:num>
  <w:num w:numId="4">
    <w:abstractNumId w:val="40"/>
  </w:num>
  <w:num w:numId="5">
    <w:abstractNumId w:val="17"/>
  </w:num>
  <w:num w:numId="6">
    <w:abstractNumId w:val="9"/>
  </w:num>
  <w:num w:numId="7">
    <w:abstractNumId w:val="36"/>
  </w:num>
  <w:num w:numId="8">
    <w:abstractNumId w:val="13"/>
  </w:num>
  <w:num w:numId="9">
    <w:abstractNumId w:val="39"/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5"/>
  </w:num>
  <w:num w:numId="12">
    <w:abstractNumId w:val="21"/>
  </w:num>
  <w:num w:numId="13">
    <w:abstractNumId w:val="11"/>
  </w:num>
  <w:num w:numId="14">
    <w:abstractNumId w:val="15"/>
  </w:num>
  <w:num w:numId="15">
    <w:abstractNumId w:val="8"/>
  </w:num>
  <w:num w:numId="16">
    <w:abstractNumId w:val="22"/>
  </w:num>
  <w:num w:numId="17">
    <w:abstractNumId w:val="38"/>
  </w:num>
  <w:num w:numId="18">
    <w:abstractNumId w:val="14"/>
  </w:num>
  <w:num w:numId="19">
    <w:abstractNumId w:val="33"/>
  </w:num>
  <w:num w:numId="20">
    <w:abstractNumId w:val="26"/>
  </w:num>
  <w:num w:numId="21">
    <w:abstractNumId w:val="27"/>
  </w:num>
  <w:num w:numId="22">
    <w:abstractNumId w:val="12"/>
  </w:num>
  <w:num w:numId="23">
    <w:abstractNumId w:val="20"/>
  </w:num>
  <w:num w:numId="24">
    <w:abstractNumId w:val="3"/>
  </w:num>
  <w:num w:numId="25">
    <w:abstractNumId w:val="37"/>
  </w:num>
  <w:num w:numId="26">
    <w:abstractNumId w:val="1"/>
  </w:num>
  <w:num w:numId="27">
    <w:abstractNumId w:val="18"/>
  </w:num>
  <w:num w:numId="28">
    <w:abstractNumId w:val="19"/>
  </w:num>
  <w:num w:numId="29">
    <w:abstractNumId w:val="34"/>
  </w:num>
  <w:num w:numId="30">
    <w:abstractNumId w:val="7"/>
  </w:num>
  <w:num w:numId="31">
    <w:abstractNumId w:val="30"/>
  </w:num>
  <w:num w:numId="32">
    <w:abstractNumId w:val="24"/>
  </w:num>
  <w:num w:numId="33">
    <w:abstractNumId w:val="16"/>
  </w:num>
  <w:num w:numId="34">
    <w:abstractNumId w:val="6"/>
  </w:num>
  <w:num w:numId="35">
    <w:abstractNumId w:val="6"/>
  </w:num>
  <w:num w:numId="36">
    <w:abstractNumId w:val="6"/>
  </w:num>
  <w:num w:numId="37">
    <w:abstractNumId w:val="32"/>
  </w:num>
  <w:num w:numId="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6"/>
    <w:lvlOverride w:ilvl="0">
      <w:startOverride w:val="1"/>
    </w:lvlOverride>
  </w:num>
  <w:num w:numId="4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35"/>
  </w:num>
  <w:num w:numId="43">
    <w:abstractNumId w:val="4"/>
  </w:num>
  <w:num w:numId="44">
    <w:abstractNumId w:val="29"/>
  </w:num>
  <w:num w:numId="45">
    <w:abstractNumId w:val="2"/>
  </w:num>
  <w:num w:numId="46">
    <w:abstractNumId w:val="23"/>
  </w:num>
  <w:num w:numId="47">
    <w:abstractNumId w:val="31"/>
  </w:num>
  <w:num w:numId="48">
    <w:abstractNumId w:val="5"/>
  </w:num>
  <w:num w:numId="49">
    <w:abstractNumId w:val="2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26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drawingGridHorizontalSpacing w:val="57"/>
  <w:drawingGridVerticalSpacing w:val="57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1224"/>
    <w:rsid w:val="00002E6A"/>
    <w:rsid w:val="000042DA"/>
    <w:rsid w:val="00006CF1"/>
    <w:rsid w:val="00007084"/>
    <w:rsid w:val="00007C34"/>
    <w:rsid w:val="000227ED"/>
    <w:rsid w:val="000246DE"/>
    <w:rsid w:val="00051753"/>
    <w:rsid w:val="00071D05"/>
    <w:rsid w:val="00077D50"/>
    <w:rsid w:val="000832B7"/>
    <w:rsid w:val="000868B0"/>
    <w:rsid w:val="00087307"/>
    <w:rsid w:val="00091A94"/>
    <w:rsid w:val="00095AAD"/>
    <w:rsid w:val="000A0F86"/>
    <w:rsid w:val="000A3DC2"/>
    <w:rsid w:val="000A52B4"/>
    <w:rsid w:val="000B0613"/>
    <w:rsid w:val="000B30BE"/>
    <w:rsid w:val="000B40C4"/>
    <w:rsid w:val="000B56C3"/>
    <w:rsid w:val="000C1C7D"/>
    <w:rsid w:val="000C694B"/>
    <w:rsid w:val="000D18AC"/>
    <w:rsid w:val="000D339C"/>
    <w:rsid w:val="000D7F32"/>
    <w:rsid w:val="000E3BEB"/>
    <w:rsid w:val="000F5C8F"/>
    <w:rsid w:val="00100C38"/>
    <w:rsid w:val="00104DA9"/>
    <w:rsid w:val="00111182"/>
    <w:rsid w:val="00122229"/>
    <w:rsid w:val="00123272"/>
    <w:rsid w:val="0013171F"/>
    <w:rsid w:val="00132D3A"/>
    <w:rsid w:val="001339F0"/>
    <w:rsid w:val="00141224"/>
    <w:rsid w:val="0014134F"/>
    <w:rsid w:val="00150221"/>
    <w:rsid w:val="00171E81"/>
    <w:rsid w:val="00187379"/>
    <w:rsid w:val="00196DD1"/>
    <w:rsid w:val="001A0A0B"/>
    <w:rsid w:val="001A1E9C"/>
    <w:rsid w:val="001B146E"/>
    <w:rsid w:val="001B18C4"/>
    <w:rsid w:val="001B18D4"/>
    <w:rsid w:val="001B636D"/>
    <w:rsid w:val="001C462C"/>
    <w:rsid w:val="001D4974"/>
    <w:rsid w:val="001D5AE9"/>
    <w:rsid w:val="001D5CDB"/>
    <w:rsid w:val="001E34CF"/>
    <w:rsid w:val="001F21AF"/>
    <w:rsid w:val="00202554"/>
    <w:rsid w:val="00203F72"/>
    <w:rsid w:val="00211B0E"/>
    <w:rsid w:val="002175BA"/>
    <w:rsid w:val="00241B04"/>
    <w:rsid w:val="00242CF1"/>
    <w:rsid w:val="0028147D"/>
    <w:rsid w:val="0028286E"/>
    <w:rsid w:val="002830AA"/>
    <w:rsid w:val="002943DE"/>
    <w:rsid w:val="002A5FF2"/>
    <w:rsid w:val="002A68CC"/>
    <w:rsid w:val="002B4EF8"/>
    <w:rsid w:val="002B661F"/>
    <w:rsid w:val="002B725B"/>
    <w:rsid w:val="002B790C"/>
    <w:rsid w:val="002B7D39"/>
    <w:rsid w:val="002C13BC"/>
    <w:rsid w:val="002C226F"/>
    <w:rsid w:val="002C59DF"/>
    <w:rsid w:val="002D0ECD"/>
    <w:rsid w:val="002D3903"/>
    <w:rsid w:val="002D5746"/>
    <w:rsid w:val="002F0D5A"/>
    <w:rsid w:val="00301985"/>
    <w:rsid w:val="00324950"/>
    <w:rsid w:val="00324FC3"/>
    <w:rsid w:val="0032505B"/>
    <w:rsid w:val="003267D2"/>
    <w:rsid w:val="00327BFF"/>
    <w:rsid w:val="00333CEA"/>
    <w:rsid w:val="00335591"/>
    <w:rsid w:val="00340FC3"/>
    <w:rsid w:val="003420D0"/>
    <w:rsid w:val="00344B26"/>
    <w:rsid w:val="003503FC"/>
    <w:rsid w:val="00356D0B"/>
    <w:rsid w:val="003700C9"/>
    <w:rsid w:val="00372A65"/>
    <w:rsid w:val="00373623"/>
    <w:rsid w:val="00381200"/>
    <w:rsid w:val="00381AA3"/>
    <w:rsid w:val="003875F0"/>
    <w:rsid w:val="003A68DB"/>
    <w:rsid w:val="003C5189"/>
    <w:rsid w:val="003C6BD0"/>
    <w:rsid w:val="003E1833"/>
    <w:rsid w:val="003E26D2"/>
    <w:rsid w:val="003E6D7F"/>
    <w:rsid w:val="003F1D58"/>
    <w:rsid w:val="003F411F"/>
    <w:rsid w:val="003F7483"/>
    <w:rsid w:val="00402D86"/>
    <w:rsid w:val="004034B4"/>
    <w:rsid w:val="00406C86"/>
    <w:rsid w:val="00410FE9"/>
    <w:rsid w:val="004207F3"/>
    <w:rsid w:val="00421931"/>
    <w:rsid w:val="004277E1"/>
    <w:rsid w:val="00435E38"/>
    <w:rsid w:val="0044084D"/>
    <w:rsid w:val="004431DE"/>
    <w:rsid w:val="004814A9"/>
    <w:rsid w:val="0049326A"/>
    <w:rsid w:val="00494B6C"/>
    <w:rsid w:val="00496605"/>
    <w:rsid w:val="00496AE5"/>
    <w:rsid w:val="004A1629"/>
    <w:rsid w:val="004A2DF7"/>
    <w:rsid w:val="004A4AEA"/>
    <w:rsid w:val="004A6011"/>
    <w:rsid w:val="004B0E24"/>
    <w:rsid w:val="004B23F7"/>
    <w:rsid w:val="004B47CF"/>
    <w:rsid w:val="004C78E7"/>
    <w:rsid w:val="004D1C38"/>
    <w:rsid w:val="004D4212"/>
    <w:rsid w:val="004D5019"/>
    <w:rsid w:val="004E5E3F"/>
    <w:rsid w:val="004F3161"/>
    <w:rsid w:val="004F6662"/>
    <w:rsid w:val="00501C49"/>
    <w:rsid w:val="00516A8A"/>
    <w:rsid w:val="00523A56"/>
    <w:rsid w:val="005408AB"/>
    <w:rsid w:val="0054251C"/>
    <w:rsid w:val="00546B98"/>
    <w:rsid w:val="00552C37"/>
    <w:rsid w:val="00554360"/>
    <w:rsid w:val="00561A79"/>
    <w:rsid w:val="00562DD4"/>
    <w:rsid w:val="005631B9"/>
    <w:rsid w:val="0056778D"/>
    <w:rsid w:val="00571F76"/>
    <w:rsid w:val="00572DE3"/>
    <w:rsid w:val="0058372F"/>
    <w:rsid w:val="00587D23"/>
    <w:rsid w:val="00591DC4"/>
    <w:rsid w:val="005944C2"/>
    <w:rsid w:val="00595B4F"/>
    <w:rsid w:val="005B0CAA"/>
    <w:rsid w:val="005B2FD8"/>
    <w:rsid w:val="005C08DC"/>
    <w:rsid w:val="005C7D01"/>
    <w:rsid w:val="005E2EC4"/>
    <w:rsid w:val="005E3FD8"/>
    <w:rsid w:val="005F266E"/>
    <w:rsid w:val="005F352F"/>
    <w:rsid w:val="00603373"/>
    <w:rsid w:val="0060512A"/>
    <w:rsid w:val="006058CD"/>
    <w:rsid w:val="0061126F"/>
    <w:rsid w:val="00611EF6"/>
    <w:rsid w:val="00616715"/>
    <w:rsid w:val="006218E1"/>
    <w:rsid w:val="006230B1"/>
    <w:rsid w:val="006245FD"/>
    <w:rsid w:val="00631891"/>
    <w:rsid w:val="006374FB"/>
    <w:rsid w:val="00642BC4"/>
    <w:rsid w:val="00651BF1"/>
    <w:rsid w:val="006537FF"/>
    <w:rsid w:val="006564AE"/>
    <w:rsid w:val="00661F30"/>
    <w:rsid w:val="00666527"/>
    <w:rsid w:val="00674DC6"/>
    <w:rsid w:val="00683615"/>
    <w:rsid w:val="00684C75"/>
    <w:rsid w:val="006957AF"/>
    <w:rsid w:val="006A492B"/>
    <w:rsid w:val="006A5925"/>
    <w:rsid w:val="006A6FDD"/>
    <w:rsid w:val="006B1B25"/>
    <w:rsid w:val="006C163E"/>
    <w:rsid w:val="006C28B9"/>
    <w:rsid w:val="006C3B76"/>
    <w:rsid w:val="006C55A4"/>
    <w:rsid w:val="006D5F3B"/>
    <w:rsid w:val="006D79B1"/>
    <w:rsid w:val="006E14B1"/>
    <w:rsid w:val="006E1C03"/>
    <w:rsid w:val="006E45EB"/>
    <w:rsid w:val="006E78AA"/>
    <w:rsid w:val="00702F82"/>
    <w:rsid w:val="007061C3"/>
    <w:rsid w:val="00710400"/>
    <w:rsid w:val="0072738B"/>
    <w:rsid w:val="00731391"/>
    <w:rsid w:val="00740C35"/>
    <w:rsid w:val="00752CB7"/>
    <w:rsid w:val="0077788C"/>
    <w:rsid w:val="00783B3E"/>
    <w:rsid w:val="0078582E"/>
    <w:rsid w:val="00785DAD"/>
    <w:rsid w:val="00793550"/>
    <w:rsid w:val="00797F7D"/>
    <w:rsid w:val="007E3288"/>
    <w:rsid w:val="007E4CC0"/>
    <w:rsid w:val="007F3134"/>
    <w:rsid w:val="00804CCB"/>
    <w:rsid w:val="008162BB"/>
    <w:rsid w:val="0082668E"/>
    <w:rsid w:val="00832956"/>
    <w:rsid w:val="00842606"/>
    <w:rsid w:val="00844018"/>
    <w:rsid w:val="0085467C"/>
    <w:rsid w:val="00864153"/>
    <w:rsid w:val="00871372"/>
    <w:rsid w:val="008A58C6"/>
    <w:rsid w:val="008B08B3"/>
    <w:rsid w:val="008B5142"/>
    <w:rsid w:val="008C4568"/>
    <w:rsid w:val="008C79D2"/>
    <w:rsid w:val="008D1203"/>
    <w:rsid w:val="008D56C7"/>
    <w:rsid w:val="008D6CC8"/>
    <w:rsid w:val="008E6969"/>
    <w:rsid w:val="009013A3"/>
    <w:rsid w:val="0091478C"/>
    <w:rsid w:val="0091746C"/>
    <w:rsid w:val="00924202"/>
    <w:rsid w:val="00926EDE"/>
    <w:rsid w:val="0093016F"/>
    <w:rsid w:val="0093680D"/>
    <w:rsid w:val="00941ED8"/>
    <w:rsid w:val="009538B3"/>
    <w:rsid w:val="0095403E"/>
    <w:rsid w:val="00963F67"/>
    <w:rsid w:val="00971AFC"/>
    <w:rsid w:val="00971CAB"/>
    <w:rsid w:val="00981F1A"/>
    <w:rsid w:val="009825FE"/>
    <w:rsid w:val="00982701"/>
    <w:rsid w:val="009A5161"/>
    <w:rsid w:val="009C6DF1"/>
    <w:rsid w:val="009D1192"/>
    <w:rsid w:val="009D233D"/>
    <w:rsid w:val="009E3C18"/>
    <w:rsid w:val="009E7822"/>
    <w:rsid w:val="009F68AC"/>
    <w:rsid w:val="00A01167"/>
    <w:rsid w:val="00A16AE5"/>
    <w:rsid w:val="00A30870"/>
    <w:rsid w:val="00A352B8"/>
    <w:rsid w:val="00A42BB8"/>
    <w:rsid w:val="00A51F51"/>
    <w:rsid w:val="00A52865"/>
    <w:rsid w:val="00A53F31"/>
    <w:rsid w:val="00A61920"/>
    <w:rsid w:val="00A6252C"/>
    <w:rsid w:val="00A71AB6"/>
    <w:rsid w:val="00A745F6"/>
    <w:rsid w:val="00A8313D"/>
    <w:rsid w:val="00A86156"/>
    <w:rsid w:val="00A87CB2"/>
    <w:rsid w:val="00A924B7"/>
    <w:rsid w:val="00A93227"/>
    <w:rsid w:val="00A95EFB"/>
    <w:rsid w:val="00AA2576"/>
    <w:rsid w:val="00AA4177"/>
    <w:rsid w:val="00AA63E5"/>
    <w:rsid w:val="00AA69A7"/>
    <w:rsid w:val="00AC44CA"/>
    <w:rsid w:val="00AD33C2"/>
    <w:rsid w:val="00AD33D0"/>
    <w:rsid w:val="00AD61BB"/>
    <w:rsid w:val="00AE0B85"/>
    <w:rsid w:val="00AE4FF6"/>
    <w:rsid w:val="00AF5C3C"/>
    <w:rsid w:val="00B04382"/>
    <w:rsid w:val="00B057DB"/>
    <w:rsid w:val="00B05DFA"/>
    <w:rsid w:val="00B06A13"/>
    <w:rsid w:val="00B077CE"/>
    <w:rsid w:val="00B14F44"/>
    <w:rsid w:val="00B42792"/>
    <w:rsid w:val="00B575DB"/>
    <w:rsid w:val="00B65287"/>
    <w:rsid w:val="00B67477"/>
    <w:rsid w:val="00B735FC"/>
    <w:rsid w:val="00B754C7"/>
    <w:rsid w:val="00B75BB2"/>
    <w:rsid w:val="00B84FB0"/>
    <w:rsid w:val="00B97725"/>
    <w:rsid w:val="00BA58AD"/>
    <w:rsid w:val="00BA741A"/>
    <w:rsid w:val="00BD00C9"/>
    <w:rsid w:val="00BE207B"/>
    <w:rsid w:val="00BE3A3F"/>
    <w:rsid w:val="00BE4EA3"/>
    <w:rsid w:val="00BF4820"/>
    <w:rsid w:val="00BF5724"/>
    <w:rsid w:val="00C05898"/>
    <w:rsid w:val="00C06D86"/>
    <w:rsid w:val="00C13BBE"/>
    <w:rsid w:val="00C26128"/>
    <w:rsid w:val="00C264EF"/>
    <w:rsid w:val="00C2726F"/>
    <w:rsid w:val="00C327A4"/>
    <w:rsid w:val="00C35111"/>
    <w:rsid w:val="00C36904"/>
    <w:rsid w:val="00C4414D"/>
    <w:rsid w:val="00C452DF"/>
    <w:rsid w:val="00C57ABF"/>
    <w:rsid w:val="00C6311A"/>
    <w:rsid w:val="00C66C41"/>
    <w:rsid w:val="00C74C2D"/>
    <w:rsid w:val="00C7512D"/>
    <w:rsid w:val="00C818B7"/>
    <w:rsid w:val="00C85137"/>
    <w:rsid w:val="00C92497"/>
    <w:rsid w:val="00C9777D"/>
    <w:rsid w:val="00CA7E33"/>
    <w:rsid w:val="00CC362F"/>
    <w:rsid w:val="00CD6B83"/>
    <w:rsid w:val="00CE11A4"/>
    <w:rsid w:val="00CE1CD0"/>
    <w:rsid w:val="00CE3F20"/>
    <w:rsid w:val="00CF1164"/>
    <w:rsid w:val="00CF26D9"/>
    <w:rsid w:val="00CF7E8D"/>
    <w:rsid w:val="00D072CC"/>
    <w:rsid w:val="00D12E63"/>
    <w:rsid w:val="00D2192B"/>
    <w:rsid w:val="00D34521"/>
    <w:rsid w:val="00D40327"/>
    <w:rsid w:val="00D42F6D"/>
    <w:rsid w:val="00D527B5"/>
    <w:rsid w:val="00D6364E"/>
    <w:rsid w:val="00D8404C"/>
    <w:rsid w:val="00D94133"/>
    <w:rsid w:val="00DA4884"/>
    <w:rsid w:val="00DB42F2"/>
    <w:rsid w:val="00DC3C14"/>
    <w:rsid w:val="00DD75BF"/>
    <w:rsid w:val="00DE35F7"/>
    <w:rsid w:val="00DF7536"/>
    <w:rsid w:val="00DF759D"/>
    <w:rsid w:val="00E01D6A"/>
    <w:rsid w:val="00E11394"/>
    <w:rsid w:val="00E1209A"/>
    <w:rsid w:val="00E126F9"/>
    <w:rsid w:val="00E259FC"/>
    <w:rsid w:val="00E31375"/>
    <w:rsid w:val="00E32495"/>
    <w:rsid w:val="00E33840"/>
    <w:rsid w:val="00E33E2E"/>
    <w:rsid w:val="00E3439F"/>
    <w:rsid w:val="00E37624"/>
    <w:rsid w:val="00E44042"/>
    <w:rsid w:val="00E454D3"/>
    <w:rsid w:val="00E543E9"/>
    <w:rsid w:val="00E77ECC"/>
    <w:rsid w:val="00E80E3F"/>
    <w:rsid w:val="00E81E0E"/>
    <w:rsid w:val="00E82FE5"/>
    <w:rsid w:val="00E84A9E"/>
    <w:rsid w:val="00E9220F"/>
    <w:rsid w:val="00EB7B43"/>
    <w:rsid w:val="00EC3280"/>
    <w:rsid w:val="00EC3F7F"/>
    <w:rsid w:val="00EC4A0E"/>
    <w:rsid w:val="00EC7CB2"/>
    <w:rsid w:val="00ED2ED2"/>
    <w:rsid w:val="00EE6BE6"/>
    <w:rsid w:val="00F13912"/>
    <w:rsid w:val="00F14D59"/>
    <w:rsid w:val="00F171BA"/>
    <w:rsid w:val="00F218B2"/>
    <w:rsid w:val="00F24BF1"/>
    <w:rsid w:val="00F26D4E"/>
    <w:rsid w:val="00F333AD"/>
    <w:rsid w:val="00F405DF"/>
    <w:rsid w:val="00F427B4"/>
    <w:rsid w:val="00F5724D"/>
    <w:rsid w:val="00F766A4"/>
    <w:rsid w:val="00F80E55"/>
    <w:rsid w:val="00F81B09"/>
    <w:rsid w:val="00F90457"/>
    <w:rsid w:val="00F92B8B"/>
    <w:rsid w:val="00FA3AA7"/>
    <w:rsid w:val="00FA4932"/>
    <w:rsid w:val="00FB1ED7"/>
    <w:rsid w:val="00FC09BB"/>
    <w:rsid w:val="00FC279F"/>
    <w:rsid w:val="00FC45D5"/>
    <w:rsid w:val="00FD0E20"/>
    <w:rsid w:val="00FF7A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13C2BE6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5E2EC4"/>
    <w:pPr>
      <w:spacing w:line="276" w:lineRule="auto"/>
    </w:pPr>
    <w:rPr>
      <w:sz w:val="20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B1ED7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rsid w:val="00FB1ED7"/>
    <w:rPr>
      <w:sz w:val="22"/>
      <w:szCs w:val="22"/>
      <w:lang w:eastAsia="en-US"/>
    </w:rPr>
  </w:style>
  <w:style w:type="paragraph" w:customStyle="1" w:styleId="Niv1">
    <w:name w:val="Niv1"/>
    <w:basedOn w:val="Sansinterligne"/>
    <w:qFormat/>
    <w:rsid w:val="006C28B9"/>
    <w:pPr>
      <w:numPr>
        <w:numId w:val="1"/>
      </w:numPr>
    </w:pPr>
    <w:rPr>
      <w:rFonts w:ascii="Times New Roman" w:hAnsi="Times New Roman"/>
      <w:b/>
      <w:color w:val="FF0000"/>
      <w:sz w:val="32"/>
      <w:szCs w:val="32"/>
    </w:rPr>
  </w:style>
  <w:style w:type="paragraph" w:customStyle="1" w:styleId="Niv2">
    <w:name w:val="Niv2"/>
    <w:basedOn w:val="Sansinterligne"/>
    <w:qFormat/>
    <w:rsid w:val="00A924B7"/>
    <w:pPr>
      <w:numPr>
        <w:ilvl w:val="1"/>
        <w:numId w:val="1"/>
      </w:numPr>
      <w:spacing w:before="120" w:after="120"/>
    </w:pPr>
    <w:rPr>
      <w:rFonts w:ascii="Times New Roman" w:hAnsi="Times New Roman"/>
      <w:b/>
      <w:color w:val="365F91"/>
      <w:sz w:val="28"/>
      <w:szCs w:val="28"/>
    </w:rPr>
  </w:style>
  <w:style w:type="paragraph" w:customStyle="1" w:styleId="Niv3">
    <w:name w:val="Niv3"/>
    <w:basedOn w:val="Niv1"/>
    <w:qFormat/>
    <w:rsid w:val="006C28B9"/>
    <w:pPr>
      <w:numPr>
        <w:ilvl w:val="2"/>
      </w:numPr>
      <w:spacing w:before="120" w:after="120"/>
    </w:pPr>
    <w:rPr>
      <w:color w:val="548DD4" w:themeColor="text2" w:themeTint="99"/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jc w:val="both"/>
      <w:textAlignment w:val="baseline"/>
    </w:pPr>
    <w:rPr>
      <w:rFonts w:ascii="Times New Roman" w:eastAsia="Andale Sans UI" w:hAnsi="Times New Roman" w:cs="Tahoma"/>
      <w:kern w:val="3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link w:val="Titre1"/>
    <w:uiPriority w:val="9"/>
    <w:rsid w:val="00FB1ED7"/>
    <w:rPr>
      <w:rFonts w:ascii="Cambria" w:eastAsia="Times New Roman" w:hAnsi="Cambria" w:cs="Times New Roman"/>
      <w:b/>
      <w:bCs/>
      <w:color w:val="365F91"/>
      <w:kern w:val="3"/>
      <w:sz w:val="28"/>
      <w:szCs w:val="28"/>
      <w:lang w:eastAsia="ja-JP" w:bidi="fa-IR"/>
    </w:rPr>
  </w:style>
  <w:style w:type="character" w:customStyle="1" w:styleId="Titre2Car">
    <w:name w:val="Titre 2 Car"/>
    <w:link w:val="Titre2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6"/>
      <w:szCs w:val="26"/>
      <w:lang w:eastAsia="ja-JP" w:bidi="fa-IR"/>
    </w:rPr>
  </w:style>
  <w:style w:type="character" w:customStyle="1" w:styleId="Titre3Car">
    <w:name w:val="Titre 3 Car"/>
    <w:link w:val="Titre3"/>
    <w:uiPriority w:val="9"/>
    <w:semiHidden/>
    <w:rsid w:val="00FB1ED7"/>
    <w:rPr>
      <w:rFonts w:ascii="Cambria" w:eastAsia="Times New Roman" w:hAnsi="Cambria" w:cs="Times New Roman"/>
      <w:b/>
      <w:bCs/>
      <w:color w:val="4F81BD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5E3FD8"/>
    <w:pPr>
      <w:numPr>
        <w:numId w:val="3"/>
      </w:numPr>
      <w:spacing w:before="120" w:after="120"/>
      <w:outlineLvl w:val="2"/>
    </w:pPr>
    <w:rPr>
      <w:i/>
      <w:color w:val="E36C0A"/>
      <w:sz w:val="20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4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</w:style>
  <w:style w:type="character" w:styleId="Rfrenceple">
    <w:name w:val="Subtle Reference"/>
    <w:uiPriority w:val="31"/>
    <w:rsid w:val="004D4212"/>
    <w:rPr>
      <w:smallCaps/>
      <w:color w:val="C0504D"/>
      <w:u w:val="single"/>
    </w:rPr>
  </w:style>
  <w:style w:type="character" w:styleId="Lienhypertexte">
    <w:name w:val="Hyperlink"/>
    <w:uiPriority w:val="99"/>
    <w:unhideWhenUsed/>
    <w:rsid w:val="00971AFC"/>
    <w:rPr>
      <w:color w:val="00B0F0"/>
      <w:u w:val="single"/>
    </w:rPr>
  </w:style>
  <w:style w:type="paragraph" w:styleId="Corpsdetexte">
    <w:name w:val="Body Text"/>
    <w:basedOn w:val="Normal"/>
    <w:link w:val="CorpsdetexteCar"/>
    <w:semiHidden/>
    <w:rsid w:val="00971AFC"/>
    <w:pPr>
      <w:jc w:val="center"/>
    </w:pPr>
    <w:rPr>
      <w:b/>
      <w:sz w:val="32"/>
      <w:szCs w:val="32"/>
    </w:rPr>
  </w:style>
  <w:style w:type="character" w:customStyle="1" w:styleId="CorpsdetexteCar">
    <w:name w:val="Corps de texte Car"/>
    <w:link w:val="Corpsdetexte"/>
    <w:semiHidden/>
    <w:rsid w:val="00971AFC"/>
    <w:rPr>
      <w:rFonts w:ascii="Calibri" w:eastAsia="Calibri" w:hAnsi="Calibri" w:cs="Times New Roman"/>
      <w:b/>
      <w:sz w:val="32"/>
      <w:szCs w:val="32"/>
    </w:rPr>
  </w:style>
  <w:style w:type="character" w:styleId="Lienhypertextevisit">
    <w:name w:val="FollowedHyperlink"/>
    <w:uiPriority w:val="99"/>
    <w:semiHidden/>
    <w:unhideWhenUsed/>
    <w:rsid w:val="00C05898"/>
    <w:rPr>
      <w:color w:val="800080"/>
      <w:u w:val="single"/>
    </w:rPr>
  </w:style>
  <w:style w:type="paragraph" w:styleId="Pardeliste">
    <w:name w:val="List Paragraph"/>
    <w:basedOn w:val="Normal"/>
    <w:uiPriority w:val="34"/>
    <w:qFormat/>
    <w:rsid w:val="006E78AA"/>
    <w:pPr>
      <w:ind w:left="720"/>
      <w:contextualSpacing/>
    </w:pPr>
  </w:style>
  <w:style w:type="paragraph" w:customStyle="1" w:styleId="Titredetableau">
    <w:name w:val="Titre de tableau"/>
    <w:basedOn w:val="Normal"/>
    <w:rsid w:val="00A42BB8"/>
    <w:pPr>
      <w:widowControl w:val="0"/>
      <w:suppressLineNumbers/>
      <w:suppressAutoHyphens/>
      <w:spacing w:line="240" w:lineRule="auto"/>
      <w:jc w:val="center"/>
    </w:pPr>
    <w:rPr>
      <w:rFonts w:ascii="Times New Roman" w:eastAsia="Arial Unicode MS" w:hAnsi="Times New Roman" w:cs="Tahoma"/>
      <w:b/>
      <w:bCs/>
      <w:color w:val="000000"/>
      <w:sz w:val="24"/>
      <w:szCs w:val="24"/>
      <w:lang w:bidi="en-US"/>
    </w:rPr>
  </w:style>
  <w:style w:type="paragraph" w:customStyle="1" w:styleId="Illustration">
    <w:name w:val="Illustration"/>
    <w:basedOn w:val="Normal"/>
    <w:rsid w:val="00A42BB8"/>
    <w:pPr>
      <w:widowControl w:val="0"/>
      <w:suppressAutoHyphens/>
      <w:spacing w:before="113" w:after="113" w:line="240" w:lineRule="auto"/>
      <w:jc w:val="center"/>
    </w:pPr>
    <w:rPr>
      <w:rFonts w:ascii="Times New Roman" w:eastAsia="Arial Unicode MS" w:hAnsi="Times New Roman" w:cs="Tahoma"/>
      <w:color w:val="000000"/>
      <w:sz w:val="24"/>
      <w:szCs w:val="24"/>
      <w:lang w:bidi="en-US"/>
    </w:rPr>
  </w:style>
  <w:style w:type="paragraph" w:customStyle="1" w:styleId="Proprit">
    <w:name w:val="Propriété"/>
    <w:basedOn w:val="Normal"/>
    <w:rsid w:val="002B661F"/>
    <w:pPr>
      <w:widowControl w:val="0"/>
      <w:suppressAutoHyphens/>
      <w:spacing w:before="113" w:line="240" w:lineRule="auto"/>
      <w:jc w:val="both"/>
    </w:pPr>
    <w:rPr>
      <w:rFonts w:ascii="Times New Roman" w:eastAsia="Arial Unicode MS" w:hAnsi="Times New Roman" w:cs="Tahoma"/>
      <w:b/>
      <w:color w:val="000000"/>
      <w:sz w:val="24"/>
      <w:szCs w:val="24"/>
      <w:u w:val="single"/>
      <w:lang w:bidi="en-US"/>
    </w:rPr>
  </w:style>
  <w:style w:type="table" w:styleId="Grilledutableau">
    <w:name w:val="Table Grid"/>
    <w:basedOn w:val="TableauNormal"/>
    <w:uiPriority w:val="59"/>
    <w:rsid w:val="001C46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1C462C"/>
    <w:pPr>
      <w:spacing w:before="100" w:beforeAutospacing="1" w:after="100" w:afterAutospacing="1" w:line="240" w:lineRule="auto"/>
    </w:pPr>
    <w:rPr>
      <w:rFonts w:ascii="Times" w:hAnsi="Times"/>
      <w:szCs w:val="20"/>
      <w:lang w:eastAsia="fr-FR"/>
    </w:rPr>
  </w:style>
  <w:style w:type="paragraph" w:styleId="Retraitcorpsdetexte">
    <w:name w:val="Body Text Indent"/>
    <w:basedOn w:val="Normal"/>
    <w:link w:val="RetraitcorpsdetexteCar"/>
    <w:rsid w:val="009F68AC"/>
    <w:pPr>
      <w:spacing w:after="120" w:line="240" w:lineRule="auto"/>
      <w:ind w:left="283"/>
    </w:pPr>
    <w:rPr>
      <w:rFonts w:ascii="Courier New" w:eastAsia="Times New Roman" w:hAnsi="Courier New"/>
      <w:szCs w:val="20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9F68AC"/>
    <w:rPr>
      <w:rFonts w:ascii="Courier New" w:eastAsia="Times New Roman" w:hAnsi="Courier New"/>
    </w:rPr>
  </w:style>
  <w:style w:type="paragraph" w:styleId="Corpsdetexte3">
    <w:name w:val="Body Text 3"/>
    <w:basedOn w:val="Normal"/>
    <w:link w:val="Corpsdetexte3Car"/>
    <w:uiPriority w:val="99"/>
    <w:unhideWhenUsed/>
    <w:rsid w:val="00FA3AA7"/>
    <w:pPr>
      <w:spacing w:after="120" w:line="240" w:lineRule="auto"/>
    </w:pPr>
    <w:rPr>
      <w:rFonts w:ascii="Arial" w:hAnsi="Arial"/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rsid w:val="00FA3AA7"/>
    <w:rPr>
      <w:rFonts w:ascii="Arial" w:hAnsi="Arial"/>
      <w:sz w:val="16"/>
      <w:szCs w:val="16"/>
      <w:lang w:eastAsia="en-US"/>
    </w:rPr>
  </w:style>
  <w:style w:type="paragraph" w:styleId="PrformatHTML">
    <w:name w:val="HTML Preformatted"/>
    <w:basedOn w:val="Normal"/>
    <w:link w:val="PrformatHTMLCar"/>
    <w:uiPriority w:val="99"/>
    <w:unhideWhenUsed/>
    <w:rsid w:val="006D79B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6D79B1"/>
    <w:rPr>
      <w:rFonts w:ascii="Courier New" w:eastAsia="Times New Roman" w:hAnsi="Courier New" w:cs="Courier New"/>
    </w:rPr>
  </w:style>
  <w:style w:type="paragraph" w:customStyle="1" w:styleId="Default">
    <w:name w:val="Default"/>
    <w:rsid w:val="0056778D"/>
    <w:pPr>
      <w:widowControl w:val="0"/>
      <w:autoSpaceDE w:val="0"/>
      <w:autoSpaceDN w:val="0"/>
      <w:adjustRightInd w:val="0"/>
    </w:pPr>
    <w:rPr>
      <w:rFonts w:cs="Calibri"/>
      <w:color w:val="000000"/>
    </w:rPr>
  </w:style>
  <w:style w:type="character" w:styleId="Textedelespacerserv">
    <w:name w:val="Placeholder Text"/>
    <w:basedOn w:val="Policepardfaut"/>
    <w:uiPriority w:val="99"/>
    <w:semiHidden/>
    <w:rsid w:val="001B146E"/>
    <w:rPr>
      <w:color w:val="808080"/>
    </w:rPr>
  </w:style>
  <w:style w:type="paragraph" w:customStyle="1" w:styleId="Titre-I">
    <w:name w:val="Titre - I"/>
    <w:basedOn w:val="Normal"/>
    <w:next w:val="Normal"/>
    <w:rsid w:val="00A95EFB"/>
    <w:pPr>
      <w:numPr>
        <w:numId w:val="13"/>
      </w:numPr>
      <w:tabs>
        <w:tab w:val="clear" w:pos="567"/>
      </w:tabs>
      <w:spacing w:before="120" w:after="120" w:line="240" w:lineRule="auto"/>
      <w:ind w:left="0" w:firstLine="0"/>
      <w:jc w:val="both"/>
    </w:pPr>
    <w:rPr>
      <w:rFonts w:ascii="Arial" w:eastAsia="Times New Roman" w:hAnsi="Arial"/>
      <w:b/>
      <w:smallCaps/>
      <w:color w:val="FF0000"/>
      <w:sz w:val="32"/>
      <w:szCs w:val="32"/>
      <w:u w:val="single" w:color="FF0000"/>
      <w:lang w:eastAsia="fr-FR"/>
    </w:rPr>
  </w:style>
  <w:style w:type="paragraph" w:customStyle="1" w:styleId="Titre-A">
    <w:name w:val="Titre - A"/>
    <w:basedOn w:val="Normal"/>
    <w:next w:val="Normal"/>
    <w:rsid w:val="00A95EFB"/>
    <w:pPr>
      <w:numPr>
        <w:ilvl w:val="1"/>
        <w:numId w:val="13"/>
      </w:numPr>
      <w:tabs>
        <w:tab w:val="clear" w:pos="851"/>
      </w:tabs>
      <w:spacing w:before="120" w:after="120" w:line="240" w:lineRule="auto"/>
      <w:ind w:left="0" w:firstLine="0"/>
      <w:jc w:val="both"/>
    </w:pPr>
    <w:rPr>
      <w:rFonts w:ascii="Arial" w:eastAsia="Times New Roman" w:hAnsi="Arial"/>
      <w:b/>
      <w:smallCaps/>
      <w:color w:val="0000FF"/>
      <w:sz w:val="28"/>
      <w:szCs w:val="28"/>
      <w:u w:val="single" w:color="0000FF"/>
      <w:lang w:eastAsia="fr-FR"/>
    </w:rPr>
  </w:style>
  <w:style w:type="paragraph" w:customStyle="1" w:styleId="Titre-1">
    <w:name w:val="Titre - 1"/>
    <w:basedOn w:val="Normal"/>
    <w:next w:val="Normal"/>
    <w:rsid w:val="00A95EFB"/>
    <w:pPr>
      <w:numPr>
        <w:ilvl w:val="2"/>
        <w:numId w:val="13"/>
      </w:numPr>
      <w:tabs>
        <w:tab w:val="clear" w:pos="851"/>
      </w:tabs>
      <w:spacing w:before="120" w:after="120" w:line="240" w:lineRule="auto"/>
      <w:ind w:left="0" w:firstLine="0"/>
      <w:jc w:val="both"/>
    </w:pPr>
    <w:rPr>
      <w:rFonts w:ascii="Arial" w:eastAsia="Times New Roman" w:hAnsi="Arial"/>
      <w:b/>
      <w:smallCaps/>
      <w:color w:val="008000"/>
      <w:sz w:val="24"/>
      <w:szCs w:val="24"/>
      <w:u w:val="single" w:color="008000"/>
      <w:lang w:eastAsia="fr-FR"/>
    </w:rPr>
  </w:style>
  <w:style w:type="character" w:styleId="Numrodepage">
    <w:name w:val="page number"/>
    <w:basedOn w:val="Policepardfaut"/>
    <w:uiPriority w:val="99"/>
    <w:semiHidden/>
    <w:unhideWhenUsed/>
    <w:rsid w:val="00A95EFB"/>
  </w:style>
  <w:style w:type="paragraph" w:customStyle="1" w:styleId="Remarque">
    <w:name w:val="Remarque"/>
    <w:basedOn w:val="Normal"/>
    <w:next w:val="Normal"/>
    <w:rsid w:val="00F26D4E"/>
    <w:pPr>
      <w:spacing w:before="120" w:after="120" w:line="240" w:lineRule="auto"/>
      <w:jc w:val="both"/>
    </w:pPr>
    <w:rPr>
      <w:rFonts w:ascii="Arial" w:eastAsia="Times New Roman" w:hAnsi="Arial" w:cs="Arial"/>
      <w:b/>
      <w:bCs/>
      <w:i/>
      <w:smallCaps/>
      <w:kern w:val="28"/>
      <w:szCs w:val="32"/>
      <w:lang w:eastAsia="fr-FR"/>
    </w:rPr>
  </w:style>
  <w:style w:type="paragraph" w:customStyle="1" w:styleId="Petittitre">
    <w:name w:val="Petit titre"/>
    <w:basedOn w:val="Normal"/>
    <w:next w:val="Normal"/>
    <w:rsid w:val="003F411F"/>
    <w:pPr>
      <w:spacing w:line="240" w:lineRule="auto"/>
      <w:jc w:val="both"/>
    </w:pPr>
    <w:rPr>
      <w:rFonts w:ascii="Arial" w:eastAsia="Times New Roman" w:hAnsi="Arial" w:cs="Arial"/>
      <w:b/>
      <w:bCs/>
      <w:i/>
      <w:iCs/>
      <w:smallCaps/>
      <w:sz w:val="24"/>
      <w:szCs w:val="20"/>
      <w:shd w:val="clear" w:color="auto" w:fill="B3B3B3"/>
      <w:lang w:eastAsia="fr-FR"/>
    </w:rPr>
  </w:style>
  <w:style w:type="paragraph" w:customStyle="1" w:styleId="nornale">
    <w:name w:val="nornale"/>
    <w:qFormat/>
    <w:rsid w:val="0095403E"/>
    <w:pPr>
      <w:widowControl w:val="0"/>
      <w:suppressAutoHyphens/>
      <w:autoSpaceDN w:val="0"/>
      <w:jc w:val="both"/>
      <w:textAlignment w:val="baseline"/>
    </w:pPr>
    <w:rPr>
      <w:rFonts w:asciiTheme="minorHAnsi" w:eastAsia="Andale Sans UI" w:hAnsiTheme="minorHAnsi" w:cs="Tahoma"/>
      <w:kern w:val="3"/>
      <w:sz w:val="20"/>
      <w:szCs w:val="20"/>
      <w:lang w:eastAsia="ja-JP" w:bidi="fa-IR"/>
    </w:rPr>
  </w:style>
  <w:style w:type="paragraph" w:customStyle="1" w:styleId="Style1">
    <w:name w:val="Style1"/>
    <w:basedOn w:val="Pardeliste"/>
    <w:qFormat/>
    <w:rsid w:val="00A30870"/>
    <w:pPr>
      <w:numPr>
        <w:numId w:val="33"/>
      </w:numPr>
    </w:pPr>
    <w:rPr>
      <w:color w:val="548DD4" w:themeColor="text2" w:themeTint="9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5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6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8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4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98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0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8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9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8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5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9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7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7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9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08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2.gif"/><Relationship Id="rId21" Type="http://schemas.openxmlformats.org/officeDocument/2006/relationships/image" Target="media/image13.tiff"/><Relationship Id="rId22" Type="http://schemas.openxmlformats.org/officeDocument/2006/relationships/image" Target="media/image14.tiff"/><Relationship Id="rId23" Type="http://schemas.openxmlformats.org/officeDocument/2006/relationships/image" Target="media/image20.tiff"/><Relationship Id="rId24" Type="http://schemas.openxmlformats.org/officeDocument/2006/relationships/image" Target="media/image30.tiff"/><Relationship Id="rId25" Type="http://schemas.openxmlformats.org/officeDocument/2006/relationships/image" Target="media/image40.tiff"/><Relationship Id="rId26" Type="http://schemas.openxmlformats.org/officeDocument/2006/relationships/image" Target="media/image50.tiff"/><Relationship Id="rId27" Type="http://schemas.openxmlformats.org/officeDocument/2006/relationships/image" Target="media/image60.tiff"/><Relationship Id="rId28" Type="http://schemas.openxmlformats.org/officeDocument/2006/relationships/image" Target="media/image70.tiff"/><Relationship Id="rId29" Type="http://schemas.openxmlformats.org/officeDocument/2006/relationships/image" Target="media/image80.tiff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90.tiff"/><Relationship Id="rId31" Type="http://schemas.openxmlformats.org/officeDocument/2006/relationships/image" Target="media/image100.tiff"/><Relationship Id="rId32" Type="http://schemas.openxmlformats.org/officeDocument/2006/relationships/image" Target="media/image110.jpeg"/><Relationship Id="rId9" Type="http://schemas.openxmlformats.org/officeDocument/2006/relationships/image" Target="media/image2.tiff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33" Type="http://schemas.microsoft.com/office/2007/relationships/hdphoto" Target="media/hdphoto10.wdp"/><Relationship Id="rId34" Type="http://schemas.openxmlformats.org/officeDocument/2006/relationships/image" Target="media/image120.gif"/><Relationship Id="rId35" Type="http://schemas.openxmlformats.org/officeDocument/2006/relationships/image" Target="media/image130.tiff"/><Relationship Id="rId36" Type="http://schemas.openxmlformats.org/officeDocument/2006/relationships/image" Target="media/image140.tiff"/><Relationship Id="rId10" Type="http://schemas.openxmlformats.org/officeDocument/2006/relationships/image" Target="media/image3.tiff"/><Relationship Id="rId11" Type="http://schemas.openxmlformats.org/officeDocument/2006/relationships/image" Target="media/image4.tiff"/><Relationship Id="rId12" Type="http://schemas.openxmlformats.org/officeDocument/2006/relationships/image" Target="media/image5.tiff"/><Relationship Id="rId13" Type="http://schemas.openxmlformats.org/officeDocument/2006/relationships/image" Target="media/image6.tiff"/><Relationship Id="rId14" Type="http://schemas.openxmlformats.org/officeDocument/2006/relationships/image" Target="media/image7.tiff"/><Relationship Id="rId15" Type="http://schemas.openxmlformats.org/officeDocument/2006/relationships/image" Target="media/image8.tiff"/><Relationship Id="rId16" Type="http://schemas.openxmlformats.org/officeDocument/2006/relationships/image" Target="media/image9.tiff"/><Relationship Id="rId17" Type="http://schemas.openxmlformats.org/officeDocument/2006/relationships/image" Target="media/image10.tiff"/><Relationship Id="rId18" Type="http://schemas.openxmlformats.org/officeDocument/2006/relationships/image" Target="media/image11.jpeg"/><Relationship Id="rId19" Type="http://schemas.microsoft.com/office/2007/relationships/hdphoto" Target="media/hdphoto1.wdp"/><Relationship Id="rId37" Type="http://schemas.openxmlformats.org/officeDocument/2006/relationships/footer" Target="footer1.xml"/><Relationship Id="rId38" Type="http://schemas.openxmlformats.org/officeDocument/2006/relationships/footer" Target="footer2.xml"/><Relationship Id="rId39" Type="http://schemas.openxmlformats.org/officeDocument/2006/relationships/fontTable" Target="fontTable.xml"/><Relationship Id="rId4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RESICION\Desktop\Mod&#232;le%20STI2D%20TC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5AA696-B87A-EB4D-AC86-D302FC015D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C:\Users\PRESICION\Desktop\Modèle STI2D TC.dotx</Template>
  <TotalTime>249</TotalTime>
  <Pages>1</Pages>
  <Words>23</Words>
  <Characters>127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149</CharactersWithSpaces>
  <SharedDoc>false</SharedDoc>
  <HLinks>
    <vt:vector size="6" baseType="variant">
      <vt:variant>
        <vt:i4>2949205</vt:i4>
      </vt:variant>
      <vt:variant>
        <vt:i4>0</vt:i4>
      </vt:variant>
      <vt:variant>
        <vt:i4>0</vt:i4>
      </vt:variant>
      <vt:variant>
        <vt:i4>5</vt:i4>
      </vt:variant>
      <vt:variant>
        <vt:lpwstr>http://www.ecligne.net/technologie/2_fonctions_du_produit/3_la_transmission/1_sans_transformation_de_mvt/3_engrenage_droit.html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PRESICION</dc:creator>
  <cp:keywords/>
  <dc:description/>
  <cp:lastModifiedBy>Utilisateur de Microsoft Office</cp:lastModifiedBy>
  <cp:revision>16</cp:revision>
  <cp:lastPrinted>2013-09-16T13:17:00Z</cp:lastPrinted>
  <dcterms:created xsi:type="dcterms:W3CDTF">2017-02-17T14:11:00Z</dcterms:created>
  <dcterms:modified xsi:type="dcterms:W3CDTF">2018-11-29T20:19:00Z</dcterms:modified>
</cp:coreProperties>
</file>