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41" w:rightFromText="141" w:vertAnchor="page" w:horzAnchor="page" w:tblpX="933" w:tblpY="878"/>
        <w:tblW w:w="10083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189"/>
        <w:gridCol w:w="7513"/>
        <w:gridCol w:w="1381"/>
      </w:tblGrid>
      <w:tr w:rsidR="00007084" w14:paraId="086EC328" w14:textId="77777777" w:rsidTr="00A16AE5">
        <w:trPr>
          <w:trHeight w:val="876"/>
        </w:trPr>
        <w:tc>
          <w:tcPr>
            <w:tcW w:w="11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E272C0E" w14:textId="77777777" w:rsidR="00FB1ED7" w:rsidRDefault="00FB1ED7" w:rsidP="00007084">
            <w:pPr>
              <w:pStyle w:val="Titre4"/>
            </w:pPr>
          </w:p>
          <w:p w14:paraId="3FD2142A" w14:textId="77777777" w:rsidR="00FB1ED7" w:rsidRDefault="00FB1ED7" w:rsidP="00007084">
            <w:pPr>
              <w:pStyle w:val="Standard"/>
              <w:jc w:val="center"/>
            </w:pPr>
          </w:p>
        </w:tc>
        <w:tc>
          <w:tcPr>
            <w:tcW w:w="7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95C6B7E" w14:textId="77777777" w:rsidR="00FB1ED7" w:rsidRPr="000A52B4" w:rsidRDefault="00CF1164" w:rsidP="008B5142">
            <w:pPr>
              <w:pStyle w:val="Heading"/>
              <w:rPr>
                <w:color w:val="C0504D" w:themeColor="accent2"/>
                <w:sz w:val="28"/>
              </w:rPr>
            </w:pPr>
            <w:r w:rsidRPr="000A52B4">
              <w:t xml:space="preserve">Banc de mesure </w:t>
            </w:r>
            <w:proofErr w:type="spellStart"/>
            <w:r w:rsidR="00F81B09" w:rsidRPr="000A52B4">
              <w:t>Mcc</w:t>
            </w:r>
            <w:proofErr w:type="spellEnd"/>
          </w:p>
        </w:tc>
        <w:tc>
          <w:tcPr>
            <w:tcW w:w="1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994B19D" w14:textId="77777777" w:rsidR="00FB1ED7" w:rsidRDefault="00AD0E80" w:rsidP="00BF4820">
            <w:pPr>
              <w:pStyle w:val="Heading"/>
            </w:pPr>
            <w:r>
              <w:t>TP</w:t>
            </w:r>
          </w:p>
        </w:tc>
      </w:tr>
    </w:tbl>
    <w:p w14:paraId="1C419752" w14:textId="77777777" w:rsidR="0028147D" w:rsidRDefault="000D339C" w:rsidP="00950C40">
      <w:pPr>
        <w:pStyle w:val="Niv1"/>
        <w:numPr>
          <w:ilvl w:val="0"/>
          <w:numId w:val="0"/>
        </w:numPr>
        <w:ind w:left="142"/>
      </w:pPr>
      <w:bookmarkStart w:id="0" w:name="_Toc297491953"/>
      <w:bookmarkStart w:id="1" w:name="_Toc297492161"/>
      <w:r>
        <w:rPr>
          <w:noProof/>
          <w:lang w:eastAsia="fr-FR"/>
        </w:rPr>
        <w:drawing>
          <wp:anchor distT="0" distB="0" distL="114300" distR="114300" simplePos="0" relativeHeight="251611136" behindDoc="0" locked="0" layoutInCell="1" allowOverlap="1" wp14:anchorId="2334B2F9" wp14:editId="53CD0F98">
            <wp:simplePos x="0" y="0"/>
            <wp:positionH relativeFrom="column">
              <wp:posOffset>108585</wp:posOffset>
            </wp:positionH>
            <wp:positionV relativeFrom="paragraph">
              <wp:posOffset>170180</wp:posOffset>
            </wp:positionV>
            <wp:extent cx="568325" cy="553720"/>
            <wp:effectExtent l="0" t="0" r="0" b="5080"/>
            <wp:wrapSquare wrapText="bothSides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ooltext1162502515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325" cy="553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bookmarkEnd w:id="1"/>
    </w:p>
    <w:tbl>
      <w:tblPr>
        <w:tblpPr w:leftFromText="141" w:rightFromText="141" w:vertAnchor="page" w:horzAnchor="page" w:tblpX="810" w:tblpY="226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12"/>
        <w:gridCol w:w="8126"/>
      </w:tblGrid>
      <w:tr w:rsidR="00950C40" w:rsidRPr="00A95EFB" w14:paraId="3656D0D5" w14:textId="77777777" w:rsidTr="008D68BD">
        <w:trPr>
          <w:trHeight w:val="470"/>
        </w:trPr>
        <w:tc>
          <w:tcPr>
            <w:tcW w:w="2212" w:type="dxa"/>
            <w:vAlign w:val="center"/>
          </w:tcPr>
          <w:p w14:paraId="1B56EAB3" w14:textId="77777777" w:rsidR="00950C40" w:rsidRPr="00A95EFB" w:rsidRDefault="00950C40" w:rsidP="00950C40">
            <w:pPr>
              <w:jc w:val="center"/>
              <w:rPr>
                <w:b/>
                <w:sz w:val="18"/>
                <w:szCs w:val="18"/>
              </w:rPr>
            </w:pPr>
            <w:r w:rsidRPr="00A95EFB">
              <w:rPr>
                <w:b/>
                <w:sz w:val="18"/>
                <w:szCs w:val="18"/>
              </w:rPr>
              <w:t>Objectif(s) :</w:t>
            </w:r>
          </w:p>
        </w:tc>
        <w:tc>
          <w:tcPr>
            <w:tcW w:w="8126" w:type="dxa"/>
            <w:vAlign w:val="center"/>
          </w:tcPr>
          <w:p w14:paraId="70769A8F" w14:textId="77777777" w:rsidR="00950C40" w:rsidRPr="00A95EFB" w:rsidRDefault="00950C40" w:rsidP="00E000A5">
            <w:pPr>
              <w:numPr>
                <w:ilvl w:val="0"/>
                <w:numId w:val="5"/>
              </w:numPr>
              <w:spacing w:line="240" w:lineRule="auto"/>
              <w:jc w:val="both"/>
              <w:rPr>
                <w:sz w:val="18"/>
                <w:szCs w:val="18"/>
              </w:rPr>
            </w:pPr>
            <w:r w:rsidRPr="00A95EFB">
              <w:rPr>
                <w:i/>
                <w:iCs/>
                <w:sz w:val="18"/>
                <w:szCs w:val="18"/>
              </w:rPr>
              <w:t>Identifier, justifier et modéliser les composants réalisant des fonctions Distribuer, Convertir et Transmettre de la chaîne d'énergie.</w:t>
            </w:r>
          </w:p>
          <w:p w14:paraId="11144F5F" w14:textId="77777777" w:rsidR="00950C40" w:rsidRPr="00A95EFB" w:rsidRDefault="00950C40" w:rsidP="00E000A5">
            <w:pPr>
              <w:numPr>
                <w:ilvl w:val="0"/>
                <w:numId w:val="6"/>
              </w:numPr>
              <w:spacing w:line="240" w:lineRule="auto"/>
              <w:rPr>
                <w:i/>
                <w:sz w:val="18"/>
                <w:szCs w:val="18"/>
              </w:rPr>
            </w:pPr>
            <w:r w:rsidRPr="00A95EFB">
              <w:rPr>
                <w:i/>
                <w:sz w:val="18"/>
                <w:szCs w:val="18"/>
              </w:rPr>
              <w:t>Modéliser la chaîne d'énergie.</w:t>
            </w:r>
          </w:p>
          <w:p w14:paraId="5335A6E2" w14:textId="77777777" w:rsidR="00950C40" w:rsidRPr="00A95EFB" w:rsidRDefault="00950C40" w:rsidP="00E000A5">
            <w:pPr>
              <w:numPr>
                <w:ilvl w:val="0"/>
                <w:numId w:val="5"/>
              </w:numPr>
              <w:spacing w:line="240" w:lineRule="auto"/>
              <w:jc w:val="both"/>
              <w:rPr>
                <w:sz w:val="18"/>
                <w:szCs w:val="18"/>
              </w:rPr>
            </w:pPr>
            <w:r w:rsidRPr="00A95EFB">
              <w:rPr>
                <w:i/>
                <w:iCs/>
                <w:sz w:val="18"/>
                <w:szCs w:val="18"/>
              </w:rPr>
              <w:t>Simuler le comportement d'un système et exploiter les résultats de simulation.</w:t>
            </w:r>
          </w:p>
          <w:p w14:paraId="4C500EDB" w14:textId="77777777" w:rsidR="00950C40" w:rsidRPr="00A95EFB" w:rsidRDefault="00950C40" w:rsidP="00E000A5">
            <w:pPr>
              <w:numPr>
                <w:ilvl w:val="0"/>
                <w:numId w:val="5"/>
              </w:numPr>
              <w:spacing w:line="240" w:lineRule="auto"/>
              <w:jc w:val="both"/>
              <w:rPr>
                <w:sz w:val="18"/>
                <w:szCs w:val="18"/>
              </w:rPr>
            </w:pPr>
            <w:r w:rsidRPr="00A95EFB">
              <w:rPr>
                <w:i/>
                <w:sz w:val="18"/>
                <w:szCs w:val="18"/>
              </w:rPr>
              <w:t>Caractériser des écarts.</w:t>
            </w:r>
          </w:p>
        </w:tc>
      </w:tr>
      <w:tr w:rsidR="00950C40" w:rsidRPr="00A95EFB" w14:paraId="03713C5E" w14:textId="77777777" w:rsidTr="008D68BD">
        <w:trPr>
          <w:trHeight w:val="470"/>
        </w:trPr>
        <w:tc>
          <w:tcPr>
            <w:tcW w:w="2212" w:type="dxa"/>
            <w:vAlign w:val="center"/>
          </w:tcPr>
          <w:p w14:paraId="3B965D16" w14:textId="77777777" w:rsidR="00950C40" w:rsidRPr="00A95EFB" w:rsidRDefault="00950C40" w:rsidP="00950C40">
            <w:pPr>
              <w:jc w:val="center"/>
              <w:rPr>
                <w:b/>
                <w:sz w:val="18"/>
                <w:szCs w:val="18"/>
              </w:rPr>
            </w:pPr>
            <w:r w:rsidRPr="00A95EFB">
              <w:rPr>
                <w:b/>
                <w:sz w:val="18"/>
                <w:szCs w:val="18"/>
              </w:rPr>
              <w:t>Problématique :</w:t>
            </w:r>
          </w:p>
        </w:tc>
        <w:tc>
          <w:tcPr>
            <w:tcW w:w="8126" w:type="dxa"/>
            <w:vAlign w:val="center"/>
          </w:tcPr>
          <w:p w14:paraId="127DE971" w14:textId="77777777" w:rsidR="00950C40" w:rsidRPr="00A95EFB" w:rsidRDefault="00950C40" w:rsidP="00950C40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Comment déterminer les caractéristiques d'un motoréducteur pour renseigner une simulation numérique ?</w:t>
            </w:r>
          </w:p>
        </w:tc>
      </w:tr>
    </w:tbl>
    <w:p w14:paraId="2A258AFC" w14:textId="68EC5A82" w:rsidR="0028147D" w:rsidRDefault="0028147D" w:rsidP="006E45EB">
      <w:pPr>
        <w:jc w:val="center"/>
      </w:pPr>
    </w:p>
    <w:p w14:paraId="7D51BF28" w14:textId="747C13EF" w:rsidR="00950C40" w:rsidRDefault="00950C40" w:rsidP="006E45EB">
      <w:pPr>
        <w:jc w:val="center"/>
      </w:pPr>
    </w:p>
    <w:p w14:paraId="441F6B06" w14:textId="6409182F" w:rsidR="00950C40" w:rsidRDefault="008D68BD" w:rsidP="00950C40">
      <w:pPr>
        <w:pStyle w:val="Niv1"/>
      </w:pP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4BF1C107" wp14:editId="1459D4A1">
                <wp:simplePos x="0" y="0"/>
                <wp:positionH relativeFrom="column">
                  <wp:posOffset>3823970</wp:posOffset>
                </wp:positionH>
                <wp:positionV relativeFrom="paragraph">
                  <wp:posOffset>175895</wp:posOffset>
                </wp:positionV>
                <wp:extent cx="2940050" cy="2586355"/>
                <wp:effectExtent l="0" t="0" r="6350" b="4445"/>
                <wp:wrapThrough wrapText="bothSides">
                  <wp:wrapPolygon edited="0">
                    <wp:start x="6345" y="0"/>
                    <wp:lineTo x="0" y="1273"/>
                    <wp:lineTo x="0" y="20364"/>
                    <wp:lineTo x="1493" y="20576"/>
                    <wp:lineTo x="1493" y="21425"/>
                    <wp:lineTo x="6718" y="21425"/>
                    <wp:lineTo x="18288" y="20576"/>
                    <wp:lineTo x="21460" y="19940"/>
                    <wp:lineTo x="21273" y="17182"/>
                    <wp:lineTo x="19967" y="13788"/>
                    <wp:lineTo x="21087" y="8273"/>
                    <wp:lineTo x="21087" y="1697"/>
                    <wp:lineTo x="19407" y="1273"/>
                    <wp:lineTo x="9704" y="0"/>
                    <wp:lineTo x="6345" y="0"/>
                  </wp:wrapPolygon>
                </wp:wrapThrough>
                <wp:docPr id="253" name="Grouper 2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40050" cy="2586355"/>
                          <a:chOff x="0" y="-16829"/>
                          <a:chExt cx="2941021" cy="2586949"/>
                        </a:xfrm>
                      </wpg:grpSpPr>
                      <pic:pic xmlns:pic="http://schemas.openxmlformats.org/drawingml/2006/picture">
                        <pic:nvPicPr>
                          <pic:cNvPr id="252" name="Image 252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62685"/>
                            <a:ext cx="2689860" cy="2259965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209" name="Grouper 57"/>
                        <wpg:cNvGrpSpPr>
                          <a:grpSpLocks/>
                        </wpg:cNvGrpSpPr>
                        <wpg:grpSpPr>
                          <a:xfrm>
                            <a:off x="173905" y="-16829"/>
                            <a:ext cx="2767116" cy="2586949"/>
                            <a:chOff x="289579" y="-16829"/>
                            <a:chExt cx="2768296" cy="2586949"/>
                          </a:xfrm>
                        </wpg:grpSpPr>
                        <wpg:grpSp>
                          <wpg:cNvPr id="210" name="Grouper 54"/>
                          <wpg:cNvGrpSpPr/>
                          <wpg:grpSpPr>
                            <a:xfrm>
                              <a:off x="507483" y="-16829"/>
                              <a:ext cx="2550392" cy="2501529"/>
                              <a:chOff x="507483" y="-16829"/>
                              <a:chExt cx="2550392" cy="2501529"/>
                            </a:xfrm>
                          </wpg:grpSpPr>
                          <wpg:grpSp>
                            <wpg:cNvPr id="211" name="Grouper 50"/>
                            <wpg:cNvGrpSpPr/>
                            <wpg:grpSpPr>
                              <a:xfrm>
                                <a:off x="507483" y="-16829"/>
                                <a:ext cx="2550392" cy="2501529"/>
                                <a:chOff x="507483" y="-16829"/>
                                <a:chExt cx="2550392" cy="2501529"/>
                              </a:xfrm>
                            </wpg:grpSpPr>
                            <wpg:grpSp>
                              <wpg:cNvPr id="214" name="Grouper 48"/>
                              <wpg:cNvGrpSpPr/>
                              <wpg:grpSpPr>
                                <a:xfrm>
                                  <a:off x="507483" y="-16829"/>
                                  <a:ext cx="2550392" cy="2501529"/>
                                  <a:chOff x="-56086" y="-345823"/>
                                  <a:chExt cx="2548762" cy="2502168"/>
                                </a:xfrm>
                              </wpg:grpSpPr>
                              <wpg:grpSp>
                                <wpg:cNvPr id="215" name="Grouper 17"/>
                                <wpg:cNvGrpSpPr/>
                                <wpg:grpSpPr>
                                  <a:xfrm>
                                    <a:off x="1442722" y="1354457"/>
                                    <a:ext cx="1049954" cy="514417"/>
                                    <a:chOff x="2" y="2"/>
                                    <a:chExt cx="1049954" cy="514417"/>
                                  </a:xfrm>
                                </wpg:grpSpPr>
                                <wps:wsp>
                                  <wps:cNvPr id="216" name="Zone de texte 14"/>
                                  <wps:cNvSpPr txBox="1"/>
                                  <wps:spPr>
                                    <a:xfrm>
                                      <a:off x="298116" y="268039"/>
                                      <a:ext cx="751840" cy="2463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ffectLst/>
                                    <a:extLst>
                                      <a:ext uri="{C572A759-6A51-4108-AA02-DFA0A04FC94B}">
                                        <ma14:wrappingTextBoxFlag xmlns:ma14="http://schemas.microsoft.com/office/mac/drawingml/2011/main"/>
                                      </a:ext>
                                    </a:extLst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55ED5EDD" w14:textId="77777777" w:rsidR="00B53414" w:rsidRPr="005E79EC" w:rsidRDefault="00B53414">
                                        <w:pPr>
                                          <w:rPr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5E79EC">
                                          <w:rPr>
                                            <w:sz w:val="16"/>
                                            <w:szCs w:val="16"/>
                                          </w:rPr>
                                          <w:t>Pupitre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217" name="Connecteur droit avec flèche 15"/>
                                  <wps:cNvCnPr/>
                                  <wps:spPr>
                                    <a:xfrm flipH="1" flipV="1">
                                      <a:off x="2" y="2"/>
                                      <a:ext cx="386920" cy="308781"/>
                                    </a:xfrm>
                                    <a:prstGeom prst="straightConnector1">
                                      <a:avLst/>
                                    </a:prstGeom>
                                    <a:ln w="19050" cmpd="sng">
                                      <a:tailEnd type="arrow"/>
                                    </a:ln>
                                    <a:effectLst/>
                                  </wps:spPr>
                                  <wps:style>
                                    <a:lnRef idx="3">
                                      <a:schemeClr val="accent3"/>
                                    </a:lnRef>
                                    <a:fillRef idx="0">
                                      <a:schemeClr val="accent3"/>
                                    </a:fillRef>
                                    <a:effectRef idx="2">
                                      <a:schemeClr val="accent3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g:grpSp>
                                <wpg:cNvPr id="218" name="Grouper 18"/>
                                <wpg:cNvGrpSpPr/>
                                <wpg:grpSpPr>
                                  <a:xfrm>
                                    <a:off x="808756" y="720559"/>
                                    <a:ext cx="1239967" cy="1317932"/>
                                    <a:chOff x="-50788" y="-43930"/>
                                    <a:chExt cx="1008185" cy="672942"/>
                                  </a:xfrm>
                                </wpg:grpSpPr>
                                <wps:wsp>
                                  <wps:cNvPr id="219" name="Zone de texte 19"/>
                                  <wps:cNvSpPr txBox="1"/>
                                  <wps:spPr>
                                    <a:xfrm>
                                      <a:off x="205557" y="484515"/>
                                      <a:ext cx="751840" cy="14449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ffectLst/>
                                    <a:extLst>
                                      <a:ext uri="{C572A759-6A51-4108-AA02-DFA0A04FC94B}">
                                        <ma14:wrappingTextBoxFlag xmlns:ma14="http://schemas.microsoft.com/office/mac/drawingml/2011/main"/>
                                      </a:ext>
                                    </a:extLst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260BBB48" w14:textId="77777777" w:rsidR="00B53414" w:rsidRPr="005E79EC" w:rsidRDefault="00B53414" w:rsidP="005E79EC">
                                        <w:pPr>
                                          <w:rPr>
                                            <w:sz w:val="16"/>
                                            <w:szCs w:val="16"/>
                                          </w:rPr>
                                        </w:pPr>
                                        <w:r>
                                          <w:rPr>
                                            <w:sz w:val="16"/>
                                            <w:szCs w:val="16"/>
                                          </w:rPr>
                                          <w:t>Support masse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220" name="Connecteur droit avec flèche 20"/>
                                  <wps:cNvCnPr/>
                                  <wps:spPr>
                                    <a:xfrm flipH="1" flipV="1">
                                      <a:off x="-50788" y="-43930"/>
                                      <a:ext cx="332934" cy="544376"/>
                                    </a:xfrm>
                                    <a:prstGeom prst="straightConnector1">
                                      <a:avLst/>
                                    </a:prstGeom>
                                    <a:ln w="19050" cmpd="sng">
                                      <a:tailEnd type="arrow"/>
                                    </a:ln>
                                    <a:effectLst/>
                                  </wps:spPr>
                                  <wps:style>
                                    <a:lnRef idx="3">
                                      <a:schemeClr val="accent3"/>
                                    </a:lnRef>
                                    <a:fillRef idx="0">
                                      <a:schemeClr val="accent3"/>
                                    </a:fillRef>
                                    <a:effectRef idx="2">
                                      <a:schemeClr val="accent3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g:grpSp>
                                <wpg:cNvPr id="221" name="Grouper 21"/>
                                <wpg:cNvGrpSpPr/>
                                <wpg:grpSpPr>
                                  <a:xfrm>
                                    <a:off x="601213" y="501670"/>
                                    <a:ext cx="961627" cy="1654675"/>
                                    <a:chOff x="476148" y="-1971"/>
                                    <a:chExt cx="782642" cy="596736"/>
                                  </a:xfrm>
                                </wpg:grpSpPr>
                                <wps:wsp>
                                  <wps:cNvPr id="222" name="Zone de texte 22"/>
                                  <wps:cNvSpPr txBox="1"/>
                                  <wps:spPr>
                                    <a:xfrm>
                                      <a:off x="602643" y="495654"/>
                                      <a:ext cx="656147" cy="9911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ffectLst/>
                                    <a:extLst>
                                      <a:ext uri="{C572A759-6A51-4108-AA02-DFA0A04FC94B}">
                                        <ma14:wrappingTextBoxFlag xmlns:ma14="http://schemas.microsoft.com/office/mac/drawingml/2011/main"/>
                                      </a:ext>
                                    </a:extLst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7E633ECB" w14:textId="77777777" w:rsidR="00B53414" w:rsidRPr="005E79EC" w:rsidRDefault="00B53414" w:rsidP="005E79EC">
                                        <w:pPr>
                                          <w:rPr>
                                            <w:sz w:val="16"/>
                                            <w:szCs w:val="16"/>
                                          </w:rPr>
                                        </w:pPr>
                                        <w:r>
                                          <w:rPr>
                                            <w:sz w:val="16"/>
                                            <w:szCs w:val="16"/>
                                          </w:rPr>
                                          <w:t>Levier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223" name="Connecteur droit avec flèche 23"/>
                                  <wps:cNvCnPr/>
                                  <wps:spPr>
                                    <a:xfrm flipH="1" flipV="1">
                                      <a:off x="476148" y="-1971"/>
                                      <a:ext cx="232827" cy="497834"/>
                                    </a:xfrm>
                                    <a:prstGeom prst="straightConnector1">
                                      <a:avLst/>
                                    </a:prstGeom>
                                    <a:ln w="19050" cmpd="sng">
                                      <a:tailEnd type="arrow"/>
                                    </a:ln>
                                    <a:effectLst/>
                                  </wps:spPr>
                                  <wps:style>
                                    <a:lnRef idx="3">
                                      <a:schemeClr val="accent3"/>
                                    </a:lnRef>
                                    <a:fillRef idx="0">
                                      <a:schemeClr val="accent3"/>
                                    </a:fillRef>
                                    <a:effectRef idx="2">
                                      <a:schemeClr val="accent3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g:grpSp>
                                <wpg:cNvPr id="232" name="Grouper 24"/>
                                <wpg:cNvGrpSpPr/>
                                <wpg:grpSpPr>
                                  <a:xfrm>
                                    <a:off x="1122705" y="0"/>
                                    <a:ext cx="1293470" cy="282575"/>
                                    <a:chOff x="125099" y="-21619"/>
                                    <a:chExt cx="1052794" cy="144497"/>
                                  </a:xfrm>
                                </wpg:grpSpPr>
                                <wps:wsp>
                                  <wps:cNvPr id="236" name="Zone de texte 25"/>
                                  <wps:cNvSpPr txBox="1"/>
                                  <wps:spPr>
                                    <a:xfrm>
                                      <a:off x="426053" y="-21619"/>
                                      <a:ext cx="751840" cy="14449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ffectLst/>
                                    <a:extLst>
                                      <a:ext uri="{C572A759-6A51-4108-AA02-DFA0A04FC94B}">
                                        <ma14:wrappingTextBoxFlag xmlns:ma14="http://schemas.microsoft.com/office/mac/drawingml/2011/main"/>
                                      </a:ext>
                                    </a:extLst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2E348CE8" w14:textId="77777777" w:rsidR="00B53414" w:rsidRPr="005E79EC" w:rsidRDefault="00B53414" w:rsidP="006C2B13">
                                        <w:pPr>
                                          <w:rPr>
                                            <w:sz w:val="16"/>
                                            <w:szCs w:val="16"/>
                                          </w:rPr>
                                        </w:pPr>
                                        <w:r>
                                          <w:rPr>
                                            <w:sz w:val="16"/>
                                            <w:szCs w:val="16"/>
                                          </w:rPr>
                                          <w:t>Motoréducteur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237" name="Connecteur droit avec flèche 26"/>
                                  <wps:cNvCnPr/>
                                  <wps:spPr>
                                    <a:xfrm flipH="1">
                                      <a:off x="125099" y="39837"/>
                                      <a:ext cx="338601" cy="19976"/>
                                    </a:xfrm>
                                    <a:prstGeom prst="straightConnector1">
                                      <a:avLst/>
                                    </a:prstGeom>
                                    <a:ln w="19050" cmpd="sng">
                                      <a:tailEnd type="arrow"/>
                                    </a:ln>
                                    <a:effectLst/>
                                  </wps:spPr>
                                  <wps:style>
                                    <a:lnRef idx="3">
                                      <a:schemeClr val="accent3"/>
                                    </a:lnRef>
                                    <a:fillRef idx="0">
                                      <a:schemeClr val="accent3"/>
                                    </a:fillRef>
                                    <a:effectRef idx="2">
                                      <a:schemeClr val="accent3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g:grpSp>
                                <wpg:cNvPr id="238" name="Grouper 238"/>
                                <wpg:cNvGrpSpPr/>
                                <wpg:grpSpPr>
                                  <a:xfrm>
                                    <a:off x="1346835" y="240665"/>
                                    <a:ext cx="918845" cy="282575"/>
                                    <a:chOff x="3" y="-21619"/>
                                    <a:chExt cx="749161" cy="144497"/>
                                  </a:xfrm>
                                </wpg:grpSpPr>
                                <wps:wsp>
                                  <wps:cNvPr id="243" name="Zone de texte 243"/>
                                  <wps:cNvSpPr txBox="1"/>
                                  <wps:spPr>
                                    <a:xfrm>
                                      <a:off x="303627" y="-21619"/>
                                      <a:ext cx="445537" cy="14449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ffectLst/>
                                    <a:extLst>
                                      <a:ext uri="{C572A759-6A51-4108-AA02-DFA0A04FC94B}">
                                        <ma14:wrappingTextBoxFlag xmlns:ma14="http://schemas.microsoft.com/office/mac/drawingml/2011/main"/>
                                      </a:ext>
                                    </a:extLst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0FF1D128" w14:textId="77777777" w:rsidR="00B53414" w:rsidRPr="005E79EC" w:rsidRDefault="00B53414" w:rsidP="006C2B13">
                                        <w:pPr>
                                          <w:rPr>
                                            <w:sz w:val="16"/>
                                            <w:szCs w:val="16"/>
                                          </w:rPr>
                                        </w:pPr>
                                        <w:r>
                                          <w:rPr>
                                            <w:sz w:val="16"/>
                                            <w:szCs w:val="16"/>
                                          </w:rPr>
                                          <w:t>Chariot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244" name="Connecteur droit avec flèche 244"/>
                                  <wps:cNvCnPr/>
                                  <wps:spPr>
                                    <a:xfrm flipH="1">
                                      <a:off x="3" y="43529"/>
                                      <a:ext cx="342532" cy="36299"/>
                                    </a:xfrm>
                                    <a:prstGeom prst="straightConnector1">
                                      <a:avLst/>
                                    </a:prstGeom>
                                    <a:ln w="19050" cmpd="sng">
                                      <a:tailEnd type="arrow"/>
                                    </a:ln>
                                    <a:effectLst/>
                                  </wps:spPr>
                                  <wps:style>
                                    <a:lnRef idx="3">
                                      <a:schemeClr val="accent3"/>
                                    </a:lnRef>
                                    <a:fillRef idx="0">
                                      <a:schemeClr val="accent3"/>
                                    </a:fillRef>
                                    <a:effectRef idx="2">
                                      <a:schemeClr val="accent3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g:grpSp>
                                <wpg:cNvPr id="239" name="Grouper 42"/>
                                <wpg:cNvGrpSpPr/>
                                <wpg:grpSpPr>
                                  <a:xfrm>
                                    <a:off x="-56086" y="554355"/>
                                    <a:ext cx="805815" cy="1477016"/>
                                    <a:chOff x="517448" y="72074"/>
                                    <a:chExt cx="656147" cy="532793"/>
                                  </a:xfrm>
                                </wpg:grpSpPr>
                                <wps:wsp>
                                  <wps:cNvPr id="240" name="Zone de texte 43"/>
                                  <wps:cNvSpPr txBox="1"/>
                                  <wps:spPr>
                                    <a:xfrm>
                                      <a:off x="517448" y="505756"/>
                                      <a:ext cx="656147" cy="9911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ffectLst/>
                                    <a:extLst>
                                      <a:ext uri="{C572A759-6A51-4108-AA02-DFA0A04FC94B}">
                                        <ma14:wrappingTextBoxFlag xmlns:ma14="http://schemas.microsoft.com/office/mac/drawingml/2011/main"/>
                                      </a:ext>
                                    </a:extLst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34B56725" w14:textId="77777777" w:rsidR="00B53414" w:rsidRPr="005E79EC" w:rsidRDefault="00B53414" w:rsidP="006C2B13">
                                        <w:pPr>
                                          <w:rPr>
                                            <w:sz w:val="16"/>
                                            <w:szCs w:val="16"/>
                                          </w:rPr>
                                        </w:pPr>
                                        <w:r>
                                          <w:rPr>
                                            <w:sz w:val="16"/>
                                            <w:szCs w:val="16"/>
                                          </w:rPr>
                                          <w:t>Galet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241" name="Connecteur droit avec flèche 44"/>
                                  <wps:cNvCnPr/>
                                  <wps:spPr>
                                    <a:xfrm flipV="1">
                                      <a:off x="636981" y="72074"/>
                                      <a:ext cx="94114" cy="438460"/>
                                    </a:xfrm>
                                    <a:prstGeom prst="straightConnector1">
                                      <a:avLst/>
                                    </a:prstGeom>
                                    <a:ln w="19050" cmpd="sng">
                                      <a:tailEnd type="arrow"/>
                                    </a:ln>
                                    <a:effectLst/>
                                  </wps:spPr>
                                  <wps:style>
                                    <a:lnRef idx="3">
                                      <a:schemeClr val="accent3"/>
                                    </a:lnRef>
                                    <a:fillRef idx="0">
                                      <a:schemeClr val="accent3"/>
                                    </a:fillRef>
                                    <a:effectRef idx="2">
                                      <a:schemeClr val="accent3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g:grpSp>
                                <wpg:cNvPr id="242" name="Grouper 45"/>
                                <wpg:cNvGrpSpPr/>
                                <wpg:grpSpPr>
                                  <a:xfrm>
                                    <a:off x="264580" y="-345823"/>
                                    <a:ext cx="675467" cy="415280"/>
                                    <a:chOff x="-1006648" y="-399456"/>
                                    <a:chExt cx="550728" cy="212357"/>
                                  </a:xfrm>
                                </wpg:grpSpPr>
                                <wps:wsp>
                                  <wps:cNvPr id="245" name="Zone de texte 46"/>
                                  <wps:cNvSpPr txBox="1"/>
                                  <wps:spPr>
                                    <a:xfrm>
                                      <a:off x="-901457" y="-399456"/>
                                      <a:ext cx="445537" cy="14449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ffectLst/>
                                    <a:extLst>
                                      <a:ext uri="{C572A759-6A51-4108-AA02-DFA0A04FC94B}">
                                        <ma14:wrappingTextBoxFlag xmlns:ma14="http://schemas.microsoft.com/office/mac/drawingml/2011/main"/>
                                      </a:ext>
                                    </a:extLst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55487FCD" w14:textId="77777777" w:rsidR="00B53414" w:rsidRPr="005E79EC" w:rsidRDefault="00B53414" w:rsidP="006C2B13">
                                        <w:pPr>
                                          <w:rPr>
                                            <w:sz w:val="16"/>
                                            <w:szCs w:val="16"/>
                                          </w:rPr>
                                        </w:pPr>
                                        <w:r>
                                          <w:rPr>
                                            <w:sz w:val="16"/>
                                            <w:szCs w:val="16"/>
                                          </w:rPr>
                                          <w:t>Patin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246" name="Connecteur droit avec flèche 47"/>
                                  <wps:cNvCnPr/>
                                  <wps:spPr>
                                    <a:xfrm flipH="1">
                                      <a:off x="-1006648" y="-299029"/>
                                      <a:ext cx="210350" cy="111930"/>
                                    </a:xfrm>
                                    <a:prstGeom prst="straightConnector1">
                                      <a:avLst/>
                                    </a:prstGeom>
                                    <a:ln w="19050" cmpd="sng">
                                      <a:tailEnd type="arrow"/>
                                    </a:ln>
                                    <a:effectLst/>
                                  </wps:spPr>
                                  <wps:style>
                                    <a:lnRef idx="3">
                                      <a:schemeClr val="accent3"/>
                                    </a:lnRef>
                                    <a:fillRef idx="0">
                                      <a:schemeClr val="accent3"/>
                                    </a:fillRef>
                                    <a:effectRef idx="2">
                                      <a:schemeClr val="accent3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  <wps:wsp>
                              <wps:cNvPr id="247" name="Connecteur droit avec flèche 1"/>
                              <wps:cNvCnPr/>
                              <wps:spPr>
                                <a:xfrm flipH="1" flipV="1">
                                  <a:off x="1451616" y="808002"/>
                                  <a:ext cx="825193" cy="57502"/>
                                </a:xfrm>
                                <a:prstGeom prst="straightConnector1">
                                  <a:avLst/>
                                </a:prstGeom>
                                <a:ln w="19050" cmpd="sng">
                                  <a:tailEnd type="arrow"/>
                                </a:ln>
                                <a:effectLst/>
                              </wps:spPr>
                              <wps:style>
                                <a:lnRef idx="3">
                                  <a:schemeClr val="accent3"/>
                                </a:lnRef>
                                <a:fillRef idx="0">
                                  <a:schemeClr val="accent3"/>
                                </a:fillRef>
                                <a:effectRef idx="2">
                                  <a:schemeClr val="accent3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248" name="Zone de texte 53"/>
                            <wps:cNvSpPr txBox="1"/>
                            <wps:spPr>
                              <a:xfrm>
                                <a:off x="2411535" y="768880"/>
                                <a:ext cx="611865" cy="4319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E44AFDD" w14:textId="77777777" w:rsidR="00B53414" w:rsidRPr="005E79EC" w:rsidRDefault="00B53414" w:rsidP="006C2B13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Fixation moteur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49" name="Connecteur droit avec flèche 55"/>
                          <wps:cNvCnPr/>
                          <wps:spPr>
                            <a:xfrm flipH="1" flipV="1">
                              <a:off x="328930" y="1280796"/>
                              <a:ext cx="61670" cy="1030719"/>
                            </a:xfrm>
                            <a:prstGeom prst="straightConnector1">
                              <a:avLst/>
                            </a:prstGeom>
                            <a:ln w="19050" cmpd="sng">
                              <a:tailEnd type="arrow"/>
                            </a:ln>
                            <a:effectLst/>
                          </wps:spPr>
                          <wps:style>
                            <a:lnRef idx="3">
                              <a:schemeClr val="accent3"/>
                            </a:lnRef>
                            <a:fillRef idx="0">
                              <a:schemeClr val="accent3"/>
                            </a:fillRef>
                            <a:effectRef idx="2">
                              <a:schemeClr val="accent3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50" name="Zone de texte 56"/>
                          <wps:cNvSpPr txBox="1"/>
                          <wps:spPr>
                            <a:xfrm>
                              <a:off x="289579" y="2295800"/>
                              <a:ext cx="805815" cy="2743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841F5F5" w14:textId="556E2BF5" w:rsidR="00B53414" w:rsidRPr="005E79EC" w:rsidRDefault="00B53414" w:rsidP="006C2B13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Capteur</w:t>
                                </w:r>
                                <w:r w:rsidR="008D68BD">
                                  <w:rPr>
                                    <w:sz w:val="16"/>
                                    <w:szCs w:val="16"/>
                                  </w:rPr>
                                  <w:t>s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t xml:space="preserve"> IR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BF1C107" id="Grouper 253" o:spid="_x0000_s1026" style="position:absolute;left:0;text-align:left;margin-left:301.1pt;margin-top:13.85pt;width:231.5pt;height:203.65pt;z-index:251668480;mso-width-relative:margin;mso-height-relative:margin" coordorigin=",-16829" coordsize="2941021,2586949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52" o:spid="_x0000_s1027" type="#_x0000_t75" style="position:absolute;top:162685;width:2689860;height:225996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FHC&#10;dmfGAAAA3AAAAA8AAABkcnMvZG93bnJldi54bWxEj09rwkAUxO8Fv8PyBG91Y0qlpK6iVvEPeNC0&#10;B2+P7DMJZt+G7GrSb98tCB6HmfkNM5l1phJ3alxpWcFoGIEgzqwuOVfwna5fP0A4j6yxskwKfsnB&#10;bNp7mWCibctHup98LgKEXYIKCu/rREqXFWTQDW1NHLyLbQz6IJtc6gbbADeVjKNoLA2WHBYKrGlZ&#10;UHY93YyC8yLdrb6OK/mjd/ki3dKmPezflBr0u/knCE+df4Yf7a1WEL/H8H8mHAE5/QM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UcJ2Z8YAAADcAAAADwAAAAAAAAAAAAAAAACc&#10;AgAAZHJzL2Rvd25yZXYueG1sUEsFBgAAAAAEAAQA9wAAAI8DAAAAAA==&#10;">
                  <v:imagedata r:id="rId10" o:title=""/>
                  <v:path arrowok="t"/>
                </v:shape>
                <v:group id="Grouper 57" o:spid="_x0000_s1028" style="position:absolute;left:173905;top:-16829;width:2767116;height:2586949" coordorigin="289579,-16829" coordsize="2768296,258694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AHbUr3GAAAA3AAA&#10;AA8AAAAAAAAAAAAAAAAAqQIAAGRycy9kb3ducmV2LnhtbFBLBQYAAAAABAAEAPoAAACcAwAAAAA=&#10;">
                  <v:group id="Grouper 54" o:spid="_x0000_s1029" style="position:absolute;left:507483;top:-16829;width:2550392;height:2501529" coordorigin="507483,-16829" coordsize="2550392,250152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">
                    <v:group id="Grouper 50" o:spid="_x0000_s1030" style="position:absolute;left:507483;top:-16829;width:2550392;height:2501529" coordorigin="507483,-16829" coordsize="2550392,250152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6dMhmxAAAANwAAAAP&#10;AAAAAAAAAAAAAAAAAKkCAABkcnMvZG93bnJldi54bWxQSwUGAAAAAAQABAD6AAAAmgMAAAAA&#10;">
                      <v:group id="Grouper 48" o:spid="_x0000_s1031" style="position:absolute;left:507483;top:-16829;width:2550392;height:2501529" coordorigin="-56086,-345823" coordsize="2548762,250216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qA2v+xAAAANwAAAAP&#10;AAAAAAAAAAAAAAAAAKkCAABkcnMvZG93bnJldi54bWxQSwUGAAAAAAQABAD6AAAAmgMAAAAA&#10;">
                        <v:group id="Grouper 17" o:spid="_x0000_s1032" style="position:absolute;left:1442722;top:1354457;width:1049954;height:514417" coordorigin="2,2" coordsize="1049954,51441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AVPzmXGAAAA3AAA&#10;AA8AAAAAAAAAAAAAAAAAqQIAAGRycy9kb3ducmV2LnhtbFBLBQYAAAAABAAEAPoAAACcAwAAAAA=&#10;">
                          <v:shapetype id="_x0000_t202" coordsize="21600,21600" o:spt="202" path="m0,0l0,21600,21600,21600,21600,0xe">
                            <v:stroke joinstyle="miter"/>
                            <v:path gradientshapeok="t" o:connecttype="rect"/>
                          </v:shapetype>
                          <v:shape id="Zone de texte 14" o:spid="_x0000_s1033" type="#_x0000_t202" style="position:absolute;left:298116;top:268039;width:751840;height:24638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SCdWuxAAA&#10;ANwAAAAPAAAAZHJzL2Rvd25yZXYueG1sRI9Ba8JAFITvQv/D8gq96W7EhjZ1DWIReqoYW8HbI/tM&#10;QrNvQ3Zr0n/fFQSPw8x8wyzz0bbiQr1vHGtIZgoEcelMw5WGr8N2+gLCB2SDrWPS8Ece8tXDZImZ&#10;cQPv6VKESkQI+ww11CF0mZS+rMmin7mOOHpn11sMUfaVND0OEW5bOVcqlRYbjgs1drSpqfwpfq2G&#10;78/z6bhQu+rdPneDG5Vk+yq1fnoc128gAo3hHr61P4yGeZLC9Uw8AnL1D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UgnVrsQAAADcAAAADwAAAAAAAAAAAAAAAACXAgAAZHJzL2Rv&#10;d25yZXYueG1sUEsFBgAAAAAEAAQA9QAAAIgDAAAAAA==&#10;" filled="f" stroked="f">
                            <v:textbox>
                              <w:txbxContent>
                                <w:p w14:paraId="55ED5EDD" w14:textId="77777777" w:rsidR="00B53414" w:rsidRPr="005E79EC" w:rsidRDefault="00B53414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5E79EC">
                                    <w:rPr>
                                      <w:sz w:val="16"/>
                                      <w:szCs w:val="16"/>
                                    </w:rPr>
                                    <w:t>Pupitre</w:t>
                                  </w:r>
                                </w:p>
                              </w:txbxContent>
                            </v:textbox>
                          </v:shape>
                          <v:shapetype id="_x0000_t32" coordsize="21600,21600" o:spt="32" o:oned="t" path="m0,0l21600,21600e" filled="f">
                            <v:path arrowok="t" fillok="f" o:connecttype="none"/>
                            <o:lock v:ext="edit" shapetype="t"/>
                          </v:shapetype>
                          <v:shape id="Connecteur droit avec flèche 15" o:spid="_x0000_s1034" type="#_x0000_t32" style="position:absolute;left:2;top:2;width:386920;height:308781;flip:x 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6mjJ4sYAAADcAAAADwAAAGRycy9kb3ducmV2LnhtbESPX2vCQBDE3wv9DscWfCl6MdAq0VNK&#10;QdEWof57X3LbJDS3F3OrSb99r1Do4zAzv2Hmy97V6kZtqDwbGI8SUMS5txUXBk7H1XAKKgiyxdoz&#10;GfimAMvF/d0cM+s73tPtIIWKEA4ZGihFmkzrkJfkMIx8Qxy9T986lCjbQtsWuwh3tU6T5Fk7rDgu&#10;lNjQa0n51+HqDGyeqkf66I7XVM6XZPu2e9/KemLM4KF/mYES6uU//NfeWAPpeAK/Z+IR0Isf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OpoyeLGAAAA3AAAAA8AAAAAAAAA&#10;AAAAAAAAoQIAAGRycy9kb3ducmV2LnhtbFBLBQYAAAAABAAEAPkAAACUAwAAAAA=&#10;" strokecolor="#9bbb59 [3206]" strokeweight="1.5pt">
                            <v:stroke endarrow="open"/>
                          </v:shape>
                        </v:group>
                        <v:group id="Grouper 18" o:spid="_x0000_s1035" style="position:absolute;left:808756;top:720559;width:1239967;height:1317932" coordorigin="-50788,-43930" coordsize="1008185,67294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">
                          <v:shape id="Zone de texte 19" o:spid="_x0000_s1036" type="#_x0000_t202" style="position:absolute;left:205557;top:484515;width:751840;height:144497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jlkHcwwAA&#10;ANwAAAAPAAAAZHJzL2Rvd25yZXYueG1sRI9Bi8IwFITvwv6H8Ba8aaKorNUoiyJ4UtTdBW+P5tmW&#10;bV5KE23990YQPA4z8w0zX7a2FDeqfeFYw6CvQBCnzhScafg5bXpfIHxANlg6Jg138rBcfHTmmBjX&#10;8IFux5CJCGGfoIY8hCqR0qc5WfR9VxFH7+JqiyHKOpOmxibCbSmHSk2kxYLjQo4VrXJK/49Xq+F3&#10;dzn/jdQ+W9tx1bhWSbZTqXX3s/2egQjUhnf41d4aDcPBFJ5n4hGQiw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jlkHcwwAAANwAAAAPAAAAAAAAAAAAAAAAAJcCAABkcnMvZG93&#10;bnJldi54bWxQSwUGAAAAAAQABAD1AAAAhwMAAAAA&#10;" filled="f" stroked="f">
                            <v:textbox>
                              <w:txbxContent>
                                <w:p w14:paraId="260BBB48" w14:textId="77777777" w:rsidR="00B53414" w:rsidRPr="005E79EC" w:rsidRDefault="00B53414" w:rsidP="005E79EC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Support masse</w:t>
                                  </w:r>
                                </w:p>
                              </w:txbxContent>
                            </v:textbox>
                          </v:shape>
                          <v:shape id="Connecteur droit avec flèche 20" o:spid="_x0000_s1037" type="#_x0000_t32" style="position:absolute;left:-50788;top:-43930;width:332934;height:544376;flip:x 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q+2bK8MAAADcAAAADwAAAGRycy9kb3ducmV2LnhtbERPS2vCQBC+F/wPyxR6Ed0YaCvRVURo&#10;UUuh9XEfsmMSmp1Ns6NJ/717EHr8+N7zZe9qdaU2VJ4NTMYJKOLc24oLA8fD22gKKgiyxdozGfij&#10;AMvF4GGOmfUdf9N1L4WKIRwyNFCKNJnWIS/JYRj7hjhyZ986lAjbQtsWuxjuap0myYt2WHFsKLGh&#10;dUn5z/7iDGyeqyF9dYdLKqffZLv7/NjK+6sxT4/9agZKqJd/8d29sQbSNM6PZ+IR0IsbAA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KvtmyvDAAAA3AAAAA8AAAAAAAAAAAAA&#10;AAAAoQIAAGRycy9kb3ducmV2LnhtbFBLBQYAAAAABAAEAPkAAACRAwAAAAA=&#10;" strokecolor="#9bbb59 [3206]" strokeweight="1.5pt">
                            <v:stroke endarrow="open"/>
                          </v:shape>
                        </v:group>
                        <v:group id="Grouper 21" o:spid="_x0000_s1038" style="position:absolute;left:601213;top:501670;width:961627;height:1654675" coordorigin="476148,-1971" coordsize="782642,596736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LQYAtvGAAAA3AAA&#10;AA8AAAAAAAAAAAAAAAAAqQIAAGRycy9kb3ducmV2LnhtbFBLBQYAAAAABAAEAPoAAACcAwAAAAA=&#10;">
                          <v:shape id="Zone de texte 22" o:spid="_x0000_s1039" type="#_x0000_t202" style="position:absolute;left:602643;top:495654;width:656147;height:99111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jXhkQxAAA&#10;ANwAAAAPAAAAZHJzL2Rvd25yZXYueG1sRI/NasMwEITvhbyD2EBvtRTTlsSJEkJLoKeWOj+Q22Jt&#10;bBNrZSzFdt++KhRyHGbmG2a1GW0jeup87VjDLFEgiAtnai41HPa7pzkIH5ANNo5Jww952KwnDyvM&#10;jBv4m/o8lCJC2GeooQqhzaT0RUUWfeJa4uhdXGcxRNmV0nQ4RLhtZKrUq7RYc1yosKW3ioprfrMa&#10;jp+X8+lZfZXv9qUd3Kgk24XU+nE6bpcgAo3hHv5vfxgNaZrC35l4BOT6F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414ZEMQAAADcAAAADwAAAAAAAAAAAAAAAACXAgAAZHJzL2Rv&#10;d25yZXYueG1sUEsFBgAAAAAEAAQA9QAAAIgDAAAAAA==&#10;" filled="f" stroked="f">
                            <v:textbox>
                              <w:txbxContent>
                                <w:p w14:paraId="7E633ECB" w14:textId="77777777" w:rsidR="00B53414" w:rsidRPr="005E79EC" w:rsidRDefault="00B53414" w:rsidP="005E79EC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Levier</w:t>
                                  </w:r>
                                </w:p>
                              </w:txbxContent>
                            </v:textbox>
                          </v:shape>
                          <v:shape id="Connecteur droit avec flèche 23" o:spid="_x0000_s1040" type="#_x0000_t32" style="position:absolute;left:476148;top:-1971;width:232827;height:497834;flip:x 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Wz8FXMYAAADcAAAADwAAAGRycy9kb3ducmV2LnhtbESPX0vDQBDE34V+h2MLvoi9GKlK2msp&#10;gtI/FLTV9yW3TUJzezG3beK37xUEH4eZ+Q0znfeuVmdqQ+XZwMMoAUWce1txYeBr/3b/AioIssXa&#10;Mxn4pQDz2eBmipn1HX/SeSeFihAOGRooRZpM65CX5DCMfEMcvYNvHUqUbaFti12Eu1qnSfKkHVYc&#10;F0ps6LWk/Lg7OQPLcXVHH93+lMr3T7JabzcreX825nbYLyaghHr5D/+1l9ZAmj7C9Uw8Anp2AQ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Fs/BVzGAAAA3AAAAA8AAAAAAAAA&#10;AAAAAAAAoQIAAGRycy9kb3ducmV2LnhtbFBLBQYAAAAABAAEAPkAAACUAwAAAAA=&#10;" strokecolor="#9bbb59 [3206]" strokeweight="1.5pt">
                            <v:stroke endarrow="open"/>
                          </v:shape>
                        </v:group>
                        <v:group id="Grouper 24" o:spid="_x0000_s1041" style="position:absolute;left:1122705;width:1293470;height:282575" coordorigin="125099,-21619" coordsize="1052794,14449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DBEwpxxAAAANwAAAAP&#10;AAAAAAAAAAAAAAAAAKkCAABkcnMvZG93bnJldi54bWxQSwUGAAAAAAQABAD6AAAAmgMAAAAA&#10;">
                          <v:shape id="Zone de texte 25" o:spid="_x0000_s1042" type="#_x0000_t202" style="position:absolute;left:426053;top:-21619;width:751840;height:144497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ZvInOwwAA&#10;ANwAAAAPAAAAZHJzL2Rvd25yZXYueG1sRI9BawIxFITvgv8hPMGbJloVuxpFLIWelNpa8PbYPHcX&#10;Ny/LJrrrvzeC0OMwM98wy3VrS3Gj2heONYyGCgRx6kzBmYbfn8/BHIQPyAZLx6ThTh7Wq25niYlx&#10;DX/T7RAyESHsE9SQh1AlUvo0J4t+6Cri6J1dbTFEWWfS1NhEuC3lWKmZtFhwXMixom1O6eVwtRqO&#10;u/Ppb6L22YedVo1rlWT7LrXu99rNAkSgNvyHX+0vo2H8NoPnmXgE5OoB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ZvInOwwAAANwAAAAPAAAAAAAAAAAAAAAAAJcCAABkcnMvZG93&#10;bnJldi54bWxQSwUGAAAAAAQABAD1AAAAhwMAAAAA&#10;" filled="f" stroked="f">
                            <v:textbox>
                              <w:txbxContent>
                                <w:p w14:paraId="2E348CE8" w14:textId="77777777" w:rsidR="00B53414" w:rsidRPr="005E79EC" w:rsidRDefault="00B53414" w:rsidP="006C2B13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Motoréducteur</w:t>
                                  </w:r>
                                </w:p>
                              </w:txbxContent>
                            </v:textbox>
                          </v:shape>
                          <v:shape id="Connecteur droit avec flèche 26" o:spid="_x0000_s1043" type="#_x0000_t32" style="position:absolute;left:125099;top:39837;width:338601;height:19976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KSrc88UAAADcAAAADwAAAGRycy9kb3ducmV2LnhtbESPQYvCMBSE74L/ITzBi6ypCrrbNYoI&#10;gogsWAU9PppnW21eShNt/fdmYWGPw8x8w8yXrSnFk2pXWFYwGkYgiFOrC84UnI6bj08QziNrLC2T&#10;ghc5WC66nTnG2jZ8oGfiMxEg7GJUkHtfxVK6NCeDbmgr4uBdbW3QB1lnUtfYBLgp5TiKptJgwWEh&#10;x4rWOaX35GEUNNtit45uD/kl8XJOZtN08HPYK9XvtatvEJ5a/x/+a2+1gvFkBr9nwhGQizcA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KSrc88UAAADcAAAADwAAAAAAAAAA&#10;AAAAAAChAgAAZHJzL2Rvd25yZXYueG1sUEsFBgAAAAAEAAQA+QAAAJMDAAAAAA==&#10;" strokecolor="#9bbb59 [3206]" strokeweight="1.5pt">
                            <v:stroke endarrow="open"/>
                          </v:shape>
                        </v:group>
                        <v:group id="Grouper 238" o:spid="_x0000_s1044" style="position:absolute;left:1346835;top:240665;width:918845;height:282575" coordorigin="3,-21619" coordsize="749161,14449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KD7PZvDAAAA3AAAAA8A&#10;AAAAAAAAAAAAAAAAqQIAAGRycy9kb3ducmV2LnhtbFBLBQYAAAAABAAEAPoAAACZAwAAAAA=&#10;">
                          <v:shape id="Zone de texte 243" o:spid="_x0000_s1045" type="#_x0000_t202" style="position:absolute;left:303627;top:-21619;width:445537;height:144497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RzVkrxQAA&#10;ANwAAAAPAAAAZHJzL2Rvd25yZXYueG1sRI9La8MwEITvgfwHsYHeGql5lMS1HEJCoaeE5gW9LdbG&#10;NrVWxlJj999XgUKOw8x8w6Sr3tbiRq2vHGt4GSsQxLkzFRcaTsf35wUIH5AN1o5Jwy95WGXDQYqJ&#10;cR1/0u0QChEh7BPUUIbQJFL6vCSLfuwa4uhdXWsxRNkW0rTYRbit5USpV2mx4rhQYkObkvLvw4/V&#10;cN5dvy4ztS+2dt50rleS7VJq/TTq128gAvXhEf5vfxgNk9kU7mfiEZDZH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FHNWSvFAAAA3AAAAA8AAAAAAAAAAAAAAAAAlwIAAGRycy9k&#10;b3ducmV2LnhtbFBLBQYAAAAABAAEAPUAAACJAwAAAAA=&#10;" filled="f" stroked="f">
                            <v:textbox>
                              <w:txbxContent>
                                <w:p w14:paraId="0FF1D128" w14:textId="77777777" w:rsidR="00B53414" w:rsidRPr="005E79EC" w:rsidRDefault="00B53414" w:rsidP="006C2B13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Chariot</w:t>
                                  </w:r>
                                </w:p>
                              </w:txbxContent>
                            </v:textbox>
                          </v:shape>
                          <v:shape id="Connecteur droit avec flèche 244" o:spid="_x0000_s1046" type="#_x0000_t32" style="position:absolute;left:3;top:43529;width:342532;height:36299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gf4x+cYAAADcAAAADwAAAGRycy9kb3ducmV2LnhtbESPQWvCQBSE70L/w/KEXqTZKMG2qasU&#10;QQilCEahPT6yr0lq9m3Ibkz8925B6HGYmW+Y1WY0jbhQ52rLCuZRDIK4sLrmUsHpuHt6AeE8ssbG&#10;Mim4koPN+mGywlTbgQ90yX0pAoRdigoq79tUSldUZNBFtiUO3o/tDPogu1LqDocAN41cxPFSGqw5&#10;LFTY0rai4pz3RsGQ1R/b+LeXrxK/v/LnZTHbHz6VepyO728gPI3+P3xvZ1rBIkng70w4AnJ9Aw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IH+MfnGAAAA3AAAAA8AAAAAAAAA&#10;AAAAAAAAoQIAAGRycy9kb3ducmV2LnhtbFBLBQYAAAAABAAEAPkAAACUAwAAAAA=&#10;" strokecolor="#9bbb59 [3206]" strokeweight="1.5pt">
                            <v:stroke endarrow="open"/>
                          </v:shape>
                        </v:group>
                        <v:group id="Grouper 42" o:spid="_x0000_s1047" style="position:absolute;left:-56086;top:554355;width:805815;height:1477016" coordorigin="517448,72074" coordsize="656147,532793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M+3mADGAAAA3AAA&#10;AA8AAAAAAAAAAAAAAAAAqQIAAGRycy9kb3ducmV2LnhtbFBLBQYAAAAABAAEAPoAAACcAwAAAAA=&#10;">
                          <v:shape id="Zone de texte 43" o:spid="_x0000_s1048" type="#_x0000_t202" style="position:absolute;left:517448;top:505756;width:656147;height:99111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hH8dcwQAA&#10;ANwAAAAPAAAAZHJzL2Rvd25yZXYueG1sRE/Pa8IwFL4P/B/CE7ytidINVxtFHMJOk+k28PZonm2x&#10;eSlN1nb/vTkIHj++3/lmtI3oqfO1Yw3zRIEgLpypudTwfdo/L0H4gGywcUwa/snDZj15yjEzbuAv&#10;6o+hFDGEfYYaqhDaTEpfVGTRJ64ljtzFdRZDhF0pTYdDDLeNXCj1Ki3WHBsqbGlXUXE9/lkNP5+X&#10;82+qDuW7fWkHNyrJ9k1qPZuO2xWIQGN4iO/uD6Nhkcb58Uw8AnJ9A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oR/HXMEAAADcAAAADwAAAAAAAAAAAAAAAACXAgAAZHJzL2Rvd25y&#10;ZXYueG1sUEsFBgAAAAAEAAQA9QAAAIUDAAAAAA==&#10;" filled="f" stroked="f">
                            <v:textbox>
                              <w:txbxContent>
                                <w:p w14:paraId="34B56725" w14:textId="77777777" w:rsidR="00B53414" w:rsidRPr="005E79EC" w:rsidRDefault="00B53414" w:rsidP="006C2B13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Galet</w:t>
                                  </w:r>
                                </w:p>
                              </w:txbxContent>
                            </v:textbox>
                          </v:shape>
                          <v:shape id="Connecteur droit avec flèche 44" o:spid="_x0000_s1049" type="#_x0000_t32" style="position:absolute;left:636981;top:72074;width:94114;height:438460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kYmSYcYAAADcAAAADwAAAGRycy9kb3ducmV2LnhtbESPQWvCQBSE74X+h+UJXopulJJqdJUi&#10;CKGUQqLQHh/Z1yQ1+zZk1yT+e7dQ6HGYmW+Y7X40jeipc7VlBYt5BIK4sLrmUsH5dJytQDiPrLGx&#10;TApu5GC/e3zYYqLtwBn1uS9FgLBLUEHlfZtI6YqKDLq5bYmD9207gz7IrpS6wyHATSOXURRLgzWH&#10;hQpbOlRUXPKrUTCk9dsh+rnKtcSvz/wlLp4+snelppPxdQPC0+j/w3/tVCtYPi/g90w4AnJ3Bw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JGJkmHGAAAA3AAAAA8AAAAAAAAA&#10;AAAAAAAAoQIAAGRycy9kb3ducmV2LnhtbFBLBQYAAAAABAAEAPkAAACUAwAAAAA=&#10;" strokecolor="#9bbb59 [3206]" strokeweight="1.5pt">
                            <v:stroke endarrow="open"/>
                          </v:shape>
                        </v:group>
                        <v:group id="Grouper 45" o:spid="_x0000_s1050" style="position:absolute;left:264580;top:-345823;width:675467;height:415280" coordorigin="-1006648,-399456" coordsize="550728,21235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mRV5DMUAAADcAAAA&#10;DwAAAAAAAAAAAAAAAACpAgAAZHJzL2Rvd25yZXYueG1sUEsFBgAAAAAEAAQA+gAAAJsDAAAAAA==&#10;">
                          <v:shape id="Zone de texte 46" o:spid="_x0000_s1051" type="#_x0000_t202" style="position:absolute;left:-901457;top:-399456;width:445537;height:144497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xaGTExAAA&#10;ANwAAAAPAAAAZHJzL2Rvd25yZXYueG1sRI9Ba8JAFITvgv9heYXezG7FSJtmFWkRerKYtoK3R/aZ&#10;hGbfhuxq4r/vCkKPw8x8w+Tr0bbiQr1vHGt4ShQI4tKZhisN31/b2TMIH5ANto5Jw5U8rFfTSY6Z&#10;cQPv6VKESkQI+ww11CF0mZS+rMmiT1xHHL2T6y2GKPtKmh6HCLetnCu1lBYbjgs1dvRWU/lbnK2G&#10;n93peFioz+rdpt3gRiXZvkitHx/GzSuIQGP4D9/bH0bDfJHC7Uw8AnL1B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sWhkxMQAAADcAAAADwAAAAAAAAAAAAAAAACXAgAAZHJzL2Rv&#10;d25yZXYueG1sUEsFBgAAAAAEAAQA9QAAAIgDAAAAAA==&#10;" filled="f" stroked="f">
                            <v:textbox>
                              <w:txbxContent>
                                <w:p w14:paraId="55487FCD" w14:textId="77777777" w:rsidR="00B53414" w:rsidRPr="005E79EC" w:rsidRDefault="00B53414" w:rsidP="006C2B13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Patin</w:t>
                                  </w:r>
                                </w:p>
                              </w:txbxContent>
                            </v:textbox>
                          </v:shape>
                          <v:shape id="Connecteur droit avec flèche 47" o:spid="_x0000_s1052" type="#_x0000_t32" style="position:absolute;left:-1006648;top:-299029;width:210350;height:111930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HmAKFcUAAADcAAAADwAAAGRycy9kb3ducmV2LnhtbESPQWvCQBSE7wX/w/KEXorZKCW20VVE&#10;KEgRwViwx0f2maTNvg3Z1cR/7wqCx2FmvmHmy97U4kKtqywrGEcxCOLc6ooLBT+Hr9EHCOeRNdaW&#10;ScGVHCwXg5c5ptp2vKdL5gsRIOxSVFB636RSurwkgy6yDXHwTrY16INsC6lb7ALc1HISx4k0WHFY&#10;KLGhdUn5f3Y2CrpN9b2O/87yU+LvMZsm+dtuv1XqddivZiA89f4ZfrQ3WsHkPYH7mXAE5OIG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HmAKFcUAAADcAAAADwAAAAAAAAAA&#10;AAAAAAChAgAAZHJzL2Rvd25yZXYueG1sUEsFBgAAAAAEAAQA+QAAAJMDAAAAAA==&#10;" strokecolor="#9bbb59 [3206]" strokeweight="1.5pt">
                            <v:stroke endarrow="open"/>
                          </v:shape>
                        </v:group>
                      </v:group>
                      <v:shape id="Connecteur droit avec flèche 1" o:spid="_x0000_s1053" type="#_x0000_t32" style="position:absolute;left:1451616;top:808002;width:825193;height:57502;flip:x 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+dvm/8YAAADcAAAADwAAAGRycy9kb3ducmV2LnhtbESPX0vDQBDE3wW/w7GCL9JeDNqWtNdS&#10;BKV/KGir70tum4Tm9mJu28Rv3xMEH4eZ+Q0zW/SuVhdqQ+XZwOMwAUWce1txYeDz8DqYgAqCbLH2&#10;TAZ+KMBifnszw8z6jj/ospdCRQiHDA2UIk2mdchLchiGviGO3tG3DiXKttC2xS7CXa3TJBlphxXH&#10;hRIbeikpP+3PzsDquXqg9+5wTuXrO1lvdtu1vI2Nub/rl1NQQr38h//aK2sgfRrD75l4BPT8Cg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Pnb5v/GAAAA3AAAAA8AAAAAAAAA&#10;AAAAAAAAoQIAAGRycy9kb3ducmV2LnhtbFBLBQYAAAAABAAEAPkAAACUAwAAAAA=&#10;" strokecolor="#9bbb59 [3206]" strokeweight="1.5pt">
                        <v:stroke endarrow="open"/>
                      </v:shape>
                    </v:group>
                    <v:shape id="Zone de texte 53" o:spid="_x0000_s1054" type="#_x0000_t202" style="position:absolute;left:2411535;top:768880;width:611865;height:4319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factawQAA&#10;ANwAAAAPAAAAZHJzL2Rvd25yZXYueG1sRE/Pa8IwFL4P/B/CE7ytidINVxtFHMJOk+k28PZonm2x&#10;eSlN1nb/vTkIHj++3/lmtI3oqfO1Yw3zRIEgLpypudTwfdo/L0H4gGywcUwa/snDZj15yjEzbuAv&#10;6o+hFDGEfYYaqhDaTEpfVGTRJ64ljtzFdRZDhF0pTYdDDLeNXCj1Ki3WHBsqbGlXUXE9/lkNP5+X&#10;82+qDuW7fWkHNyrJ9k1qPZuO2xWIQGN4iO/uD6Nhkca18Uw8AnJ9A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X2nLWsEAAADcAAAADwAAAAAAAAAAAAAAAACXAgAAZHJzL2Rvd25y&#10;ZXYueG1sUEsFBgAAAAAEAAQA9QAAAIUDAAAAAA==&#10;" filled="f" stroked="f">
                      <v:textbox>
                        <w:txbxContent>
                          <w:p w14:paraId="2E44AFDD" w14:textId="77777777" w:rsidR="00B53414" w:rsidRPr="005E79EC" w:rsidRDefault="00B53414" w:rsidP="006C2B1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proofErr w:type="gramStart"/>
                            <w:r>
                              <w:rPr>
                                <w:sz w:val="16"/>
                                <w:szCs w:val="16"/>
                              </w:rPr>
                              <w:t>Fixation moteur</w:t>
                            </w:r>
                            <w:proofErr w:type="gramEnd"/>
                          </w:p>
                        </w:txbxContent>
                      </v:textbox>
                    </v:shape>
                  </v:group>
                  <v:shape id="Connecteur droit avec flèche 55" o:spid="_x0000_s1055" type="#_x0000_t32" style="position:absolute;left:328930;top:1280796;width:61670;height:1030719;flip:x 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5wjXFsYAAADcAAAADwAAAGRycy9kb3ducmV2LnhtbESPW0vDQBSE3wX/w3IKvki7MWgvsdsi&#10;gtILgr34fsieJsHs2Zg9beK/dwXBx2FmvmHmy97V6kJtqDwbuBsloIhzbysuDBwPL8MpqCDIFmvP&#10;ZOCbAiwX11dzzKzveEeXvRQqQjhkaKAUaTKtQ16SwzDyDXH0Tr51KFG2hbYtdhHuap0myVg7rDgu&#10;lNjQc0n55/7sDKweqlt67w7nVD6+kvXmbbuW14kxN4P+6RGUUC//4b/2yhpI72fweyYeAb34AQ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OcI1xbGAAAA3AAAAA8AAAAAAAAA&#10;AAAAAAAAoQIAAGRycy9kb3ducmV2LnhtbFBLBQYAAAAABAAEAPkAAACUAwAAAAA=&#10;" strokecolor="#9bbb59 [3206]" strokeweight="1.5pt">
                    <v:stroke endarrow="open"/>
                  </v:shape>
                  <v:shape id="Zone de texte 56" o:spid="_x0000_s1056" type="#_x0000_t202" style="position:absolute;left:289579;top:2295800;width:805815;height:27432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kxlGBwQAA&#10;ANwAAAAPAAAAZHJzL2Rvd25yZXYueG1sRE/LasJAFN0X/IfhCt01M4opbcwooghdVWof4O6SuSbB&#10;zJ2QGZP0752F4PJw3vl6tI3oqfO1Yw2zRIEgLpypudTw871/eQPhA7LBxjFp+CcP69XkKcfMuIG/&#10;qD+GUsQQ9hlqqEJoMyl9UZFFn7iWOHJn11kMEXalNB0OMdw2cq7Uq7RYc2yosKVtRcXleLUafj/P&#10;p7+FOpQ7m7aDG5Vk+y61fp6OmyWIQGN4iO/uD6Nhnsb58Uw8AnJ1A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JMZRgcEAAADcAAAADwAAAAAAAAAAAAAAAACXAgAAZHJzL2Rvd25y&#10;ZXYueG1sUEsFBgAAAAAEAAQA9QAAAIUDAAAAAA==&#10;" filled="f" stroked="f">
                    <v:textbox>
                      <w:txbxContent>
                        <w:p w14:paraId="6841F5F5" w14:textId="556E2BF5" w:rsidR="00B53414" w:rsidRPr="005E79EC" w:rsidRDefault="00B53414" w:rsidP="006C2B13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Capteur</w:t>
                          </w:r>
                          <w:r w:rsidR="008D68BD">
                            <w:rPr>
                              <w:sz w:val="16"/>
                              <w:szCs w:val="16"/>
                            </w:rPr>
                            <w:t>s</w:t>
                          </w:r>
                          <w:r>
                            <w:rPr>
                              <w:sz w:val="16"/>
                              <w:szCs w:val="16"/>
                            </w:rPr>
                            <w:t xml:space="preserve"> IR</w:t>
                          </w:r>
                        </w:p>
                      </w:txbxContent>
                    </v:textbox>
                  </v:shape>
                </v:group>
                <w10:wrap type="through"/>
              </v:group>
            </w:pict>
          </mc:Fallback>
        </mc:AlternateContent>
      </w:r>
      <w:r w:rsidR="00950C40">
        <w:t>Mise en situation</w:t>
      </w:r>
    </w:p>
    <w:p w14:paraId="0459AB03" w14:textId="4C7149D2" w:rsidR="00950C40" w:rsidRDefault="00950C40" w:rsidP="00950C40">
      <w:pPr>
        <w:pStyle w:val="Niv2"/>
      </w:pPr>
      <w:r>
        <w:t>Présentation générale</w:t>
      </w:r>
    </w:p>
    <w:p w14:paraId="7F023FCB" w14:textId="55773EE9" w:rsidR="00950C40" w:rsidRDefault="00950C40" w:rsidP="00BB0063"/>
    <w:p w14:paraId="1456474F" w14:textId="4276D07E" w:rsidR="00BB0063" w:rsidRDefault="00D51A77" w:rsidP="00BB0063">
      <w:r>
        <w:t xml:space="preserve">Le banc de mesure met des moteurs ou </w:t>
      </w:r>
      <w:r w:rsidRPr="0062361A">
        <w:rPr>
          <w:b/>
        </w:rPr>
        <w:t>motoréducteurs</w:t>
      </w:r>
      <w:r w:rsidR="0062361A" w:rsidRPr="0062361A">
        <w:rPr>
          <w:b/>
        </w:rPr>
        <w:t xml:space="preserve"> (cas de cette étude)</w:t>
      </w:r>
      <w:r>
        <w:t xml:space="preserve"> sous contraintes grâce à un patin qui exerce un frottement sur un galet.</w:t>
      </w:r>
    </w:p>
    <w:p w14:paraId="4CFA5F37" w14:textId="77777777" w:rsidR="00025924" w:rsidRDefault="00025924" w:rsidP="00BB0063">
      <w:r>
        <w:t>Pour varier la con</w:t>
      </w:r>
      <w:r w:rsidR="00B01E6B">
        <w:t>trainte exercée, il faut modifier</w:t>
      </w:r>
      <w:r>
        <w:t xml:space="preserve"> la masse suspendue au levier.</w:t>
      </w:r>
    </w:p>
    <w:p w14:paraId="3C239FB1" w14:textId="77777777" w:rsidR="00025924" w:rsidRDefault="00025924" w:rsidP="00BB0063"/>
    <w:p w14:paraId="3DB2138E" w14:textId="77777777" w:rsidR="00025924" w:rsidRDefault="00BB0063" w:rsidP="00BB0063">
      <w:r>
        <w:t>Le banc de mesure éprouve des moteurs et motoréducteur</w:t>
      </w:r>
      <w:r w:rsidR="0062361A">
        <w:t>s</w:t>
      </w:r>
      <w:r>
        <w:t xml:space="preserve"> jusqu'à des diamètres ≤ 70mm.</w:t>
      </w:r>
    </w:p>
    <w:p w14:paraId="73A508A6" w14:textId="77777777" w:rsidR="00025924" w:rsidRDefault="00025924" w:rsidP="00BB0063"/>
    <w:p w14:paraId="1D49AEE2" w14:textId="78B97F43" w:rsidR="00950C40" w:rsidRDefault="00D51A77" w:rsidP="00BB0063">
      <w:r>
        <w:t>Chaque motoréducteur nécessite une bride de fixation moteur spécifique</w:t>
      </w:r>
      <w:r w:rsidR="00025924">
        <w:t>,</w:t>
      </w:r>
      <w:r w:rsidR="00FF01F2">
        <w:t xml:space="preserve"> </w:t>
      </w:r>
      <w:r w:rsidR="00025924">
        <w:t xml:space="preserve">son réglage en hauteur </w:t>
      </w:r>
      <w:r>
        <w:t xml:space="preserve">ainsi qu'un </w:t>
      </w:r>
      <w:r w:rsidR="00025924">
        <w:t>réglage axial du chariot.</w:t>
      </w:r>
    </w:p>
    <w:p w14:paraId="2EC6E134" w14:textId="14E9D89D" w:rsidR="005E79EC" w:rsidRDefault="00A93BB6" w:rsidP="00BB0063"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48699087" wp14:editId="06D42DB3">
                <wp:simplePos x="0" y="0"/>
                <wp:positionH relativeFrom="column">
                  <wp:posOffset>131445</wp:posOffset>
                </wp:positionH>
                <wp:positionV relativeFrom="paragraph">
                  <wp:posOffset>176530</wp:posOffset>
                </wp:positionV>
                <wp:extent cx="3737610" cy="1866900"/>
                <wp:effectExtent l="0" t="0" r="0" b="12700"/>
                <wp:wrapSquare wrapText="bothSides"/>
                <wp:docPr id="84" name="Grouper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737610" cy="1866900"/>
                          <a:chOff x="0" y="0"/>
                          <a:chExt cx="3737610" cy="1866900"/>
                        </a:xfrm>
                      </wpg:grpSpPr>
                      <pic:pic xmlns:pic="http://schemas.openxmlformats.org/drawingml/2006/picture">
                        <pic:nvPicPr>
                          <pic:cNvPr id="79" name="Image 7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70485"/>
                            <a:ext cx="3020060" cy="13989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/>
                            </a:ext>
                          </a:extLst>
                        </pic:spPr>
                      </pic:pic>
                      <wps:wsp>
                        <wps:cNvPr id="80" name="Zone de texte 80"/>
                        <wps:cNvSpPr txBox="1"/>
                        <wps:spPr>
                          <a:xfrm>
                            <a:off x="2945765" y="0"/>
                            <a:ext cx="791845" cy="391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4634D29" w14:textId="77777777" w:rsidR="00B53414" w:rsidRPr="00DE37E2" w:rsidRDefault="00B53414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Raccordement </w:t>
                              </w:r>
                              <w:proofErr w:type="spellStart"/>
                              <w:r w:rsidRPr="00DE37E2">
                                <w:rPr>
                                  <w:sz w:val="16"/>
                                  <w:szCs w:val="16"/>
                                </w:rPr>
                                <w:t>Mcc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Zone de texte 81"/>
                        <wps:cNvSpPr txBox="1"/>
                        <wps:spPr>
                          <a:xfrm>
                            <a:off x="2967355" y="817245"/>
                            <a:ext cx="668020" cy="216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85A100C" w14:textId="77777777" w:rsidR="00B53414" w:rsidRPr="00DE37E2" w:rsidRDefault="00B53414" w:rsidP="00DE37E2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Voltmètre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Zone de texte 82"/>
                        <wps:cNvSpPr txBox="1"/>
                        <wps:spPr>
                          <a:xfrm>
                            <a:off x="1878330" y="1474470"/>
                            <a:ext cx="799465" cy="216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6219044" w14:textId="77777777" w:rsidR="00B53414" w:rsidRPr="00DE37E2" w:rsidRDefault="00B53414" w:rsidP="00DE37E2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Ampèremètre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Zone de texte 83"/>
                        <wps:cNvSpPr txBox="1"/>
                        <wps:spPr>
                          <a:xfrm>
                            <a:off x="264160" y="1475740"/>
                            <a:ext cx="791845" cy="391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19E6699" w14:textId="77777777" w:rsidR="00B53414" w:rsidRPr="00DE37E2" w:rsidRDefault="00B53414" w:rsidP="00E000A5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Raccordement alimentation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699087" id="Grouper 84" o:spid="_x0000_s1057" style="position:absolute;margin-left:10.35pt;margin-top:13.9pt;width:294.3pt;height:147pt;z-index:251678720" coordsize="3737610,186690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">
                <v:shape id="Image 79" o:spid="_x0000_s1058" type="#_x0000_t75" style="position:absolute;top:70485;width:3020060;height:139890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">
                  <v:imagedata r:id="rId12" o:title=""/>
                  <v:path arrowok="t"/>
                </v:shape>
                <v:shape id="Zone de texte 80" o:spid="_x0000_s1059" type="#_x0000_t202" style="position:absolute;left:2945765;width:791845;height:39116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0ikB+vwAA&#10;ANsAAAAPAAAAZHJzL2Rvd25yZXYueG1sRE/LisIwFN0L/kO4wuw0cRhFq1HEQXDlYH2Au0tzbYvN&#10;TWmirX8/WQzM8nDey3VnK/GixpeONYxHCgRx5kzJuYbzaTecgfAB2WDlmDS8ycN61e8tMTGu5SO9&#10;0pCLGMI+QQ1FCHUipc8KsuhHriaO3N01FkOETS5Ng20Mt5X8VGoqLZYcGwqsaVtQ9kifVsPlcL9d&#10;v9RP/m0ndes6JdnOpdYfg26zABGoC//iP/feaJjF9fFL/AFy9Qs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LSKQH6/AAAA2wAAAA8AAAAAAAAAAAAAAAAAlwIAAGRycy9kb3ducmV2&#10;LnhtbFBLBQYAAAAABAAEAPUAAACDAwAAAAA=&#10;" filled="f" stroked="f">
                  <v:textbox>
                    <w:txbxContent>
                      <w:p w14:paraId="34634D29" w14:textId="77777777" w:rsidR="00B53414" w:rsidRPr="00DE37E2" w:rsidRDefault="00B53414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 xml:space="preserve">Raccordement </w:t>
                        </w:r>
                        <w:proofErr w:type="spellStart"/>
                        <w:r w:rsidRPr="00DE37E2">
                          <w:rPr>
                            <w:sz w:val="16"/>
                            <w:szCs w:val="16"/>
                          </w:rPr>
                          <w:t>Mcc</w:t>
                        </w:r>
                        <w:proofErr w:type="spellEnd"/>
                      </w:p>
                    </w:txbxContent>
                  </v:textbox>
                </v:shape>
                <v:shape id="Zone de texte 81" o:spid="_x0000_s1060" type="#_x0000_t202" style="position:absolute;left:2967355;top:817245;width:668020;height:2165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bxuXlwgAA&#10;ANsAAAAPAAAAZHJzL2Rvd25yZXYueG1sRI9Pi8IwFMTvC36H8IS9rYmyK1qNIoqwpxX/grdH82yL&#10;zUtpou1+eyMIHoeZ+Q0znbe2FHeqfeFYQ7+nQBCnzhScaTjs118jED4gGywdk4Z/8jCfdT6mmBjX&#10;8Jbuu5CJCGGfoIY8hCqR0qc5WfQ9VxFH7+JqiyHKOpOmxibCbSkHSg2lxYLjQo4VLXNKr7ub1XD8&#10;u5xP32qTrexP1bhWSbZjqfVnt11MQARqwzv8av8aDaM+PL/EHyBnD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NvG5eXCAAAA2wAAAA8AAAAAAAAAAAAAAAAAlwIAAGRycy9kb3du&#10;cmV2LnhtbFBLBQYAAAAABAAEAPUAAACGAwAAAAA=&#10;" filled="f" stroked="f">
                  <v:textbox>
                    <w:txbxContent>
                      <w:p w14:paraId="285A100C" w14:textId="77777777" w:rsidR="00B53414" w:rsidRPr="00DE37E2" w:rsidRDefault="00B53414" w:rsidP="00DE37E2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Voltmètre</w:t>
                        </w:r>
                      </w:p>
                    </w:txbxContent>
                  </v:textbox>
                </v:shape>
                <v:shape id="Zone de texte 82" o:spid="_x0000_s1061" type="#_x0000_t202" style="position:absolute;left:1878330;top:1474470;width:799465;height:2165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rFHuSwwAA&#10;ANsAAAAPAAAAZHJzL2Rvd25yZXYueG1sRI/NasMwEITvhbyD2EBvtZTQFseJbEJLoKeW5g9yW6yN&#10;bWKtjKXE7ttXhUKOw8x8w6yK0bbiRr1vHGuYJQoEcelMw5WG/W7zlILwAdlg65g0/JCHIp88rDAz&#10;buBvum1DJSKEfYYa6hC6TEpf1mTRJ64jjt7Z9RZDlH0lTY9DhNtWzpV6lRYbjgs1dvRWU3nZXq2G&#10;w+f5dHxWX9W7fekGNyrJdiG1fpyO6yWIQGO4h//bH0ZDOoe/L/EHyPwX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rFHuSwwAAANsAAAAPAAAAAAAAAAAAAAAAAJcCAABkcnMvZG93&#10;bnJldi54bWxQSwUGAAAAAAQABAD1AAAAhwMAAAAA&#10;" filled="f" stroked="f">
                  <v:textbox>
                    <w:txbxContent>
                      <w:p w14:paraId="36219044" w14:textId="77777777" w:rsidR="00B53414" w:rsidRPr="00DE37E2" w:rsidRDefault="00B53414" w:rsidP="00DE37E2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Ampèremètre</w:t>
                        </w:r>
                      </w:p>
                    </w:txbxContent>
                  </v:textbox>
                </v:shape>
                <v:shape id="Zone de texte 83" o:spid="_x0000_s1062" type="#_x0000_t202" style="position:absolute;left:264160;top:1475740;width:791845;height:39116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EWN4JwgAA&#10;ANsAAAAPAAAAZHJzL2Rvd25yZXYueG1sRI9BawIxFITvgv8hPKG3mtSq6GoUaRE8KWoreHtsnrtL&#10;Ny/LJrrrvzdCweMwM98w82VrS3Gj2heONXz0FQji1JmCMw0/x/X7BIQPyAZLx6ThTh6Wi25njolx&#10;De/pdgiZiBD2CWrIQ6gSKX2ak0XfdxVx9C6uthiirDNpamwi3JZyoNRYWiw4LuRY0VdO6d/hajX8&#10;bi/n01Dtsm87qhrXKsl2KrV+67WrGYhAbXiF/9sbo2HyCc8v8QfIxQM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ERY3gnCAAAA2wAAAA8AAAAAAAAAAAAAAAAAlwIAAGRycy9kb3du&#10;cmV2LnhtbFBLBQYAAAAABAAEAPUAAACGAwAAAAA=&#10;" filled="f" stroked="f">
                  <v:textbox>
                    <w:txbxContent>
                      <w:p w14:paraId="119E6699" w14:textId="77777777" w:rsidR="00B53414" w:rsidRPr="00DE37E2" w:rsidRDefault="00B53414" w:rsidP="00E000A5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Raccordement alimentation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14:paraId="1EBA5E36" w14:textId="77777777" w:rsidR="005E79EC" w:rsidRDefault="005E79EC" w:rsidP="00BB0063"/>
    <w:p w14:paraId="6EBCFAAE" w14:textId="77777777" w:rsidR="005E79EC" w:rsidRDefault="005E79EC" w:rsidP="00BB0063"/>
    <w:p w14:paraId="62E9E6D6" w14:textId="77777777" w:rsidR="005E79EC" w:rsidRDefault="00E000A5" w:rsidP="00BB0063">
      <w:r>
        <w:t>Les grandeurs mesurables sont :</w:t>
      </w:r>
    </w:p>
    <w:p w14:paraId="424982DF" w14:textId="77777777" w:rsidR="00E000A5" w:rsidRDefault="00E000A5" w:rsidP="00E000A5">
      <w:pPr>
        <w:pStyle w:val="Pardeliste"/>
        <w:numPr>
          <w:ilvl w:val="0"/>
          <w:numId w:val="10"/>
        </w:numPr>
      </w:pPr>
      <w:proofErr w:type="gramStart"/>
      <w:r>
        <w:t>Tension moteur</w:t>
      </w:r>
      <w:proofErr w:type="gramEnd"/>
    </w:p>
    <w:p w14:paraId="192E8AC4" w14:textId="77777777" w:rsidR="00E000A5" w:rsidRDefault="00E000A5" w:rsidP="00E000A5">
      <w:pPr>
        <w:pStyle w:val="Pardeliste"/>
        <w:numPr>
          <w:ilvl w:val="0"/>
          <w:numId w:val="10"/>
        </w:numPr>
      </w:pPr>
      <w:proofErr w:type="gramStart"/>
      <w:r>
        <w:t>Intensité moteur</w:t>
      </w:r>
      <w:proofErr w:type="gramEnd"/>
    </w:p>
    <w:p w14:paraId="298E4E4E" w14:textId="77777777" w:rsidR="00E000A5" w:rsidRPr="00E000A5" w:rsidRDefault="00E000A5" w:rsidP="00E000A5">
      <w:pPr>
        <w:pStyle w:val="Pardeliste"/>
        <w:numPr>
          <w:ilvl w:val="0"/>
          <w:numId w:val="10"/>
        </w:numPr>
        <w:rPr>
          <w:sz w:val="16"/>
          <w:szCs w:val="16"/>
        </w:rPr>
      </w:pPr>
      <w:r>
        <w:t xml:space="preserve">Fréquence de rotation motoréducteur </w:t>
      </w:r>
      <w:r w:rsidRPr="00E000A5">
        <w:rPr>
          <w:sz w:val="16"/>
          <w:szCs w:val="16"/>
        </w:rPr>
        <w:t>(à l'aide du capteur IR)</w:t>
      </w:r>
    </w:p>
    <w:p w14:paraId="535EDCA7" w14:textId="77777777" w:rsidR="005E79EC" w:rsidRDefault="005E79EC" w:rsidP="00BB0063"/>
    <w:p w14:paraId="7943D618" w14:textId="77777777" w:rsidR="00DE37E2" w:rsidRDefault="00DE37E2" w:rsidP="00BB0063"/>
    <w:p w14:paraId="3A795858" w14:textId="77777777" w:rsidR="00DE37E2" w:rsidRDefault="00DE37E2" w:rsidP="00BB0063"/>
    <w:p w14:paraId="5C3F0B19" w14:textId="77777777" w:rsidR="005E79EC" w:rsidRDefault="005E79EC" w:rsidP="00BB0063"/>
    <w:p w14:paraId="7999A3D5" w14:textId="1AB4780F" w:rsidR="00950C40" w:rsidRDefault="00A93BB6" w:rsidP="00950C40">
      <w:pPr>
        <w:pStyle w:val="Niv2"/>
      </w:pP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14DA5945" wp14:editId="6AECD501">
                <wp:simplePos x="0" y="0"/>
                <wp:positionH relativeFrom="column">
                  <wp:posOffset>4653280</wp:posOffset>
                </wp:positionH>
                <wp:positionV relativeFrom="paragraph">
                  <wp:posOffset>208280</wp:posOffset>
                </wp:positionV>
                <wp:extent cx="2125980" cy="1934210"/>
                <wp:effectExtent l="5080" t="5080" r="2540" b="3810"/>
                <wp:wrapSquare wrapText="bothSides"/>
                <wp:docPr id="48" name="Grouper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25980" cy="1934210"/>
                          <a:chOff x="0" y="0"/>
                          <a:chExt cx="2143362" cy="1934210"/>
                        </a:xfrm>
                      </wpg:grpSpPr>
                      <wps:wsp>
                        <wps:cNvPr id="49" name="Connecteur droit 59"/>
                        <wps:cNvCnPr>
                          <a:cxnSpLocks noChangeShapeType="1"/>
                        </wps:cNvCnPr>
                        <wps:spPr bwMode="auto">
                          <a:xfrm>
                            <a:off x="785194" y="1017303"/>
                            <a:ext cx="0" cy="68072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" name="Ellipse 60"/>
                        <wps:cNvSpPr>
                          <a:spLocks noChangeArrowheads="1"/>
                        </wps:cNvSpPr>
                        <wps:spPr bwMode="auto">
                          <a:xfrm>
                            <a:off x="749634" y="981108"/>
                            <a:ext cx="71755" cy="72390"/>
                          </a:xfrm>
                          <a:prstGeom prst="ellipse">
                            <a:avLst/>
                          </a:prstGeom>
                          <a:gradFill rotWithShape="1">
                            <a:gsLst>
                              <a:gs pos="0">
                                <a:srgbClr val="000000"/>
                              </a:gs>
                              <a:gs pos="64399">
                                <a:srgbClr val="000000"/>
                              </a:gs>
                              <a:gs pos="80000">
                                <a:srgbClr val="000000"/>
                              </a:gs>
                              <a:gs pos="83900">
                                <a:srgbClr val="000000"/>
                              </a:gs>
                              <a:gs pos="100000">
                                <a:srgbClr val="000000"/>
                              </a:gs>
                            </a:gsLst>
                            <a:lin ang="5400000"/>
                          </a:gradFill>
                          <a:ln w="9525">
                            <a:solidFill>
                              <a:schemeClr val="dk1">
                                <a:lumMod val="95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g:grpSp>
                        <wpg:cNvPr id="51" name="Grouper 61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2143362" cy="1934210"/>
                            <a:chOff x="0" y="0"/>
                            <a:chExt cx="2143362" cy="1934210"/>
                          </a:xfrm>
                        </wpg:grpSpPr>
                        <wpg:grpSp>
                          <wpg:cNvPr id="52" name="Grouper 62"/>
                          <wpg:cNvGrpSpPr>
                            <a:grpSpLocks/>
                          </wpg:cNvGrpSpPr>
                          <wpg:grpSpPr bwMode="auto">
                            <a:xfrm>
                              <a:off x="0" y="0"/>
                              <a:ext cx="2143362" cy="1934210"/>
                              <a:chOff x="0" y="0"/>
                              <a:chExt cx="2143362" cy="1934210"/>
                            </a:xfrm>
                          </wpg:grpSpPr>
                          <wpg:grpSp>
                            <wpg:cNvPr id="53" name="Grouper 63"/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143362" cy="1934210"/>
                                <a:chOff x="0" y="0"/>
                                <a:chExt cx="2143362" cy="1932016"/>
                              </a:xfrm>
                            </wpg:grpSpPr>
                            <wps:wsp>
                              <wps:cNvPr id="54" name="Zone de texte 28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576706" y="775090"/>
                                  <a:ext cx="328930" cy="3505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4C01F86" w14:textId="77777777" w:rsidR="00B53414" w:rsidRPr="000666C2" w:rsidRDefault="00B53414" w:rsidP="00025924">
                                    <w:pPr>
                                      <w:rPr>
                                        <w:color w:val="008000"/>
                                        <w:szCs w:val="20"/>
                                      </w:rPr>
                                    </w:pPr>
                                    <w:r w:rsidRPr="000666C2">
                                      <w:rPr>
                                        <w:color w:val="008000"/>
                                        <w:szCs w:val="20"/>
                                      </w:rPr>
                                      <w:t>C</w:t>
                                    </w:r>
                                    <w:r w:rsidRPr="000666C2">
                                      <w:rPr>
                                        <w:color w:val="008000"/>
                                        <w:szCs w:val="20"/>
                                        <w:vertAlign w:val="subscript"/>
                                      </w:rPr>
                                      <w:t>r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55" name="Grouper 289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0" y="0"/>
                                  <a:ext cx="2143362" cy="1932016"/>
                                  <a:chOff x="0" y="0"/>
                                  <a:chExt cx="2143362" cy="1932016"/>
                                </a:xfrm>
                              </wpg:grpSpPr>
                              <wpg:grpSp>
                                <wpg:cNvPr id="56" name="Grouper 290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0" y="0"/>
                                    <a:ext cx="2143362" cy="1798320"/>
                                    <a:chOff x="0" y="0"/>
                                    <a:chExt cx="2143362" cy="1798320"/>
                                  </a:xfrm>
                                </wpg:grpSpPr>
                                <wps:wsp>
                                  <wps:cNvPr id="57" name="Zone de texte 291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853802" y="1460934"/>
                                      <a:ext cx="289560" cy="2171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14:paraId="29C80847" w14:textId="77777777" w:rsidR="00B53414" w:rsidRPr="000B1EE8" w:rsidRDefault="00B53414" w:rsidP="00025924">
                                        <w:pPr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>
                                          <w:rPr>
                                            <w:rFonts w:eastAsiaTheme="minorHAnsi" w:cs="Arial"/>
                                          </w:rPr>
                                          <w:t>Ω</w:t>
                                        </w:r>
                                      </w:p>
                                      <w:p w14:paraId="79F25871" w14:textId="77777777" w:rsidR="00B53414" w:rsidRPr="000B1EE8" w:rsidRDefault="00B53414" w:rsidP="00025924">
                                        <w:pPr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g:grpSp>
                                  <wpg:cNvPr id="58" name="Grouper 292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0" y="0"/>
                                      <a:ext cx="2000317" cy="1798320"/>
                                      <a:chOff x="0" y="0"/>
                                      <a:chExt cx="2000317" cy="1798320"/>
                                    </a:xfrm>
                                  </wpg:grpSpPr>
                                  <wps:wsp>
                                    <wps:cNvPr id="59" name="Zone de texte 293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64160" y="0"/>
                                        <a:ext cx="371475" cy="27813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952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14:paraId="37A42677" w14:textId="77777777" w:rsidR="00B53414" w:rsidRPr="000666C2" w:rsidRDefault="00B53414" w:rsidP="00025924">
                                          <w:pPr>
                                            <w:rPr>
                                              <w:b/>
                                              <w:color w:val="FF0000"/>
                                              <w:sz w:val="18"/>
                                              <w:szCs w:val="18"/>
                                            </w:rPr>
                                          </w:pPr>
                                          <w:r w:rsidRPr="000666C2">
                                            <w:rPr>
                                              <w:rFonts w:eastAsiaTheme="minorHAnsi" w:cs="Arial"/>
                                              <w:b/>
                                              <w:color w:val="FF0000"/>
                                            </w:rPr>
                                            <w:t>C</w:t>
                                          </w:r>
                                          <w:r w:rsidRPr="000666C2">
                                            <w:rPr>
                                              <w:rFonts w:eastAsiaTheme="minorHAnsi" w:cs="Arial"/>
                                              <w:b/>
                                              <w:color w:val="FF0000"/>
                                              <w:vertAlign w:val="subscript"/>
                                            </w:rPr>
                                            <w:t>u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g:grpSp>
                                    <wpg:cNvPr id="60" name="Grouper 294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0" y="205740"/>
                                        <a:ext cx="2000317" cy="1592580"/>
                                        <a:chOff x="-252730" y="0"/>
                                        <a:chExt cx="2000317" cy="1592580"/>
                                      </a:xfrm>
                                    </wpg:grpSpPr>
                                    <wpg:grpSp>
                                      <wpg:cNvPr id="61" name="Grouper 300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1" y="0"/>
                                          <a:ext cx="1747586" cy="1592580"/>
                                          <a:chOff x="1" y="0"/>
                                          <a:chExt cx="1747586" cy="1592580"/>
                                        </a:xfrm>
                                      </wpg:grpSpPr>
                                      <wps:wsp>
                                        <wps:cNvPr id="62" name="Connecteur droit 301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 flipH="1">
                                            <a:off x="120015" y="325755"/>
                                            <a:ext cx="868680" cy="1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>
                                            <a:solidFill>
                                              <a:srgbClr val="000000"/>
                                            </a:solidFill>
                                            <a:prstDash val="sysDash"/>
                                            <a:round/>
                                            <a:headEnd/>
                                            <a:tailEnd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g:grpSp>
                                        <wpg:cNvPr id="63" name="Grouper 312"/>
                                        <wpg:cNvGrpSpPr>
                                          <a:grpSpLocks/>
                                        </wpg:cNvGrpSpPr>
                                        <wpg:grpSpPr bwMode="auto">
                                          <a:xfrm>
                                            <a:off x="1" y="0"/>
                                            <a:ext cx="1747586" cy="1592580"/>
                                            <a:chOff x="1" y="0"/>
                                            <a:chExt cx="1747586" cy="1592580"/>
                                          </a:xfrm>
                                        </wpg:grpSpPr>
                                        <wpg:grpSp>
                                          <wpg:cNvPr id="192" name="Grouper 313"/>
                                          <wpg:cNvGrpSpPr>
                                            <a:grpSpLocks/>
                                          </wpg:cNvGrpSpPr>
                                          <wpg:grpSpPr bwMode="auto">
                                            <a:xfrm>
                                              <a:off x="1" y="0"/>
                                              <a:ext cx="1747586" cy="1592580"/>
                                              <a:chOff x="1" y="0"/>
                                              <a:chExt cx="1747586" cy="1592580"/>
                                            </a:xfrm>
                                          </wpg:grpSpPr>
                                          <wps:wsp>
                                            <wps:cNvPr id="193" name="Connecteur droit avec flèche 316"/>
                                            <wps:cNvCnPr>
                                              <a:cxnSpLocks noChangeShapeType="1"/>
                                            </wps:cNvCnPr>
                                            <wps:spPr bwMode="auto">
                                              <a:xfrm flipV="1">
                                                <a:off x="123825" y="0"/>
                                                <a:ext cx="0" cy="1592580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noFill/>
                                              <a:ln w="12700">
                                                <a:solidFill>
                                                  <a:schemeClr val="tx1">
                                                    <a:lumMod val="100000"/>
                                                    <a:lumOff val="0"/>
                                                  </a:schemeClr>
                                                </a:solidFill>
                                                <a:round/>
                                                <a:headEnd/>
                                                <a:tailEnd type="arrow" w="med" len="med"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194" name="Connecteur droit avec flèche 317"/>
                                            <wps:cNvCnPr>
                                              <a:cxnSpLocks noChangeShapeType="1"/>
                                            </wps:cNvCnPr>
                                            <wps:spPr bwMode="auto">
                                              <a:xfrm flipH="1" flipV="1">
                                                <a:off x="1" y="1494790"/>
                                                <a:ext cx="1747586" cy="1643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noFill/>
                                              <a:ln w="12700">
                                                <a:solidFill>
                                                  <a:schemeClr val="tx1">
                                                    <a:lumMod val="100000"/>
                                                    <a:lumOff val="0"/>
                                                  </a:schemeClr>
                                                </a:solidFill>
                                                <a:round/>
                                                <a:headEnd type="arrow" w="med" len="med"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</wpg:grpSp>
                                        <wps:wsp>
                                          <wps:cNvPr id="195" name="Connecteur droit 318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 flipH="1" flipV="1">
                                              <a:off x="988697" y="325757"/>
                                              <a:ext cx="253363" cy="1158238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noFill/>
                                            <a:ln w="28575">
                                              <a:solidFill>
                                                <a:srgbClr val="FF0000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</wpg:grpSp>
                                    </wpg:grpSp>
                                    <wps:wsp>
                                      <wps:cNvPr id="196" name="Zone de texte 319"/>
                                      <wps:cNvSpPr txBox="1"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-252730" y="180975"/>
                                          <a:ext cx="424180" cy="25336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14:paraId="395638CB" w14:textId="77777777" w:rsidR="00B53414" w:rsidRDefault="00B53414" w:rsidP="00025924">
                                            <w:pPr>
                                              <w:jc w:val="right"/>
                                              <w:rPr>
                                                <w:sz w:val="18"/>
                                                <w:szCs w:val="18"/>
                                                <w:vertAlign w:val="subscript"/>
                                              </w:rPr>
                                            </w:pPr>
                                            <w:proofErr w:type="spellStart"/>
                                            <w:r>
                                              <w:rPr>
                                                <w:sz w:val="18"/>
                                                <w:szCs w:val="18"/>
                                              </w:rPr>
                                              <w:t>C</w:t>
                                            </w:r>
                                            <w:r w:rsidRPr="000C70C9">
                                              <w:rPr>
                                                <w:sz w:val="18"/>
                                                <w:szCs w:val="18"/>
                                                <w:vertAlign w:val="subscript"/>
                                              </w:rPr>
                                              <w:t>u</w:t>
                                            </w:r>
                                            <w:r>
                                              <w:rPr>
                                                <w:sz w:val="18"/>
                                                <w:szCs w:val="18"/>
                                                <w:vertAlign w:val="subscript"/>
                                              </w:rPr>
                                              <w:t>n</w:t>
                                            </w:r>
                                            <w:proofErr w:type="spellEnd"/>
                                          </w:p>
                                          <w:p w14:paraId="3BCDA4DB" w14:textId="77777777" w:rsidR="00B53414" w:rsidRPr="000C70C9" w:rsidRDefault="00B53414" w:rsidP="00025924">
                                            <w:pPr>
                                              <w:jc w:val="right"/>
                                              <w:rPr>
                                                <w:sz w:val="16"/>
                                                <w:szCs w:val="16"/>
                                              </w:rPr>
                                            </w:pPr>
                                          </w:p>
                                        </w:txbxContent>
                                      </wps:txbx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</wpg:grpSp>
                                </wpg:grpSp>
                              </wpg:grpSp>
                              <wps:wsp>
                                <wps:cNvPr id="197" name="Zone de texte 65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254125" y="506789"/>
                                    <a:ext cx="651510" cy="25336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6135250A" w14:textId="77777777" w:rsidR="00B53414" w:rsidRDefault="00B53414" w:rsidP="00025924">
                                      <w:r>
                                        <w:t>U = U</w:t>
                                      </w:r>
                                      <w:r w:rsidRPr="000666C2">
                                        <w:rPr>
                                          <w:vertAlign w:val="subscript"/>
                                        </w:rPr>
                                        <w:t>1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198" name="Grouper 66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1316099" y="973886"/>
                                    <a:ext cx="517146" cy="958130"/>
                                    <a:chOff x="943521" y="375716"/>
                                    <a:chExt cx="517237" cy="958130"/>
                                  </a:xfrm>
                                </wpg:grpSpPr>
                                <wps:wsp>
                                  <wps:cNvPr id="199" name="Zone de texte 67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070228" y="1080481"/>
                                      <a:ext cx="390530" cy="2533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14:paraId="3E4AEAF4" w14:textId="77777777" w:rsidR="00B53414" w:rsidRPr="000B1EE8" w:rsidRDefault="00B53414" w:rsidP="00025924">
                                        <w:pPr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>
                                          <w:rPr>
                                            <w:rFonts w:eastAsiaTheme="minorHAnsi" w:cs="Arial"/>
                                          </w:rPr>
                                          <w:t>Ω</w:t>
                                        </w:r>
                                        <w:r w:rsidRPr="000666C2">
                                          <w:rPr>
                                            <w:rFonts w:eastAsiaTheme="minorHAnsi" w:cs="Arial"/>
                                            <w:vertAlign w:val="subscript"/>
                                          </w:rPr>
                                          <w:t>1</w:t>
                                        </w:r>
                                        <w:r w:rsidRPr="00D81056">
                                          <w:rPr>
                                            <w:rFonts w:eastAsiaTheme="minorHAnsi" w:cs="Arial"/>
                                            <w:vertAlign w:val="subscript"/>
                                          </w:rPr>
                                          <w:t>0</w:t>
                                        </w:r>
                                      </w:p>
                                      <w:p w14:paraId="5B245ACC" w14:textId="77777777" w:rsidR="00B53414" w:rsidRPr="000C70C9" w:rsidRDefault="00B53414" w:rsidP="00025924">
                                        <w:pPr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00" name="Ellipse 6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943521" y="375716"/>
                                      <a:ext cx="72390" cy="72390"/>
                                    </a:xfrm>
                                    <a:prstGeom prst="ellipse">
                                      <a:avLst/>
                                    </a:prstGeom>
                                    <a:gradFill rotWithShape="1">
                                      <a:gsLst>
                                        <a:gs pos="0">
                                          <a:srgbClr val="000000"/>
                                        </a:gs>
                                        <a:gs pos="64399">
                                          <a:srgbClr val="000000"/>
                                        </a:gs>
                                        <a:gs pos="80000">
                                          <a:srgbClr val="000000"/>
                                        </a:gs>
                                        <a:gs pos="83900">
                                          <a:srgbClr val="000000"/>
                                        </a:gs>
                                        <a:gs pos="100000">
                                          <a:srgbClr val="000000"/>
                                        </a:gs>
                                      </a:gsLst>
                                      <a:lin ang="5400000"/>
                                    </a:gradFill>
                                    <a:ln w="9525">
                                      <a:solidFill>
                                        <a:schemeClr val="dk1">
                                          <a:lumMod val="95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ctr" anchorCtr="0" upright="1">
                                    <a:noAutofit/>
                                  </wps:bodyPr>
                                </wps:wsp>
                              </wpg:grpSp>
                            </wpg:grpSp>
                          </wpg:grpSp>
                          <wps:wsp>
                            <wps:cNvPr id="201" name="Connecteur droit 7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352282" y="1011228"/>
                                <a:ext cx="0" cy="681047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prstDash val="sysDash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02" name="Zone de texte 7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189990" y="1680210"/>
                                <a:ext cx="361315" cy="25336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75FEA40" w14:textId="77777777" w:rsidR="00B53414" w:rsidRPr="000B1EE8" w:rsidRDefault="00B53414" w:rsidP="00025924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eastAsiaTheme="minorHAnsi" w:cs="Arial"/>
                                    </w:rPr>
                                    <w:t>Ω</w:t>
                                  </w:r>
                                  <w:r w:rsidRPr="000666C2">
                                    <w:rPr>
                                      <w:rFonts w:eastAsiaTheme="minorHAnsi" w:cs="Arial"/>
                                      <w:vertAlign w:val="subscript"/>
                                    </w:rPr>
                                    <w:t>1</w:t>
                                  </w:r>
                                </w:p>
                                <w:p w14:paraId="35AA8227" w14:textId="77777777" w:rsidR="00B53414" w:rsidRPr="000C70C9" w:rsidRDefault="00B53414" w:rsidP="00025924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203" name="Grouper 72"/>
                          <wpg:cNvGrpSpPr>
                            <a:grpSpLocks/>
                          </wpg:cNvGrpSpPr>
                          <wpg:grpSpPr bwMode="auto">
                            <a:xfrm>
                              <a:off x="384810" y="507365"/>
                              <a:ext cx="1411605" cy="1426210"/>
                              <a:chOff x="0" y="0"/>
                              <a:chExt cx="1411605" cy="1426210"/>
                            </a:xfrm>
                          </wpg:grpSpPr>
                          <wps:wsp>
                            <wps:cNvPr id="204" name="Connecteur droit 7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503823"/>
                                <a:ext cx="1411605" cy="0"/>
                              </a:xfrm>
                              <a:prstGeom prst="line">
                                <a:avLst/>
                              </a:prstGeom>
                              <a:noFill/>
                              <a:ln w="25400">
                                <a:solidFill>
                                  <a:srgbClr val="008000"/>
                                </a:solidFill>
                                <a:prstDash val="sysDash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05" name="Zone de texte 7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09220" y="0"/>
                                <a:ext cx="832485" cy="25336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61308F5" w14:textId="77777777" w:rsidR="00B53414" w:rsidRPr="000666C2" w:rsidRDefault="00B53414" w:rsidP="00025924">
                                  <w:r>
                                    <w:t>U = U</w:t>
                                  </w:r>
                                  <w:r>
                                    <w:rPr>
                                      <w:vertAlign w:val="subscript"/>
                                    </w:rPr>
                                    <w:t>2</w:t>
                                  </w:r>
                                  <w:r>
                                    <w:t>&lt;U</w:t>
                                  </w:r>
                                  <w:r w:rsidRPr="000666C2">
                                    <w:rPr>
                                      <w:vertAlign w:val="subscript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06" name="Connecteur droit 76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290195" y="36195"/>
                                <a:ext cx="252730" cy="1159510"/>
                              </a:xfrm>
                              <a:prstGeom prst="line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07" name="Zone de texte 7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17805" y="1172845"/>
                                <a:ext cx="361315" cy="25336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F739EA5" w14:textId="77777777" w:rsidR="00B53414" w:rsidRPr="000B1EE8" w:rsidRDefault="00B53414" w:rsidP="00025924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eastAsiaTheme="minorHAnsi" w:cs="Arial"/>
                                    </w:rPr>
                                    <w:t>Ω</w:t>
                                  </w:r>
                                  <w:r>
                                    <w:rPr>
                                      <w:rFonts w:eastAsiaTheme="minorHAnsi" w:cs="Arial"/>
                                      <w:vertAlign w:val="subscript"/>
                                    </w:rPr>
                                    <w:t>2</w:t>
                                  </w:r>
                                </w:p>
                                <w:p w14:paraId="2199ED7F" w14:textId="77777777" w:rsidR="00B53414" w:rsidRPr="000C70C9" w:rsidRDefault="00B53414" w:rsidP="00025924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08" name="Zone de texte 7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43230" y="1172845"/>
                                <a:ext cx="389890" cy="25336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43E7CD7" w14:textId="77777777" w:rsidR="00B53414" w:rsidRPr="000B1EE8" w:rsidRDefault="00B53414" w:rsidP="00025924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eastAsiaTheme="minorHAnsi" w:cs="Arial"/>
                                    </w:rPr>
                                    <w:t>Ω</w:t>
                                  </w:r>
                                  <w:r>
                                    <w:rPr>
                                      <w:rFonts w:eastAsiaTheme="minorHAnsi" w:cs="Arial"/>
                                      <w:vertAlign w:val="subscript"/>
                                    </w:rPr>
                                    <w:t>2</w:t>
                                  </w:r>
                                  <w:r w:rsidRPr="00D81056">
                                    <w:rPr>
                                      <w:rFonts w:eastAsiaTheme="minorHAnsi" w:cs="Arial"/>
                                      <w:vertAlign w:val="subscript"/>
                                    </w:rPr>
                                    <w:t>0</w:t>
                                  </w:r>
                                </w:p>
                                <w:p w14:paraId="6C47FB40" w14:textId="77777777" w:rsidR="00B53414" w:rsidRPr="000C70C9" w:rsidRDefault="00B53414" w:rsidP="00025924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DA5945" id="Grouper 58" o:spid="_x0000_s1063" style="position:absolute;left:0;text-align:left;margin-left:366.4pt;margin-top:16.4pt;width:167.4pt;height:152.3pt;z-index:251670528;mso-width-relative:margin" coordsize="2143362,193421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">
                <v:line id="Connecteur droit 59" o:spid="_x0000_s1064" style="position:absolute;visibility:visible;mso-wrap-style:square" from="785194,1017303" to="785194,1698023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0RH2F8EAAADbAAAADwAAAGRycy9kb3ducmV2LnhtbESP32rCMBTG74W9QzgDb2SmkyFrNS1j&#10;sOmtugc4a06bYHNSmsx2e3ozELz8+P78+LbV5DpxoSFYzwqelxkI4tpry62Cr9PH0yuIEJE1dp5J&#10;wS8FqMqH2RYL7Uc+0OUYW5FGOBSowMTYF1KG2pDDsPQ9cfIaPziMSQ6t1AOOadx1cpVla+nQciIY&#10;7OndUH0+/rgEcdbbabH7jiO1lO9N/vnXaKXmj9PbBkSkKd7Dt/ZeK3jJ4f9L+gGyvAI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DREfYXwQAAANsAAAAPAAAAAAAAAAAAAAAA&#10;AKECAABkcnMvZG93bnJldi54bWxQSwUGAAAAAAQABAD5AAAAjwMAAAAA&#10;" strokeweight="1pt">
                  <v:stroke dashstyle="3 1"/>
                </v:line>
                <v:oval id="Ellipse 60" o:spid="_x0000_s1065" style="position:absolute;left:749634;top:981108;width:71755;height:7239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079VTwwAA&#10;ANsAAAAPAAAAZHJzL2Rvd25yZXYueG1sRE9Na4NAEL0H+h+WKfQWV0MTiskmFIuklEKI9dDeBnei&#10;EndW3I2af989FHp8vO/dYTadGGlwrWUFSRSDIK6sbrlWUH7lyxcQziNr7CyTgjs5OOwfFjtMtZ34&#10;TGPhaxFC2KWooPG+T6V0VUMGXWR74sBd7GDQBzjUUg84hXDTyVUcb6TBlkNDgz1lDVXX4mYUxM+Z&#10;LT/X+fhxPeU/t+T7/jYdW6WeHufXLQhPs/8X/7nftYJ1WB++hB8g97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079VTwwAAANsAAAAPAAAAAAAAAAAAAAAAAJcCAABkcnMvZG93&#10;bnJldi54bWxQSwUGAAAAAAQABAD1AAAAhwMAAAAA&#10;" fillcolor="black" strokecolor="black [3040]">
                  <v:fill color2="black" rotate="t" colors="0 black;42205f black;52429f black;54985f black;1 black" focus="100%" type="gradient">
                    <o:fill v:ext="view" type="gradientUnscaled"/>
                  </v:fill>
                </v:oval>
                <v:group id="Grouper 61" o:spid="_x0000_s1066" style="position:absolute;width:2143362;height:1934210" coordsize="2143362,193421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BQb3kHDAAAA2wAAAA8A&#10;AAAAAAAAAAAAAAAAqQIAAGRycy9kb3ducmV2LnhtbFBLBQYAAAAABAAEAPoAAACZAwAAAAA=&#10;">
                  <v:group id="Grouper 62" o:spid="_x0000_s1067" style="position:absolute;width:2143362;height:1934210" coordsize="2143362,193421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5MlANsUAAADbAAAA&#10;DwAAAAAAAAAAAAAAAACpAgAAZHJzL2Rvd25yZXYueG1sUEsFBgAAAAAEAAQA+gAAAJsDAAAAAA==&#10;">
                    <v:group id="Grouper 63" o:spid="_x0000_s1068" style="position:absolute;width:2143362;height:1934210" coordsize="2143362,1932016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i4XlrcUAAADbAAAA&#10;DwAAAAAAAAAAAAAAAACpAgAAZHJzL2Rvd25yZXYueG1sUEsFBgAAAAAEAAQA+gAAAJsDAAAAAA==&#10;">
                      <v:shape id="Zone de texte 288" o:spid="_x0000_s1069" type="#_x0000_t202" style="position:absolute;left:1576706;top:775090;width:328930;height:35052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10Wo6wwAA&#10;ANsAAAAPAAAAZHJzL2Rvd25yZXYueG1sRI9Ba8JAFITvgv9heYI3s2sxUtOsUloKnlq0rdDbI/tM&#10;gtm3IbtN0n/fFQSPw8x8w+S70Taip87XjjUsEwWCuHCm5lLD1+fb4hGED8gGG8ek4Y887LbTSY6Z&#10;cQMfqD+GUkQI+ww1VCG0mZS+qMiiT1xLHL2z6yyGKLtSmg6HCLeNfFBqLS3WHBcqbOmlouJy/LUa&#10;vt/PP6eV+ihfbdoOblSS7UZqPZ+Nz08gAo3hHr6190ZDuoLrl/gD5PYf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10Wo6wwAAANsAAAAPAAAAAAAAAAAAAAAAAJcCAABkcnMvZG93&#10;bnJldi54bWxQSwUGAAAAAAQABAD1AAAAhwMAAAAA&#10;" filled="f" stroked="f">
                        <v:textbox>
                          <w:txbxContent>
                            <w:p w14:paraId="24C01F86" w14:textId="77777777" w:rsidR="00B53414" w:rsidRPr="000666C2" w:rsidRDefault="00B53414" w:rsidP="00025924">
                              <w:pPr>
                                <w:rPr>
                                  <w:color w:val="008000"/>
                                  <w:szCs w:val="20"/>
                                </w:rPr>
                              </w:pPr>
                              <w:r w:rsidRPr="000666C2">
                                <w:rPr>
                                  <w:color w:val="008000"/>
                                  <w:szCs w:val="20"/>
                                </w:rPr>
                                <w:t>C</w:t>
                              </w:r>
                              <w:r w:rsidRPr="000666C2">
                                <w:rPr>
                                  <w:color w:val="008000"/>
                                  <w:szCs w:val="20"/>
                                  <w:vertAlign w:val="subscript"/>
                                </w:rPr>
                                <w:t>r</w:t>
                              </w:r>
                            </w:p>
                          </w:txbxContent>
                        </v:textbox>
                      </v:shape>
                      <v:group id="Grouper 289" o:spid="_x0000_s1070" style="position:absolute;width:2143362;height:1932016" coordsize="2143362,1932016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Gsg2ELDAAAA2wAAAA8A&#10;AAAAAAAAAAAAAAAAqQIAAGRycy9kb3ducmV2LnhtbFBLBQYAAAAABAAEAPoAAACZAwAAAAA=&#10;">
                        <v:group id="Grouper 290" o:spid="_x0000_s1071" style="position:absolute;width:2143362;height:1798320" coordsize="2143362,179832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m/JGNcUAAADbAAAA&#10;DwAAAAAAAAAAAAAAAACpAgAAZHJzL2Rvd25yZXYueG1sUEsFBgAAAAAEAAQA+gAAAJsDAAAAAA==&#10;">
                          <v:shape id="Zone de texte 291" o:spid="_x0000_s1072" type="#_x0000_t202" style="position:absolute;left:1853802;top:1460934;width:289560;height:21717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FA/RNwwAA&#10;ANsAAAAPAAAAZHJzL2Rvd25yZXYueG1sRI9Ba8JAFITvBf/D8oTe6q6iVtNsRJRCT4pWBW+P7DMJ&#10;zb4N2a1J/31XKPQ4zMw3TLrqbS3u1PrKsYbxSIEgzp2puNBw+nx/WYDwAdlg7Zg0/JCHVTZ4SjEx&#10;ruMD3Y+hEBHCPkENZQhNIqXPS7LoR64hjt7NtRZDlG0hTYtdhNtaTpSaS4sVx4USG9qUlH8dv62G&#10;8+52vUzVvtjaWdO5Xkm2S6n187Bfv4EI1If/8F/7w2iYvcLjS/wBMvsF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FA/RNwwAAANsAAAAPAAAAAAAAAAAAAAAAAJcCAABkcnMvZG93&#10;bnJldi54bWxQSwUGAAAAAAQABAD1AAAAhwMAAAAA&#10;" filled="f" stroked="f">
                            <v:textbox>
                              <w:txbxContent>
                                <w:p w14:paraId="29C80847" w14:textId="77777777" w:rsidR="00B53414" w:rsidRPr="000B1EE8" w:rsidRDefault="00B53414" w:rsidP="00025924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eastAsiaTheme="minorHAnsi" w:cs="Arial"/>
                                    </w:rPr>
                                    <w:t>Ω</w:t>
                                  </w:r>
                                </w:p>
                                <w:p w14:paraId="79F25871" w14:textId="77777777" w:rsidR="00B53414" w:rsidRPr="000B1EE8" w:rsidRDefault="00B53414" w:rsidP="00025924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group id="Grouper 292" o:spid="_x0000_s1073" style="position:absolute;width:2000317;height:1798320" coordsize="2000317,179832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">
                            <v:shape id="Zone de texte 293" o:spid="_x0000_s1074" type="#_x0000_t202" style="position:absolute;left:264160;width:371475;height:27813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b0MWkwwAA&#10;ANsAAAAPAAAAZHJzL2Rvd25yZXYueG1sRI/NasMwEITvhbyD2EBvtZSSlNiJbEJLoKeW5g9yW6yN&#10;bWKtjKXG7ttXhUKOw8x8w6yL0bbiRr1vHGuYJQoEcelMw5WGw377tAThA7LB1jFp+CEPRT55WGNm&#10;3MBfdNuFSkQI+ww11CF0mZS+rMmiT1xHHL2L6y2GKPtKmh6HCLetfFbqRVpsOC7U2NFrTeV19201&#10;HD8u59NcfVZvdtENblSSbSq1fpyOmxWIQGO4h//b70bDIoW/L/EHyPwX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b0MWkwwAAANsAAAAPAAAAAAAAAAAAAAAAAJcCAABkcnMvZG93&#10;bnJldi54bWxQSwUGAAAAAAQABAD1AAAAhwMAAAAA&#10;" filled="f" stroked="f">
                              <v:textbox>
                                <w:txbxContent>
                                  <w:p w14:paraId="37A42677" w14:textId="77777777" w:rsidR="00B53414" w:rsidRPr="000666C2" w:rsidRDefault="00B53414" w:rsidP="00025924">
                                    <w:pPr>
                                      <w:rPr>
                                        <w:b/>
                                        <w:color w:val="FF0000"/>
                                        <w:sz w:val="18"/>
                                        <w:szCs w:val="18"/>
                                      </w:rPr>
                                    </w:pPr>
                                    <w:r w:rsidRPr="000666C2">
                                      <w:rPr>
                                        <w:rFonts w:eastAsiaTheme="minorHAnsi" w:cs="Arial"/>
                                        <w:b/>
                                        <w:color w:val="FF0000"/>
                                      </w:rPr>
                                      <w:t>C</w:t>
                                    </w:r>
                                    <w:r w:rsidRPr="000666C2">
                                      <w:rPr>
                                        <w:rFonts w:eastAsiaTheme="minorHAnsi" w:cs="Arial"/>
                                        <w:b/>
                                        <w:color w:val="FF0000"/>
                                        <w:vertAlign w:val="subscript"/>
                                      </w:rPr>
                                      <w:t>u</w:t>
                                    </w:r>
                                  </w:p>
                                </w:txbxContent>
                              </v:textbox>
                            </v:shape>
                            <v:group id="Grouper 294" o:spid="_x0000_s1075" style="position:absolute;top:205740;width:2000317;height:1592580" coordorigin="-252730" coordsize="2000317,159258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">
                              <v:group id="Grouper 300" o:spid="_x0000_s1076" style="position:absolute;left:1;width:1747586;height:1592580" coordorigin="1" coordsize="1747586,159258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2ncU/MUAAADbAAAA&#10;DwAAAAAAAAAAAAAAAACpAgAAZHJzL2Rvd25yZXYueG1sUEsFBgAAAAAEAAQA+gAAAJsDAAAAAA==&#10;">
                                <v:line id="Connecteur droit 301" o:spid="_x0000_s1077" style="position:absolute;flip:x;visibility:visible;mso-wrap-style:square" from="120015,325755" to="988695,325756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K+DdAMQAAADbAAAADwAAAGRycy9kb3ducmV2LnhtbESPT4vCMBTE7wt+h/AWvCxrqgdZuo0i&#10;oiAexL8Hb8/m2ZZtXmoT2/rtjSDscZiZ3zDJtDOlaKh2hWUFw0EEgji1uuBMwfGw/P4B4TyyxtIy&#10;KXiQg+mk95FgrG3LO2r2PhMBwi5GBbn3VSylS3My6Aa2Ig7e1dYGfZB1JnWNbYCbUo6iaCwNFhwW&#10;cqxonlP6t78bBRtp5nJRLk/n7ezSLG67rP1ab5Xqf3azXxCeOv8ffrdXWsF4BK8v4QfIyRM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Ar4N0AxAAAANsAAAAPAAAAAAAAAAAA&#10;AAAAAKECAABkcnMvZG93bnJldi54bWxQSwUGAAAAAAQABAD5AAAAkgMAAAAA&#10;" strokeweight="1pt">
                                  <v:stroke dashstyle="3 1"/>
                                </v:line>
                                <v:group id="Grouper 312" o:spid="_x0000_s1078" style="position:absolute;left:1;width:1747586;height:1592580" coordorigin="1" coordsize="1747586,159258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F6S8QxAAAANsAAAAP&#10;AAAAAAAAAAAAAAAAAKkCAABkcnMvZG93bnJldi54bWxQSwUGAAAAAAQABAD6AAAAmgMAAAAA&#10;">
                                  <v:group id="Grouper 313" o:spid="_x0000_s1079" style="position:absolute;left:1;width:1747586;height:1592580" coordorigin="1" coordsize="1747586,159258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PFA0N8IAAADcAAAADwAA&#10;AAAAAAAAAAAAAACpAgAAZHJzL2Rvd25yZXYueG1sUEsFBgAAAAAEAAQA+gAAAJgDAAAAAA==&#10;">
                                    <v:shape id="Connecteur droit avec flèche 316" o:spid="_x0000_s1080" type="#_x0000_t32" style="position:absolute;left:123825;width:0;height:1592580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um3Jb8QAAADcAAAADwAAAGRycy9kb3ducmV2LnhtbERPS2vCQBC+F/wPyxR6KbqpRdHUVUyh&#10;kIu2PpAeh+w0CWZnw+7WxH/vCoXe5uN7zmLVm0ZcyPnasoKXUQKCuLC65lLB8fAxnIHwAVljY5kU&#10;XMnDajl4WGCqbcc7uuxDKWII+xQVVCG0qZS+qMigH9mWOHI/1hkMEbpSaoddDDeNHCfJVBqsOTZU&#10;2NJ7RcV5/2sUZOMsab++nz/zrXZddjpvJtd8o9TTY79+AxGoD//iP3eu4/z5K9yfiRfI5Q0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C6bclvxAAAANwAAAAPAAAAAAAAAAAA&#10;AAAAAKECAABkcnMvZG93bnJldi54bWxQSwUGAAAAAAQABAD5AAAAkgMAAAAA&#10;" strokecolor="black [3213]" strokeweight="1pt">
                                      <v:stroke endarrow="open"/>
                                    </v:shape>
                                    <v:shape id="Connecteur droit avec flèche 317" o:spid="_x0000_s1081" type="#_x0000_t32" style="position:absolute;left:1;top:1494790;width:1747586;height:1643;flip:x 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" strokecolor="black [3213]" strokeweight="1pt">
                                      <v:stroke startarrow="open"/>
                                    </v:shape>
                                  </v:group>
                                  <v:line id="Connecteur droit 318" o:spid="_x0000_s1082" style="position:absolute;flip:x y;visibility:visible;mso-wrap-style:square" from="988697,325757" to="1242060,1483995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" strokecolor="red" strokeweight="2.25pt"/>
                                </v:group>
                              </v:group>
                              <v:shape id="Zone de texte 319" o:spid="_x0000_s1083" type="#_x0000_t202" style="position:absolute;left:-252730;top:180975;width:424180;height:25336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k/7eIwAAA&#10;ANwAAAAPAAAAZHJzL2Rvd25yZXYueG1sRE9Ni8IwEL0L/ocwgjdNlFXWrlFEWfCk6O4K3oZmbMs2&#10;k9JEW/+9EQRv83ifM1+2thQ3qn3hWMNoqEAQp84UnGn4/fkefILwAdlg6Zg03MnDctHtzDExruED&#10;3Y4hEzGEfYIa8hCqREqf5mTRD11FHLmLqy2GCOtMmhqbGG5LOVZqKi0WHBtyrGidU/p/vFoNf7vL&#10;+fSh9tnGTqrGtUqynUmt+7129QUiUBve4pd7a+L82RSez8QL5OIB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Dk/7eIwAAAANwAAAAPAAAAAAAAAAAAAAAAAJcCAABkcnMvZG93bnJl&#10;di54bWxQSwUGAAAAAAQABAD1AAAAhAMAAAAA&#10;" filled="f" stroked="f">
                                <v:textbox>
                                  <w:txbxContent>
                                    <w:p w14:paraId="395638CB" w14:textId="77777777" w:rsidR="00B53414" w:rsidRDefault="00B53414" w:rsidP="00025924">
                                      <w:pPr>
                                        <w:jc w:val="right"/>
                                        <w:rPr>
                                          <w:sz w:val="18"/>
                                          <w:szCs w:val="18"/>
                                          <w:vertAlign w:val="subscript"/>
                                        </w:rPr>
                                      </w:pPr>
                                      <w:proofErr w:type="spellStart"/>
                                      <w:r>
                                        <w:rPr>
                                          <w:sz w:val="18"/>
                                          <w:szCs w:val="18"/>
                                        </w:rPr>
                                        <w:t>C</w:t>
                                      </w:r>
                                      <w:r w:rsidRPr="000C70C9">
                                        <w:rPr>
                                          <w:sz w:val="18"/>
                                          <w:szCs w:val="18"/>
                                          <w:vertAlign w:val="subscript"/>
                                        </w:rPr>
                                        <w:t>u</w:t>
                                      </w:r>
                                      <w:r>
                                        <w:rPr>
                                          <w:sz w:val="18"/>
                                          <w:szCs w:val="18"/>
                                          <w:vertAlign w:val="subscript"/>
                                        </w:rPr>
                                        <w:t>n</w:t>
                                      </w:r>
                                      <w:proofErr w:type="spellEnd"/>
                                    </w:p>
                                    <w:p w14:paraId="3BCDA4DB" w14:textId="77777777" w:rsidR="00B53414" w:rsidRPr="000C70C9" w:rsidRDefault="00B53414" w:rsidP="00025924">
                                      <w:pPr>
                                        <w:jc w:val="right"/>
                                        <w:rPr>
                                          <w:sz w:val="16"/>
                                          <w:szCs w:val="16"/>
                                        </w:rPr>
                                      </w:pPr>
                                    </w:p>
                                  </w:txbxContent>
                                </v:textbox>
                              </v:shape>
                            </v:group>
                          </v:group>
                        </v:group>
                        <v:shape id="Zone de texte 65" o:spid="_x0000_s1084" type="#_x0000_t202" style="position:absolute;left:1254125;top:506789;width:651510;height:25336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LsxITwQAA&#10;ANwAAAAPAAAAZHJzL2Rvd25yZXYueG1sRE9Ni8IwEL0L/ocwgrc1cVF37RplUQRPiu4q7G1oxrbY&#10;TEoTbf33RljwNo/3ObNFa0txo9oXjjUMBwoEcepMwZmG35/12ycIH5ANlo5Jw508LObdzgwT4xre&#10;0+0QMhFD2CeoIQ+hSqT0aU4W/cBVxJE7u9piiLDOpKmxieG2lO9KTaTFgmNDjhUtc0ovh6vVcNye&#10;/04jtctWdlw1rlWS7VRq3e+1318gArXhJf53b0ycP/2A5zPxAjl/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i7MSE8EAAADcAAAADwAAAAAAAAAAAAAAAACXAgAAZHJzL2Rvd25y&#10;ZXYueG1sUEsFBgAAAAAEAAQA9QAAAIUDAAAAAA==&#10;" filled="f" stroked="f">
                          <v:textbox>
                            <w:txbxContent>
                              <w:p w14:paraId="6135250A" w14:textId="77777777" w:rsidR="00B53414" w:rsidRDefault="00B53414" w:rsidP="00025924">
                                <w:r>
                                  <w:t>U = U</w:t>
                                </w:r>
                                <w:r w:rsidRPr="000666C2">
                                  <w:rPr>
                                    <w:vertAlign w:val="subscript"/>
                                  </w:rPr>
                                  <w:t>1</w:t>
                                </w:r>
                              </w:p>
                            </w:txbxContent>
                          </v:textbox>
                        </v:shape>
                        <v:group id="Grouper 66" o:spid="_x0000_s1085" style="position:absolute;left:1316099;top:973886;width:517146;height:958130" coordorigin="943521,375716" coordsize="517237,95813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F24A93GAAAA3AAA&#10;AA8AAAAAAAAAAAAAAAAAqQIAAGRycy9kb3ducmV2LnhtbFBLBQYAAAAABAAEAPoAAACcAwAAAAA=&#10;">
                          <v:shape id="Zone de texte 67" o:spid="_x0000_s1086" type="#_x0000_t202" style="position:absolute;left:1070228;top:1080481;width:390530;height:25336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VYCP6wgAA&#10;ANwAAAAPAAAAZHJzL2Rvd25yZXYueG1sRE9Na8JAEL0X+h+WKfTW7FZaaaKriCL0VDG2BW9DdkxC&#10;s7Mhuybpv3cFwds83ufMl6NtRE+drx1reE0UCOLCmZpLDd+H7csHCB+QDTaOScM/eVguHh/mmBk3&#10;8J76PJQihrDPUEMVQptJ6YuKLPrEtcSRO7nOYoiwK6XpcIjhtpETpabSYs2xocKW1hUVf/nZavj5&#10;Oh1/39Su3Nj3dnCjkmxTqfXz07iagQg0hrv45v40cX6awvWZeIFcXA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JVgI/rCAAAA3AAAAA8AAAAAAAAAAAAAAAAAlwIAAGRycy9kb3du&#10;cmV2LnhtbFBLBQYAAAAABAAEAPUAAACGAwAAAAA=&#10;" filled="f" stroked="f">
                            <v:textbox>
                              <w:txbxContent>
                                <w:p w14:paraId="3E4AEAF4" w14:textId="77777777" w:rsidR="00B53414" w:rsidRPr="000B1EE8" w:rsidRDefault="00B53414" w:rsidP="00025924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eastAsiaTheme="minorHAnsi" w:cs="Arial"/>
                                    </w:rPr>
                                    <w:t>Ω</w:t>
                                  </w:r>
                                  <w:r w:rsidRPr="000666C2">
                                    <w:rPr>
                                      <w:rFonts w:eastAsiaTheme="minorHAnsi" w:cs="Arial"/>
                                      <w:vertAlign w:val="subscript"/>
                                    </w:rPr>
                                    <w:t>1</w:t>
                                  </w:r>
                                  <w:r w:rsidRPr="00D81056">
                                    <w:rPr>
                                      <w:rFonts w:eastAsiaTheme="minorHAnsi" w:cs="Arial"/>
                                      <w:vertAlign w:val="subscript"/>
                                    </w:rPr>
                                    <w:t>0</w:t>
                                  </w:r>
                                </w:p>
                                <w:p w14:paraId="5B245ACC" w14:textId="77777777" w:rsidR="00B53414" w:rsidRPr="000C70C9" w:rsidRDefault="00B53414" w:rsidP="00025924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oval id="Ellipse 68" o:spid="_x0000_s1087" style="position:absolute;left:943521;top:375716;width:72390;height:7239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pExHGxQAA&#10;ANwAAAAPAAAAZHJzL2Rvd25yZXYueG1sRI9Ba8JAFITvBf/D8oTe6ialLRJdRZTQUgrFmIPeHtln&#10;EpJ9G7JrEv99t1DocZiZb5j1djKtGKh3tWUF8SICQVxYXXOpID+lT0sQziNrbC2Tgjs52G5mD2tM&#10;tB35SEPmSxEg7BJUUHnfJVK6oiKDbmE74uBdbW/QB9mXUvc4Brhp5XMUvUmDNYeFCjvaV1Q02c0o&#10;iF72Nv96TYfP5ju93OLz/TC+10o9zqfdCoSnyf+H/9ofWkEgwu+ZcATk5gc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CkTEcbFAAAA3AAAAA8AAAAAAAAAAAAAAAAAlwIAAGRycy9k&#10;b3ducmV2LnhtbFBLBQYAAAAABAAEAPUAAACJAwAAAAA=&#10;" fillcolor="black" strokecolor="black [3040]">
                            <v:fill color2="black" rotate="t" colors="0 black;42205f black;52429f black;54985f black;1 black" focus="100%" type="gradient">
                              <o:fill v:ext="view" type="gradientUnscaled"/>
                            </v:fill>
                          </v:oval>
                        </v:group>
                      </v:group>
                    </v:group>
                    <v:line id="Connecteur droit 70" o:spid="_x0000_s1088" style="position:absolute;visibility:visible;mso-wrap-style:square" from="1352282,1011228" to="1352282,1692275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" strokeweight="1pt">
                      <v:stroke dashstyle="3 1"/>
                    </v:line>
                    <v:shape id="Zone de texte 71" o:spid="_x0000_s1089" type="#_x0000_t202" style="position:absolute;left:1189990;top:1680210;width:361315;height:25336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o60VwwwAA&#10;ANwAAAAPAAAAZHJzL2Rvd25yZXYueG1sRI9Ba8JAFITvBf/D8gRvdddgi0ZXkRbBU6VWBW+P7DMJ&#10;Zt+G7Griv3cFocdhZr5h5svOVuJGjS8daxgNFQjizJmScw37v/X7BIQPyAYrx6ThTh6Wi97bHFPj&#10;Wv6l2y7kIkLYp6ihCKFOpfRZQRb90NXE0Tu7xmKIssmlabCNcFvJRKlPabHkuFBgTV8FZZfd1Wo4&#10;/JxPx7Ha5t/2o25dpyTbqdR60O9WMxCBuvAffrU3RkOiEnieiUdALh4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o60VwwwAAANwAAAAPAAAAAAAAAAAAAAAAAJcCAABkcnMvZG93&#10;bnJldi54bWxQSwUGAAAAAAQABAD1AAAAhwMAAAAA&#10;" filled="f" stroked="f">
                      <v:textbox>
                        <w:txbxContent>
                          <w:p w14:paraId="775FEA40" w14:textId="77777777" w:rsidR="00B53414" w:rsidRPr="000B1EE8" w:rsidRDefault="00B53414" w:rsidP="00025924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eastAsiaTheme="minorHAnsi" w:cs="Arial"/>
                              </w:rPr>
                              <w:t>Ω</w:t>
                            </w:r>
                            <w:r w:rsidRPr="000666C2">
                              <w:rPr>
                                <w:rFonts w:eastAsiaTheme="minorHAnsi" w:cs="Arial"/>
                                <w:vertAlign w:val="subscript"/>
                              </w:rPr>
                              <w:t>1</w:t>
                            </w:r>
                          </w:p>
                          <w:p w14:paraId="35AA8227" w14:textId="77777777" w:rsidR="00B53414" w:rsidRPr="000C70C9" w:rsidRDefault="00B53414" w:rsidP="00025924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er 72" o:spid="_x0000_s1090" style="position:absolute;left:384810;top:507365;width:1411605;height:1426210" coordsize="1411605,142621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GAzZVfGAAAA3AAA&#10;AA8AAAAAAAAAAAAAAAAAqQIAAGRycy9kb3ducmV2LnhtbFBLBQYAAAAABAAEAPoAAACcAwAAAAA=&#10;">
                    <v:line id="Connecteur droit 74" o:spid="_x0000_s1091" style="position:absolute;visibility:visible;mso-wrap-style:square" from="0,503823" to="1411605,503823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/ccgVcYAAADcAAAADwAAAGRycy9kb3ducmV2LnhtbESPQWvCQBSE70L/w/IKXkQ3jVLaNKsU&#10;rVA8mVSQ3B7Z1yQ0+zZktyb++64g9DjMzDdMuhlNKy7Uu8aygqdFBIK4tLrhSsHpaz9/AeE8ssbW&#10;Mim4koPN+mGSYqLtwBldcl+JAGGXoILa+y6R0pU1GXQL2xEH79v2Bn2QfSV1j0OAm1bGUfQsDTYc&#10;FmrsaFtT+ZP/GgXFgPE5fx0+9sfdYZmdtlU7K45KTR/H9zcQnkb/H763P7WCOFrB7Uw4AnL9Bw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P3HIFXGAAAA3AAAAA8AAAAAAAAA&#10;AAAAAAAAoQIAAGRycy9kb3ducmV2LnhtbFBLBQYAAAAABAAEAPkAAACUAwAAAAA=&#10;" strokecolor="green" strokeweight="2pt">
                      <v:stroke dashstyle="3 1"/>
                    </v:line>
                    <v:shape id="Zone de texte 75" o:spid="_x0000_s1092" type="#_x0000_t202" style="position:absolute;left:109220;width:832485;height:25336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nAt0EwgAA&#10;ANwAAAAPAAAAZHJzL2Rvd25yZXYueG1sRI9Bi8IwFITvgv8hPMGbJorK2jXKsiJ4UnR3hb09mmdb&#10;bF5KE23990YQPA4z8w2zWLW2FDeqfeFYw2ioQBCnzhScafj92Qw+QPiAbLB0TBru5GG17HYWmBjX&#10;8IFux5CJCGGfoIY8hCqR0qc5WfRDVxFH7+xqiyHKOpOmxibCbSnHSs2kxYLjQo4VfeeUXo5Xq+Fv&#10;d/4/TdQ+W9tp1bhWSbZzqXW/1359ggjUhnf41d4aDWM1heeZeATk8g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CcC3QTCAAAA3AAAAA8AAAAAAAAAAAAAAAAAlwIAAGRycy9kb3du&#10;cmV2LnhtbFBLBQYAAAAABAAEAPUAAACGAwAAAAA=&#10;" filled="f" stroked="f">
                      <v:textbox>
                        <w:txbxContent>
                          <w:p w14:paraId="361308F5" w14:textId="77777777" w:rsidR="00B53414" w:rsidRPr="000666C2" w:rsidRDefault="00B53414" w:rsidP="00025924">
                            <w:r>
                              <w:t>U = U</w:t>
                            </w:r>
                            <w:r>
                              <w:rPr>
                                <w:vertAlign w:val="subscript"/>
                              </w:rPr>
                              <w:t>2</w:t>
                            </w:r>
                            <w:r>
                              <w:t>&lt;U</w:t>
                            </w:r>
                            <w:r w:rsidRPr="000666C2">
                              <w:rPr>
                                <w:vertAlign w:val="subscript"/>
                              </w:rPr>
                              <w:t>1</w:t>
                            </w:r>
                          </w:p>
                        </w:txbxContent>
                      </v:textbox>
                    </v:shape>
                    <v:line id="Connecteur droit 76" o:spid="_x0000_s1093" style="position:absolute;flip:x y;visibility:visible;mso-wrap-style:square" from="290195,36195" to="542925,1195705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T+RiL8IAAADcAAAADwAAAGRycy9kb3ducmV2LnhtbESPQWsCMRSE70L/Q3gFb5qth6WsRhGh&#10;reKpW/H82Dw3i/teliTV7b83hUKPw8x8w6w2I/fqRiF2Xgy8zAtQJI23nbQGTl9vs1dQMaFY7L2Q&#10;gR+KsFk/TVZYWX+XT7rVqVUZIrFCAy6lodI6No4Y49wPJNm7+MCYsgyttgHvGc69XhRFqRk7yQsO&#10;B9o5aq71NxvQH5fynXk8BN473fvjub7aszHT53G7BJVoTP/hv/beGlgUJfyeyUdArx8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T+RiL8IAAADcAAAADwAAAAAAAAAAAAAA&#10;AAChAgAAZHJzL2Rvd25yZXYueG1sUEsFBgAAAAAEAAQA+QAAAJADAAAAAA==&#10;" strokecolor="red" strokeweight="2.25pt"/>
                    <v:shape id="Zone de texte 77" o:spid="_x0000_s1094" type="#_x0000_t202" style="position:absolute;left:217805;top:1172845;width:361315;height:25336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4nOboxAAA&#10;ANwAAAAPAAAAZHJzL2Rvd25yZXYueG1sRI9Ba8JAFITvBf/D8gRvuqvYVtNsRJRCTy2mKnh7ZJ9J&#10;aPZtyG5N+u+7BaHHYWa+YdLNYBtxo87XjjXMZwoEceFMzaWG4+frdAXCB2SDjWPS8EMeNtnoIcXE&#10;uJ4PdMtDKSKEfYIaqhDaREpfVGTRz1xLHL2r6yyGKLtSmg77CLeNXCj1JC3WHBcqbGlXUfGVf1sN&#10;p/fr5bxUH+XePra9G5Rku5ZaT8bD9gVEoCH8h+/tN6NhoZ7h70w8AjL7B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uJzm6MQAAADcAAAADwAAAAAAAAAAAAAAAACXAgAAZHJzL2Rv&#10;d25yZXYueG1sUEsFBgAAAAAEAAQA9QAAAIgDAAAAAA==&#10;" filled="f" stroked="f">
                      <v:textbox>
                        <w:txbxContent>
                          <w:p w14:paraId="4F739EA5" w14:textId="77777777" w:rsidR="00B53414" w:rsidRPr="000B1EE8" w:rsidRDefault="00B53414" w:rsidP="00025924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eastAsiaTheme="minorHAnsi" w:cs="Arial"/>
                              </w:rPr>
                              <w:t>Ω</w:t>
                            </w:r>
                            <w:r>
                              <w:rPr>
                                <w:rFonts w:eastAsiaTheme="minorHAnsi" w:cs="Arial"/>
                                <w:vertAlign w:val="subscript"/>
                              </w:rPr>
                              <w:t>2</w:t>
                            </w:r>
                          </w:p>
                          <w:p w14:paraId="2199ED7F" w14:textId="77777777" w:rsidR="00B53414" w:rsidRPr="000C70C9" w:rsidRDefault="00B53414" w:rsidP="00025924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v:textbox>
                    </v:shape>
                    <v:shape id="Zone de texte 78" o:spid="_x0000_s1095" type="#_x0000_t202" style="position:absolute;left:443230;top:1172845;width:389890;height:25336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JA3KawQAA&#10;ANwAAAAPAAAAZHJzL2Rvd25yZXYueG1sRE9ba8IwFH4X/A/hCHuzibKJ1kaRjcGeNryCb4fm2Bab&#10;k9Bktvv3y8Ngjx/fvdgOthUP6kLjWMMsUyCIS2carjScju/TJYgQkQ22jknDDwXYbsajAnPjet7T&#10;4xArkUI45KihjtHnUoayJoshc544cTfXWYwJdpU0HfYp3LZyrtRCWmw4NdTo6bWm8n74thrOn7fr&#10;5Vl9VW/2xfduUJLtSmr9NBl2axCRhvgv/nN/GA1zldamM+kIyM0v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yQNymsEAAADcAAAADwAAAAAAAAAAAAAAAACXAgAAZHJzL2Rvd25y&#10;ZXYueG1sUEsFBgAAAAAEAAQA9QAAAIUDAAAAAA==&#10;" filled="f" stroked="f">
                      <v:textbox>
                        <w:txbxContent>
                          <w:p w14:paraId="043E7CD7" w14:textId="77777777" w:rsidR="00B53414" w:rsidRPr="000B1EE8" w:rsidRDefault="00B53414" w:rsidP="00025924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eastAsiaTheme="minorHAnsi" w:cs="Arial"/>
                              </w:rPr>
                              <w:t>Ω</w:t>
                            </w:r>
                            <w:r>
                              <w:rPr>
                                <w:rFonts w:eastAsiaTheme="minorHAnsi" w:cs="Arial"/>
                                <w:vertAlign w:val="subscript"/>
                              </w:rPr>
                              <w:t>2</w:t>
                            </w:r>
                            <w:r w:rsidRPr="00D81056">
                              <w:rPr>
                                <w:rFonts w:eastAsiaTheme="minorHAnsi" w:cs="Arial"/>
                                <w:vertAlign w:val="subscript"/>
                              </w:rPr>
                              <w:t>0</w:t>
                            </w:r>
                          </w:p>
                          <w:p w14:paraId="6C47FB40" w14:textId="77777777" w:rsidR="00B53414" w:rsidRPr="000C70C9" w:rsidRDefault="00B53414" w:rsidP="00025924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v:textbox>
                    </v:shape>
                  </v:group>
                </v:group>
                <w10:wrap type="square"/>
              </v:group>
            </w:pict>
          </mc:Fallback>
        </mc:AlternateContent>
      </w:r>
      <w:r w:rsidR="00950C40">
        <w:t>Description technique</w:t>
      </w:r>
    </w:p>
    <w:p w14:paraId="162F15D9" w14:textId="77777777" w:rsidR="00950C40" w:rsidRPr="003F1BB3" w:rsidRDefault="003F1BB3" w:rsidP="00D51A77">
      <w:pPr>
        <w:pStyle w:val="nornale"/>
        <w:rPr>
          <w:rFonts w:asciiTheme="majorHAnsi" w:eastAsiaTheme="majorEastAsia" w:hAnsiTheme="majorHAnsi" w:cstheme="majorBidi"/>
          <w:b/>
          <w:bCs/>
          <w:color w:val="4F81BD" w:themeColor="accent1"/>
          <w:kern w:val="0"/>
          <w:szCs w:val="24"/>
          <w:lang w:eastAsia="fr-FR" w:bidi="ar-SA"/>
        </w:rPr>
      </w:pPr>
      <w:r w:rsidRPr="003F1BB3">
        <w:rPr>
          <w:rFonts w:asciiTheme="majorHAnsi" w:eastAsiaTheme="majorEastAsia" w:hAnsiTheme="majorHAnsi" w:cstheme="majorBidi"/>
          <w:b/>
          <w:bCs/>
          <w:color w:val="4F81BD" w:themeColor="accent1"/>
          <w:kern w:val="0"/>
          <w:szCs w:val="24"/>
          <w:lang w:eastAsia="fr-FR" w:bidi="ar-SA"/>
        </w:rPr>
        <w:t>Introduction</w:t>
      </w:r>
    </w:p>
    <w:p w14:paraId="2765D5DD" w14:textId="77777777" w:rsidR="00D51A77" w:rsidRDefault="00D51A77" w:rsidP="00D51A77">
      <w:pPr>
        <w:pStyle w:val="nornale"/>
      </w:pPr>
    </w:p>
    <w:p w14:paraId="08CA4353" w14:textId="77777777" w:rsidR="003F1BB3" w:rsidRDefault="003F1BB3" w:rsidP="00D51A77">
      <w:pPr>
        <w:pStyle w:val="nornale"/>
      </w:pPr>
      <w:r>
        <w:t>Deux types d'essais sont possible</w:t>
      </w:r>
      <w:r w:rsidR="00FA6F12">
        <w:t>s</w:t>
      </w:r>
      <w:r>
        <w:t xml:space="preserve"> pour déterminer </w:t>
      </w:r>
      <w:r w:rsidR="00FA6F12">
        <w:t>les régimes de fonctionnement (</w:t>
      </w:r>
      <w:r w:rsidR="00FA6F12">
        <w:rPr>
          <w:rFonts w:ascii="Calibri" w:hAnsi="Calibri"/>
        </w:rPr>
        <w:t>Ω en régime établi</w:t>
      </w:r>
      <w:r w:rsidR="00FA6F12">
        <w:t>) :</w:t>
      </w:r>
    </w:p>
    <w:p w14:paraId="528577EE" w14:textId="77777777" w:rsidR="00E000A5" w:rsidRDefault="00E000A5" w:rsidP="00D51A77">
      <w:pPr>
        <w:pStyle w:val="nornale"/>
      </w:pPr>
    </w:p>
    <w:p w14:paraId="6556C8D0" w14:textId="5DD98F8D" w:rsidR="00FA6F12" w:rsidRDefault="00FA6F12" w:rsidP="00E000A5">
      <w:pPr>
        <w:pStyle w:val="nornale"/>
        <w:numPr>
          <w:ilvl w:val="0"/>
          <w:numId w:val="12"/>
        </w:numPr>
      </w:pPr>
      <w:r>
        <w:t>Pour une masse suspendue au levier, le</w:t>
      </w:r>
      <w:r w:rsidR="00D51A77">
        <w:t xml:space="preserve"> couple résistif</w:t>
      </w:r>
      <w:r w:rsidR="00FF01F2">
        <w:t xml:space="preserve"> </w:t>
      </w:r>
      <w:r w:rsidR="00025924" w:rsidRPr="00025924">
        <w:rPr>
          <w:b/>
          <w:color w:val="008000"/>
        </w:rPr>
        <w:t>Cr</w:t>
      </w:r>
      <w:r w:rsidR="00025924">
        <w:t>,</w:t>
      </w:r>
      <w:r w:rsidR="00D51A77">
        <w:t xml:space="preserve"> engendré </w:t>
      </w:r>
      <w:r w:rsidR="00025924">
        <w:t xml:space="preserve">par le frottement du patin sur le galet, </w:t>
      </w:r>
      <w:r w:rsidR="00D51A77">
        <w:t xml:space="preserve">est constant </w:t>
      </w:r>
      <w:r w:rsidR="00055875">
        <w:t>quel que</w:t>
      </w:r>
      <w:r w:rsidR="00D51A77">
        <w:t xml:space="preserve"> soit la vitesse de rotation.</w:t>
      </w:r>
    </w:p>
    <w:p w14:paraId="4D62CE38" w14:textId="77777777" w:rsidR="00025924" w:rsidRDefault="003F1BB3" w:rsidP="00FA6F12">
      <w:pPr>
        <w:pStyle w:val="nornale"/>
        <w:ind w:left="720"/>
      </w:pPr>
      <w:r>
        <w:t>Les modificatio</w:t>
      </w:r>
      <w:r w:rsidR="00FA6F12">
        <w:t xml:space="preserve">ns de régimes de fonctionnement </w:t>
      </w:r>
      <w:r>
        <w:t>se font à couple constant en modifiant la tension d'alimentation du moteur.</w:t>
      </w:r>
    </w:p>
    <w:p w14:paraId="628E2171" w14:textId="77777777" w:rsidR="00E000A5" w:rsidRDefault="00E000A5" w:rsidP="00FA6F12">
      <w:pPr>
        <w:pStyle w:val="nornale"/>
        <w:ind w:left="720"/>
      </w:pPr>
    </w:p>
    <w:p w14:paraId="01A5E9DC" w14:textId="77777777" w:rsidR="00E000A5" w:rsidRDefault="00E000A5" w:rsidP="00FA6F12">
      <w:pPr>
        <w:pStyle w:val="nornale"/>
        <w:ind w:left="720"/>
      </w:pPr>
    </w:p>
    <w:p w14:paraId="55094F6C" w14:textId="75689EB2" w:rsidR="00B01E6B" w:rsidRDefault="00A93BB6" w:rsidP="00FA6F12">
      <w:pPr>
        <w:pStyle w:val="nornale"/>
        <w:ind w:left="720"/>
      </w:pPr>
      <w:r>
        <w:rPr>
          <w:noProof/>
          <w:lang w:eastAsia="fr-FR" w:bidi="ar-SA"/>
        </w:rPr>
        <w:lastRenderedPageBreak/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179F77D2" wp14:editId="2415DA68">
                <wp:simplePos x="0" y="0"/>
                <wp:positionH relativeFrom="column">
                  <wp:posOffset>4576445</wp:posOffset>
                </wp:positionH>
                <wp:positionV relativeFrom="paragraph">
                  <wp:posOffset>-31115</wp:posOffset>
                </wp:positionV>
                <wp:extent cx="1878330" cy="1845310"/>
                <wp:effectExtent l="4445" t="0" r="0" b="1905"/>
                <wp:wrapThrough wrapText="bothSides">
                  <wp:wrapPolygon edited="0">
                    <wp:start x="3951" y="1561"/>
                    <wp:lineTo x="3731" y="2118"/>
                    <wp:lineTo x="3951" y="17594"/>
                    <wp:lineTo x="2738" y="18813"/>
                    <wp:lineTo x="2738" y="18932"/>
                    <wp:lineTo x="3951" y="19370"/>
                    <wp:lineTo x="3951" y="19928"/>
                    <wp:lineTo x="4498" y="19928"/>
                    <wp:lineTo x="4498" y="19370"/>
                    <wp:lineTo x="18862" y="19370"/>
                    <wp:lineTo x="19190" y="18597"/>
                    <wp:lineTo x="14144" y="17594"/>
                    <wp:lineTo x="13816" y="14026"/>
                    <wp:lineTo x="17540" y="14026"/>
                    <wp:lineTo x="17540" y="13691"/>
                    <wp:lineTo x="13049" y="12249"/>
                    <wp:lineTo x="12720" y="10466"/>
                    <wp:lineTo x="17649" y="9016"/>
                    <wp:lineTo x="17649" y="8682"/>
                    <wp:lineTo x="12611" y="8682"/>
                    <wp:lineTo x="12173" y="5344"/>
                    <wp:lineTo x="11187" y="5121"/>
                    <wp:lineTo x="4498" y="5121"/>
                    <wp:lineTo x="4717" y="2118"/>
                    <wp:lineTo x="4498" y="1561"/>
                    <wp:lineTo x="3951" y="1561"/>
                  </wp:wrapPolygon>
                </wp:wrapThrough>
                <wp:docPr id="1" name="Grouper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78330" cy="1845310"/>
                          <a:chOff x="0" y="84323"/>
                          <a:chExt cx="1878330" cy="1849887"/>
                        </a:xfrm>
                      </wpg:grpSpPr>
                      <wps:wsp>
                        <wps:cNvPr id="2" name="Connecteur droit 87"/>
                        <wps:cNvCnPr>
                          <a:cxnSpLocks noChangeShapeType="1"/>
                        </wps:cNvCnPr>
                        <wps:spPr bwMode="auto">
                          <a:xfrm>
                            <a:off x="1044141" y="840005"/>
                            <a:ext cx="0" cy="86487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" name="Ellipse 88"/>
                        <wps:cNvSpPr>
                          <a:spLocks noChangeArrowheads="1"/>
                        </wps:cNvSpPr>
                        <wps:spPr bwMode="auto">
                          <a:xfrm>
                            <a:off x="1014296" y="803810"/>
                            <a:ext cx="71120" cy="72390"/>
                          </a:xfrm>
                          <a:prstGeom prst="ellipse">
                            <a:avLst/>
                          </a:prstGeom>
                          <a:gradFill rotWithShape="1">
                            <a:gsLst>
                              <a:gs pos="0">
                                <a:srgbClr val="000000"/>
                              </a:gs>
                              <a:gs pos="64399">
                                <a:srgbClr val="000000"/>
                              </a:gs>
                              <a:gs pos="80000">
                                <a:srgbClr val="000000"/>
                              </a:gs>
                              <a:gs pos="83900">
                                <a:srgbClr val="000000"/>
                              </a:gs>
                              <a:gs pos="100000">
                                <a:srgbClr val="000000"/>
                              </a:gs>
                            </a:gsLst>
                            <a:lin ang="5400000"/>
                          </a:gradFill>
                          <a:ln w="9525">
                            <a:solidFill>
                              <a:schemeClr val="dk1">
                                <a:lumMod val="95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g:grpSp>
                        <wpg:cNvPr id="14" name="Grouper 344"/>
                        <wpg:cNvGrpSpPr>
                          <a:grpSpLocks/>
                        </wpg:cNvGrpSpPr>
                        <wpg:grpSpPr bwMode="auto">
                          <a:xfrm>
                            <a:off x="0" y="84323"/>
                            <a:ext cx="1878330" cy="1849887"/>
                            <a:chOff x="0" y="84323"/>
                            <a:chExt cx="1878330" cy="1849887"/>
                          </a:xfrm>
                        </wpg:grpSpPr>
                        <wpg:grpSp>
                          <wpg:cNvPr id="15" name="Grouper 89"/>
                          <wpg:cNvGrpSpPr>
                            <a:grpSpLocks/>
                          </wpg:cNvGrpSpPr>
                          <wpg:grpSpPr bwMode="auto">
                            <a:xfrm>
                              <a:off x="0" y="84323"/>
                              <a:ext cx="1878330" cy="1849887"/>
                              <a:chOff x="0" y="84295"/>
                              <a:chExt cx="1905635" cy="1849280"/>
                            </a:xfrm>
                          </wpg:grpSpPr>
                          <wpg:grpSp>
                            <wpg:cNvPr id="17" name="Grouper 90"/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84295"/>
                                <a:ext cx="1905635" cy="1843264"/>
                                <a:chOff x="0" y="84295"/>
                                <a:chExt cx="1905635" cy="1843264"/>
                              </a:xfrm>
                            </wpg:grpSpPr>
                            <wpg:grpSp>
                              <wpg:cNvPr id="18" name="Grouper 91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0" y="84295"/>
                                  <a:ext cx="1905635" cy="1716067"/>
                                  <a:chOff x="0" y="84197"/>
                                  <a:chExt cx="1905635" cy="1714123"/>
                                </a:xfrm>
                              </wpg:grpSpPr>
                              <wps:wsp>
                                <wps:cNvPr id="19" name="Zone de texte 9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188548" y="1015448"/>
                                    <a:ext cx="328930" cy="35052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38C43695" w14:textId="77777777" w:rsidR="00B53414" w:rsidRPr="000666C2" w:rsidRDefault="00B53414" w:rsidP="00E000A5">
                                      <w:pPr>
                                        <w:rPr>
                                          <w:color w:val="008000"/>
                                          <w:szCs w:val="20"/>
                                        </w:rPr>
                                      </w:pPr>
                                      <w:r w:rsidRPr="000666C2">
                                        <w:rPr>
                                          <w:color w:val="008000"/>
                                          <w:szCs w:val="20"/>
                                        </w:rPr>
                                        <w:t>C</w:t>
                                      </w:r>
                                      <w:r w:rsidRPr="000666C2">
                                        <w:rPr>
                                          <w:color w:val="008000"/>
                                          <w:szCs w:val="20"/>
                                          <w:vertAlign w:val="subscript"/>
                                        </w:rPr>
                                        <w:t>r</w:t>
                                      </w:r>
                                      <w:r>
                                        <w:rPr>
                                          <w:color w:val="008000"/>
                                          <w:szCs w:val="20"/>
                                          <w:vertAlign w:val="subscript"/>
                                        </w:rPr>
                                        <w:t>1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20" name="Grouper 93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0" y="84197"/>
                                    <a:ext cx="1905635" cy="1714123"/>
                                    <a:chOff x="0" y="84197"/>
                                    <a:chExt cx="1905635" cy="1714123"/>
                                  </a:xfrm>
                                </wpg:grpSpPr>
                                <wpg:grpSp>
                                  <wpg:cNvPr id="21" name="Grouper 94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0" y="84197"/>
                                      <a:ext cx="1820637" cy="1714123"/>
                                      <a:chOff x="0" y="84197"/>
                                      <a:chExt cx="1820637" cy="1714123"/>
                                    </a:xfrm>
                                  </wpg:grpSpPr>
                                  <wps:wsp>
                                    <wps:cNvPr id="22" name="Zone de texte 95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1531076" y="1442912"/>
                                        <a:ext cx="289561" cy="2171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952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14:paraId="63E20550" w14:textId="77777777" w:rsidR="00B53414" w:rsidRPr="000B1EE8" w:rsidRDefault="00B53414" w:rsidP="00E000A5">
                                          <w:pPr>
                                            <w:rPr>
                                              <w:sz w:val="18"/>
                                              <w:szCs w:val="18"/>
                                            </w:rPr>
                                          </w:pPr>
                                          <w:r>
                                            <w:rPr>
                                              <w:rFonts w:eastAsiaTheme="minorHAnsi" w:cs="Arial"/>
                                            </w:rPr>
                                            <w:t>Ω</w:t>
                                          </w:r>
                                        </w:p>
                                        <w:p w14:paraId="70F2B490" w14:textId="77777777" w:rsidR="00B53414" w:rsidRPr="000B1EE8" w:rsidRDefault="00B53414" w:rsidP="00E000A5">
                                          <w:pPr>
                                            <w:rPr>
                                              <w:sz w:val="18"/>
                                              <w:szCs w:val="18"/>
                                            </w:rPr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g:grpSp>
                                    <wpg:cNvPr id="23" name="Grouper 320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0" y="84197"/>
                                        <a:ext cx="1697384" cy="1714123"/>
                                        <a:chOff x="0" y="84197"/>
                                        <a:chExt cx="1697384" cy="1714123"/>
                                      </a:xfrm>
                                    </wpg:grpSpPr>
                                    <wps:wsp>
                                      <wps:cNvPr id="24" name="Zone de texte 321"/>
                                      <wps:cNvSpPr txBox="1"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68850" y="84197"/>
                                          <a:ext cx="371475" cy="27813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14:paraId="3F24D3D8" w14:textId="77777777" w:rsidR="00B53414" w:rsidRPr="000666C2" w:rsidRDefault="00B53414" w:rsidP="00E000A5">
                                            <w:pPr>
                                              <w:rPr>
                                                <w:b/>
                                                <w:color w:val="FF0000"/>
                                                <w:sz w:val="18"/>
                                                <w:szCs w:val="18"/>
                                              </w:rPr>
                                            </w:pPr>
                                            <w:r w:rsidRPr="000666C2">
                                              <w:rPr>
                                                <w:rFonts w:eastAsiaTheme="minorHAnsi" w:cs="Arial"/>
                                                <w:b/>
                                                <w:color w:val="FF0000"/>
                                              </w:rPr>
                                              <w:t>C</w:t>
                                            </w:r>
                                            <w:r w:rsidRPr="000666C2">
                                              <w:rPr>
                                                <w:rFonts w:eastAsiaTheme="minorHAnsi" w:cs="Arial"/>
                                                <w:b/>
                                                <w:color w:val="FF0000"/>
                                                <w:vertAlign w:val="subscript"/>
                                              </w:rPr>
                                              <w:t>u</w:t>
                                            </w:r>
                                          </w:p>
                                        </w:txbxContent>
                                      </wps:txbx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g:grpSp>
                                      <wpg:cNvPr id="25" name="Grouper 322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0" y="205740"/>
                                          <a:ext cx="1697384" cy="1592580"/>
                                          <a:chOff x="-252730" y="0"/>
                                          <a:chExt cx="1697384" cy="1592580"/>
                                        </a:xfrm>
                                      </wpg:grpSpPr>
                                      <wpg:grpSp>
                                        <wpg:cNvPr id="26" name="Grouper 323"/>
                                        <wpg:cNvGrpSpPr>
                                          <a:grpSpLocks/>
                                        </wpg:cNvGrpSpPr>
                                        <wpg:grpSpPr bwMode="auto">
                                          <a:xfrm>
                                            <a:off x="1" y="0"/>
                                            <a:ext cx="1444653" cy="1592580"/>
                                            <a:chOff x="1" y="0"/>
                                            <a:chExt cx="1444653" cy="1592580"/>
                                          </a:xfrm>
                                        </wpg:grpSpPr>
                                        <wps:wsp>
                                          <wps:cNvPr id="32" name="Connecteur droit 324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 flipH="1" flipV="1">
                                              <a:off x="120016" y="325756"/>
                                              <a:ext cx="627166" cy="390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noFill/>
                                            <a:ln w="12700">
                                              <a:solidFill>
                                                <a:srgbClr val="000000"/>
                                              </a:solidFill>
                                              <a:prstDash val="sysDash"/>
                                              <a:round/>
                                              <a:headEnd/>
                                              <a:tailEnd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  <wpg:grpSp>
                                          <wpg:cNvPr id="33" name="Grouper 325"/>
                                          <wpg:cNvGrpSpPr>
                                            <a:grpSpLocks/>
                                          </wpg:cNvGrpSpPr>
                                          <wpg:grpSpPr bwMode="auto">
                                            <a:xfrm>
                                              <a:off x="1" y="0"/>
                                              <a:ext cx="1444653" cy="1592580"/>
                                              <a:chOff x="1" y="0"/>
                                              <a:chExt cx="1444653" cy="1592580"/>
                                            </a:xfrm>
                                          </wpg:grpSpPr>
                                          <wpg:grpSp>
                                            <wpg:cNvPr id="34" name="Grouper 326"/>
                                            <wpg:cNvGrpSpPr>
                                              <a:grpSpLocks/>
                                            </wpg:cNvGrpSpPr>
                                            <wpg:grpSpPr bwMode="auto">
                                              <a:xfrm>
                                                <a:off x="1" y="0"/>
                                                <a:ext cx="1444653" cy="1592580"/>
                                                <a:chOff x="1" y="0"/>
                                                <a:chExt cx="1444653" cy="1592580"/>
                                              </a:xfrm>
                                            </wpg:grpSpPr>
                                            <wps:wsp>
                                              <wps:cNvPr id="35" name="Connecteur droit avec flèche 327"/>
                                              <wps:cNvCnPr>
                                                <a:cxnSpLocks noChangeShapeType="1"/>
                                              </wps:cNvCnPr>
                                              <wps:spPr bwMode="auto">
                                                <a:xfrm flipV="1">
                                                  <a:off x="123825" y="0"/>
                                                  <a:ext cx="0" cy="1592580"/>
                                                </a:xfrm>
                                                <a:prstGeom prst="straightConnector1">
                                                  <a:avLst/>
                                                </a:prstGeom>
                                                <a:noFill/>
                                                <a:ln w="12700">
                                                  <a:solidFill>
                                                    <a:schemeClr val="tx1">
                                                      <a:lumMod val="100000"/>
                                                      <a:lumOff val="0"/>
                                                    </a:schemeClr>
                                                  </a:solidFill>
                                                  <a:round/>
                                                  <a:headEnd/>
                                                  <a:tailEnd type="arrow" w="med" len="med"/>
                                                </a:ln>
                                                <a:extLst>
                                                  <a:ext uri="{909E8E84-426E-40DD-AFC4-6F175D3DCCD1}">
                                                    <a14:hiddenFill xmlns:a14="http://schemas.microsoft.com/office/drawing/2010/main">
                                                      <a:noFill/>
                                                    </a14:hiddenFill>
                                                  </a:ext>
                                                </a:extLst>
                                              </wps:spPr>
                                              <wps:bodyPr/>
                                            </wps:wsp>
                                            <wps:wsp>
                                              <wps:cNvPr id="36" name="Connecteur droit avec flèche 328"/>
                                              <wps:cNvCnPr>
                                                <a:cxnSpLocks noChangeShapeType="1"/>
                                              </wps:cNvCnPr>
                                              <wps:spPr bwMode="auto">
                                                <a:xfrm flipH="1" flipV="1">
                                                  <a:off x="1" y="1494791"/>
                                                  <a:ext cx="1444653" cy="49"/>
                                                </a:xfrm>
                                                <a:prstGeom prst="straightConnector1">
                                                  <a:avLst/>
                                                </a:prstGeom>
                                                <a:noFill/>
                                                <a:ln w="12700">
                                                  <a:solidFill>
                                                    <a:schemeClr val="tx1">
                                                      <a:lumMod val="100000"/>
                                                      <a:lumOff val="0"/>
                                                    </a:schemeClr>
                                                  </a:solidFill>
                                                  <a:round/>
                                                  <a:headEnd type="arrow" w="med" len="med"/>
                                                  <a:tailEnd/>
                                                </a:ln>
                                                <a:extLst>
                                                  <a:ext uri="{909E8E84-426E-40DD-AFC4-6F175D3DCCD1}">
                                                    <a14:hiddenFill xmlns:a14="http://schemas.microsoft.com/office/drawing/2010/main">
                                                      <a:noFill/>
                                                    </a14:hiddenFill>
                                                  </a:ext>
                                                </a:extLst>
                                              </wps:spPr>
                                              <wps:bodyPr/>
                                            </wps:wsp>
                                          </wpg:grpSp>
                                          <wps:wsp>
                                            <wps:cNvPr id="37" name="Connecteur droit 329"/>
                                            <wps:cNvCnPr>
                                              <a:cxnSpLocks noChangeShapeType="1"/>
                                            </wps:cNvCnPr>
                                            <wps:spPr bwMode="auto">
                                              <a:xfrm flipH="1" flipV="1">
                                                <a:off x="746089" y="325757"/>
                                                <a:ext cx="253363" cy="1158238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28575">
                                                <a:solidFill>
                                                  <a:srgbClr val="FF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</wpg:grpSp>
                                      </wpg:grpSp>
                                      <wps:wsp>
                                        <wps:cNvPr id="38" name="Zone de texte 330"/>
                                        <wps:cNvSpPr txBox="1">
                                          <a:spLocks noChangeArrowheads="1"/>
                                        </wps:cNvSpPr>
                                        <wps:spPr bwMode="auto">
                                          <a:xfrm>
                                            <a:off x="-252730" y="180975"/>
                                            <a:ext cx="424180" cy="2533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  <a:ext uri="{91240B29-F687-4F45-9708-019B960494DF}">
                                              <a14:hiddenLine xmlns:a14="http://schemas.microsoft.com/office/drawing/2010/main" w="9525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14:hiddenLine>
                                            </a:ext>
                                          </a:extLst>
                                        </wps:spPr>
                                        <wps:txbx>
                                          <w:txbxContent>
                                            <w:p w14:paraId="5ED1EA89" w14:textId="77777777" w:rsidR="00B53414" w:rsidRDefault="00B53414" w:rsidP="00E000A5">
                                              <w:pPr>
                                                <w:jc w:val="right"/>
                                                <w:rPr>
                                                  <w:sz w:val="18"/>
                                                  <w:szCs w:val="18"/>
                                                  <w:vertAlign w:val="subscript"/>
                                                </w:rPr>
                                              </w:pPr>
                                              <w:proofErr w:type="spellStart"/>
                                              <w:r>
                                                <w:rPr>
                                                  <w:sz w:val="18"/>
                                                  <w:szCs w:val="18"/>
                                                </w:rPr>
                                                <w:t>C</w:t>
                                              </w:r>
                                              <w:r w:rsidRPr="000C70C9">
                                                <w:rPr>
                                                  <w:sz w:val="18"/>
                                                  <w:szCs w:val="18"/>
                                                  <w:vertAlign w:val="subscript"/>
                                                </w:rPr>
                                                <w:t>u</w:t>
                                              </w:r>
                                              <w:r>
                                                <w:rPr>
                                                  <w:sz w:val="18"/>
                                                  <w:szCs w:val="18"/>
                                                  <w:vertAlign w:val="subscript"/>
                                                </w:rPr>
                                                <w:t>n</w:t>
                                              </w:r>
                                              <w:proofErr w:type="spellEnd"/>
                                            </w:p>
                                            <w:p w14:paraId="361F8541" w14:textId="77777777" w:rsidR="00B53414" w:rsidRPr="000C70C9" w:rsidRDefault="00B53414" w:rsidP="00E000A5">
                                              <w:pPr>
                                                <w:jc w:val="right"/>
                                                <w:rPr>
                                                  <w:sz w:val="16"/>
                                                  <w:szCs w:val="16"/>
                                                </w:rPr>
                                              </w:pPr>
                                            </w:p>
                                          </w:txbxContent>
                                        </wps:txbx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</wpg:grpSp>
                                  </wpg:grpSp>
                                </wpg:grpSp>
                                <wps:wsp>
                                  <wps:cNvPr id="39" name="Zone de texte 331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254125" y="146251"/>
                                      <a:ext cx="651510" cy="2533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14:paraId="4B5A1F90" w14:textId="77777777" w:rsidR="00B53414" w:rsidRDefault="00B53414" w:rsidP="00E000A5">
                                        <w:r>
                                          <w:t xml:space="preserve">U = </w:t>
                                        </w:r>
                                        <w:proofErr w:type="spellStart"/>
                                        <w:r>
                                          <w:t>C</w:t>
                                        </w:r>
                                        <w:r w:rsidRPr="00B01E6B">
                                          <w:rPr>
                                            <w:vertAlign w:val="superscript"/>
                                          </w:rPr>
                                          <w:t>te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0" name="Ellipse 334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1134144" y="1238282"/>
                                      <a:ext cx="72377" cy="72390"/>
                                    </a:xfrm>
                                    <a:prstGeom prst="ellipse">
                                      <a:avLst/>
                                    </a:prstGeom>
                                    <a:gradFill rotWithShape="1">
                                      <a:gsLst>
                                        <a:gs pos="0">
                                          <a:srgbClr val="000000"/>
                                        </a:gs>
                                        <a:gs pos="64399">
                                          <a:srgbClr val="000000"/>
                                        </a:gs>
                                        <a:gs pos="80000">
                                          <a:srgbClr val="000000"/>
                                        </a:gs>
                                        <a:gs pos="83900">
                                          <a:srgbClr val="000000"/>
                                        </a:gs>
                                        <a:gs pos="100000">
                                          <a:srgbClr val="000000"/>
                                        </a:gs>
                                      </a:gsLst>
                                      <a:lin ang="5400000"/>
                                    </a:gradFill>
                                    <a:ln w="9525">
                                      <a:solidFill>
                                        <a:schemeClr val="dk1">
                                          <a:lumMod val="95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ctr" anchorCtr="0" upright="1">
                                    <a:noAutofit/>
                                  </wps:bodyPr>
                                </wps:wsp>
                              </wpg:grpSp>
                            </wpg:grpSp>
                            <wps:wsp>
                              <wps:cNvPr id="41" name="Connecteur droit 3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169734" y="1300027"/>
                                  <a:ext cx="0" cy="39102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" name="Zone de texte 33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086882" y="1674194"/>
                                  <a:ext cx="361315" cy="2533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67292FDB" w14:textId="77777777" w:rsidR="00B53414" w:rsidRPr="000B1EE8" w:rsidRDefault="00B53414" w:rsidP="00E000A5">
                                    <w:pPr>
                                      <w:rPr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rFonts w:eastAsiaTheme="minorHAnsi" w:cs="Arial"/>
                                      </w:rPr>
                                      <w:t>Ω</w:t>
                                    </w:r>
                                    <w:r w:rsidRPr="000666C2">
                                      <w:rPr>
                                        <w:rFonts w:eastAsiaTheme="minorHAnsi" w:cs="Arial"/>
                                        <w:vertAlign w:val="subscript"/>
                                      </w:rPr>
                                      <w:t>1</w:t>
                                    </w:r>
                                  </w:p>
                                  <w:p w14:paraId="321DC598" w14:textId="77777777" w:rsidR="00B53414" w:rsidRPr="000C70C9" w:rsidRDefault="00B53414" w:rsidP="00E000A5">
                                    <w:pPr>
                                      <w:rPr>
                                        <w:sz w:val="18"/>
                                        <w:szCs w:val="18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43" name="Grouper 337"/>
                            <wpg:cNvGrpSpPr>
                              <a:grpSpLocks/>
                            </wpg:cNvGrpSpPr>
                            <wpg:grpSpPr bwMode="auto">
                              <a:xfrm>
                                <a:off x="384810" y="1275892"/>
                                <a:ext cx="1167015" cy="657683"/>
                                <a:chOff x="0" y="768527"/>
                                <a:chExt cx="1167015" cy="657683"/>
                              </a:xfrm>
                            </wpg:grpSpPr>
                            <wps:wsp>
                              <wps:cNvPr id="44" name="Connecteur droit 3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768527"/>
                                  <a:ext cx="1167015" cy="5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5400">
                                  <a:solidFill>
                                    <a:srgbClr val="008000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" name="Zone de texte 34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66478" y="1172845"/>
                                  <a:ext cx="361315" cy="2533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0B420E78" w14:textId="77777777" w:rsidR="00B53414" w:rsidRPr="000B1EE8" w:rsidRDefault="00B53414" w:rsidP="00E000A5">
                                    <w:pPr>
                                      <w:rPr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rFonts w:eastAsiaTheme="minorHAnsi" w:cs="Arial"/>
                                      </w:rPr>
                                      <w:t>Ω</w:t>
                                    </w:r>
                                    <w:r>
                                      <w:rPr>
                                        <w:rFonts w:eastAsiaTheme="minorHAnsi" w:cs="Arial"/>
                                        <w:vertAlign w:val="subscript"/>
                                      </w:rPr>
                                      <w:t>2</w:t>
                                    </w:r>
                                  </w:p>
                                  <w:p w14:paraId="0031B710" w14:textId="77777777" w:rsidR="00B53414" w:rsidRPr="000C70C9" w:rsidRDefault="00B53414" w:rsidP="00E000A5">
                                    <w:pPr>
                                      <w:rPr>
                                        <w:sz w:val="18"/>
                                        <w:szCs w:val="18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46" name="Zone de texte 34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38860" y="583565"/>
                              <a:ext cx="703580" cy="350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0653875" w14:textId="77777777" w:rsidR="00B53414" w:rsidRPr="00B01E6B" w:rsidRDefault="00B53414" w:rsidP="00B01E6B">
                                <w:pPr>
                                  <w:rPr>
                                    <w:color w:val="008000"/>
                                    <w:szCs w:val="20"/>
                                  </w:rPr>
                                </w:pPr>
                                <w:r w:rsidRPr="000666C2">
                                  <w:rPr>
                                    <w:color w:val="008000"/>
                                    <w:szCs w:val="20"/>
                                  </w:rPr>
                                  <w:t>C</w:t>
                                </w:r>
                                <w:r w:rsidRPr="000666C2">
                                  <w:rPr>
                                    <w:color w:val="008000"/>
                                    <w:szCs w:val="20"/>
                                    <w:vertAlign w:val="subscript"/>
                                  </w:rPr>
                                  <w:t>r</w:t>
                                </w:r>
                                <w:r>
                                  <w:rPr>
                                    <w:color w:val="008000"/>
                                    <w:szCs w:val="20"/>
                                    <w:vertAlign w:val="subscript"/>
                                  </w:rPr>
                                  <w:t xml:space="preserve">2 </w:t>
                                </w:r>
                                <w:r>
                                  <w:rPr>
                                    <w:color w:val="008000"/>
                                    <w:szCs w:val="20"/>
                                  </w:rPr>
                                  <w:t>&gt;</w:t>
                                </w:r>
                                <w:r>
                                  <w:rPr>
                                    <w:color w:val="000000" w:themeColor="dark1"/>
                                    <w:sz w:val="16"/>
                                    <w:szCs w:val="16"/>
                                  </w:rPr>
                                  <w:t> </w:t>
                                </w:r>
                                <w:r w:rsidRPr="000666C2">
                                  <w:rPr>
                                    <w:color w:val="008000"/>
                                    <w:szCs w:val="20"/>
                                  </w:rPr>
                                  <w:t>C</w:t>
                                </w:r>
                                <w:r w:rsidRPr="000666C2">
                                  <w:rPr>
                                    <w:color w:val="008000"/>
                                    <w:szCs w:val="20"/>
                                    <w:vertAlign w:val="subscript"/>
                                  </w:rPr>
                                  <w:t>r</w:t>
                                </w:r>
                                <w:r>
                                  <w:rPr>
                                    <w:color w:val="008000"/>
                                    <w:szCs w:val="20"/>
                                    <w:vertAlign w:val="subscript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" name="Connecteur droit 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5285" y="842645"/>
                              <a:ext cx="1163955" cy="0"/>
                            </a:xfrm>
                            <a:prstGeom prst="line">
                              <a:avLst/>
                            </a:prstGeom>
                            <a:noFill/>
                            <a:ln w="25400">
                              <a:solidFill>
                                <a:srgbClr val="008000"/>
                              </a:solidFill>
                              <a:prstDash val="sys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79F77D2" id="Grouper 96" o:spid="_x0000_s1096" style="position:absolute;left:0;text-align:left;margin-left:360.35pt;margin-top:-2.4pt;width:147.9pt;height:145.3pt;z-index:251685888;mso-height-relative:margin" coordorigin=",84323" coordsize="1878330,1849887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">
                <v:line id="Connecteur droit 87" o:spid="_x0000_s1097" style="position:absolute;visibility:visible;mso-wrap-style:square" from="1044141,840005" to="1044141,1704875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" strokeweight="1pt">
                  <v:stroke dashstyle="3 1"/>
                </v:line>
                <v:oval id="Ellipse 88" o:spid="_x0000_s1098" style="position:absolute;left:1014296;top:803810;width:71120;height:7239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SV/LkxAAA&#10;ANsAAAAPAAAAZHJzL2Rvd25yZXYueG1sRE9Na8JAEL0L/Q/LFHrTja0tJWYjxRKUUhBTD/U2ZKdJ&#10;MDsbsmsS/71bELzN431OshpNI3rqXG1ZwXwWgSAurK65VHD4yabvIJxH1thYJgUXcrBKHyYJxtoO&#10;vKc+96UIIexiVFB538ZSuqIig25mW+LA/dnOoA+wK6XucAjhppHPUfQmDdYcGipsaV1RccrPRkG0&#10;WNvD92vWf5122fE8/718DptaqafH8WMJwtPo7+Kbe6vD/Bf4/yUcINMr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Ulfy5MQAAADbAAAADwAAAAAAAAAAAAAAAACXAgAAZHJzL2Rv&#10;d25yZXYueG1sUEsFBgAAAAAEAAQA9QAAAIgDAAAAAA==&#10;" fillcolor="black" strokecolor="black [3040]">
                  <v:fill color2="black" rotate="t" colors="0 black;42205f black;52429f black;54985f black;1 black" focus="100%" type="gradient">
                    <o:fill v:ext="view" type="gradientUnscaled"/>
                  </v:fill>
                </v:oval>
                <v:group id="Grouper 344" o:spid="_x0000_s1099" style="position:absolute;top:84323;width:1878330;height:1849887" coordorigin=",84323" coordsize="1878330,184988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">
                  <v:group id="Grouper 89" o:spid="_x0000_s1100" style="position:absolute;top:84323;width:1878330;height:1849887" coordorigin=",84295" coordsize="1905635,184928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P1KYYLDAAAA2wAAAA8A&#10;AAAAAAAAAAAAAAAAqQIAAGRycy9kb3ducmV2LnhtbFBLBQYAAAAABAAEAPoAAACZAwAAAAA=&#10;">
                    <v:group id="Grouper 90" o:spid="_x0000_s1101" style="position:absolute;top:84295;width:1905635;height:1843264" coordorigin=",84295" coordsize="1905635,1843264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">
                      <v:group id="Grouper 91" o:spid="_x0000_s1102" style="position:absolute;top:84295;width:1905635;height:1716067" coordorigin=",84197" coordsize="1905635,1714123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E0vOHMUAAADbAAAA&#10;DwAAAAAAAAAAAAAAAACpAgAAZHJzL2Rvd25yZXYueG1sUEsFBgAAAAAEAAQA+gAAAJsDAAAAAA==&#10;">
                        <v:shape id="Zone de texte 92" o:spid="_x0000_s1103" type="#_x0000_t202" style="position:absolute;left:1188548;top:1015448;width:328930;height:35052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NunxkvwAA&#10;ANsAAAAPAAAAZHJzL2Rvd25yZXYueG1sRE9Ni8IwEL0L+x/CLHjTZEVlrUZZVgRPiroK3oZmbMs2&#10;k9JEW/+9EQRv83ifM1u0thQ3qn3hWMNXX4EgTp0pONPwd1j1vkH4gGywdEwa7uRhMf/ozDAxruEd&#10;3fYhEzGEfYIa8hCqREqf5mTR911FHLmLqy2GCOtMmhqbGG5LOVBqLC0WHBtyrOg3p/R/f7UajpvL&#10;+TRU22xpR1XjWiXZTqTW3c/2ZwoiUBve4pd7beL8CTx/iQfI+QM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M26fGS/AAAA2wAAAA8AAAAAAAAAAAAAAAAAlwIAAGRycy9kb3ducmV2&#10;LnhtbFBLBQYAAAAABAAEAPUAAACDAwAAAAA=&#10;" filled="f" stroked="f">
                          <v:textbox>
                            <w:txbxContent>
                              <w:p w14:paraId="38C43695" w14:textId="77777777" w:rsidR="00B53414" w:rsidRPr="000666C2" w:rsidRDefault="00B53414" w:rsidP="00E000A5">
                                <w:pPr>
                                  <w:rPr>
                                    <w:color w:val="008000"/>
                                    <w:szCs w:val="20"/>
                                  </w:rPr>
                                </w:pPr>
                                <w:r w:rsidRPr="000666C2">
                                  <w:rPr>
                                    <w:color w:val="008000"/>
                                    <w:szCs w:val="20"/>
                                  </w:rPr>
                                  <w:t>C</w:t>
                                </w:r>
                                <w:r w:rsidRPr="000666C2">
                                  <w:rPr>
                                    <w:color w:val="008000"/>
                                    <w:szCs w:val="20"/>
                                    <w:vertAlign w:val="subscript"/>
                                  </w:rPr>
                                  <w:t>r</w:t>
                                </w:r>
                                <w:r>
                                  <w:rPr>
                                    <w:color w:val="008000"/>
                                    <w:szCs w:val="20"/>
                                    <w:vertAlign w:val="subscript"/>
                                  </w:rPr>
                                  <w:t>1</w:t>
                                </w:r>
                              </w:p>
                            </w:txbxContent>
                          </v:textbox>
                        </v:shape>
                        <v:group id="Grouper 93" o:spid="_x0000_s1104" style="position:absolute;top:84197;width:1905635;height:1714123" coordorigin=",84197" coordsize="1905635,1714123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I1EIp8IAAADbAAAADwAA&#10;AAAAAAAAAAAAAACpAgAAZHJzL2Rvd25yZXYueG1sUEsFBgAAAAAEAAQA+gAAAJgDAAAAAA==&#10;">
                          <v:group id="Grouper 94" o:spid="_x0000_s1105" style="position:absolute;top:84197;width:1820637;height:1714123" coordorigin=",84197" coordsize="1820637,1714123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EwdrTzDAAAA2wAAAA8A&#10;AAAAAAAAAAAAAAAAqQIAAGRycy9kb3ducmV2LnhtbFBLBQYAAAAABAAEAPoAAACZAwAAAAA=&#10;">
                            <v:shape id="Zone de texte 95" o:spid="_x0000_s1106" type="#_x0000_t202" style="position:absolute;left:1531076;top:1442912;width:289561;height:21717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NciSowgAA&#10;ANsAAAAPAAAAZHJzL2Rvd25yZXYueG1sRI9Ba8JAFITvBf/D8gRvdddgi0ZXkRbBU6VWBW+P7DMJ&#10;Zt+G7Griv3cFocdhZr5h5svOVuJGjS8daxgNFQjizJmScw37v/X7BIQPyAYrx6ThTh6Wi97bHFPj&#10;Wv6l2y7kIkLYp6ihCKFOpfRZQRb90NXE0Tu7xmKIssmlabCNcFvJRKlPabHkuFBgTV8FZZfd1Wo4&#10;/JxPx7Ha5t/2o25dpyTbqdR60O9WMxCBuvAffrU3RkOSwPNL/AFy8Q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A1yJKjCAAAA2wAAAA8AAAAAAAAAAAAAAAAAlwIAAGRycy9kb3du&#10;cmV2LnhtbFBLBQYAAAAABAAEAPUAAACGAwAAAAA=&#10;" filled="f" stroked="f">
                              <v:textbox>
                                <w:txbxContent>
                                  <w:p w14:paraId="63E20550" w14:textId="77777777" w:rsidR="00B53414" w:rsidRPr="000B1EE8" w:rsidRDefault="00B53414" w:rsidP="00E000A5">
                                    <w:pPr>
                                      <w:rPr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rFonts w:eastAsiaTheme="minorHAnsi" w:cs="Arial"/>
                                      </w:rPr>
                                      <w:t>Ω</w:t>
                                    </w:r>
                                  </w:p>
                                  <w:p w14:paraId="70F2B490" w14:textId="77777777" w:rsidR="00B53414" w:rsidRPr="000B1EE8" w:rsidRDefault="00B53414" w:rsidP="00E000A5">
                                    <w:pPr>
                                      <w:rPr>
                                        <w:sz w:val="18"/>
                                        <w:szCs w:val="18"/>
                                      </w:rPr>
                                    </w:pPr>
                                  </w:p>
                                </w:txbxContent>
                              </v:textbox>
                            </v:shape>
                            <v:group id="Grouper 320" o:spid="_x0000_s1107" style="position:absolute;top:84197;width:1697384;height:1714123" coordorigin=",84197" coordsize="1697384,1714123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DTg5bQxAAAANsAAAAP&#10;AAAAAAAAAAAAAAAAAKkCAABkcnMvZG93bnJldi54bWxQSwUGAAAAAAQABAD6AAAAmgMAAAAA&#10;">
                              <v:shape id="Zone de texte 321" o:spid="_x0000_s1108" type="#_x0000_t202" style="position:absolute;left:68850;top:84197;width:371475;height:27813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t1xlHwgAA&#10;ANsAAAAPAAAAZHJzL2Rvd25yZXYueG1sRI9Pi8IwFMTvC36H8ARva6K4i1ajiCJ4Wln/gbdH82yL&#10;zUtpoq3f3iwseBxm5jfMbNHaUjyo9oVjDYO+AkGcOlNwpuF42HyOQfiAbLB0TBqe5GEx73zMMDGu&#10;4V967EMmIoR9ghryEKpESp/mZNH3XUUcvaurLYYo60yaGpsIt6UcKvUtLRYcF3KsaJVTetvfrYbT&#10;z/VyHqldtrZfVeNaJdlOpNa9brucggjUhnf4v701GoYj+PsSf4Ccv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O3XGUfCAAAA2wAAAA8AAAAAAAAAAAAAAAAAlwIAAGRycy9kb3du&#10;cmV2LnhtbFBLBQYAAAAABAAEAPUAAACGAwAAAAA=&#10;" filled="f" stroked="f">
                                <v:textbox>
                                  <w:txbxContent>
                                    <w:p w14:paraId="3F24D3D8" w14:textId="77777777" w:rsidR="00B53414" w:rsidRPr="000666C2" w:rsidRDefault="00B53414" w:rsidP="00E000A5">
                                      <w:pPr>
                                        <w:rPr>
                                          <w:b/>
                                          <w:color w:val="FF0000"/>
                                          <w:sz w:val="18"/>
                                          <w:szCs w:val="18"/>
                                        </w:rPr>
                                      </w:pPr>
                                      <w:r w:rsidRPr="000666C2">
                                        <w:rPr>
                                          <w:rFonts w:eastAsiaTheme="minorHAnsi" w:cs="Arial"/>
                                          <w:b/>
                                          <w:color w:val="FF0000"/>
                                        </w:rPr>
                                        <w:t>C</w:t>
                                      </w:r>
                                      <w:r w:rsidRPr="000666C2">
                                        <w:rPr>
                                          <w:rFonts w:eastAsiaTheme="minorHAnsi" w:cs="Arial"/>
                                          <w:b/>
                                          <w:color w:val="FF0000"/>
                                          <w:vertAlign w:val="subscript"/>
                                        </w:rPr>
                                        <w:t>u</w:t>
                                      </w:r>
                                    </w:p>
                                  </w:txbxContent>
                                </v:textbox>
                              </v:shape>
                              <v:group id="Grouper 322" o:spid="_x0000_s1109" style="position:absolute;top:205740;width:1697384;height:1592580" coordorigin="-252730" coordsize="1697384,159258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MyarP8UAAADbAAAA&#10;DwAAAAAAAAAAAAAAAACpAgAAZHJzL2Rvd25yZXYueG1sUEsFBgAAAAAEAAQA+gAAAJsDAAAAAA==&#10;">
                                <v:group id="Grouper 323" o:spid="_x0000_s1110" style="position:absolute;left:1;width:1444653;height:1592580" coordorigin="1" coordsize="1444653,159258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DD9DVIxAAAANsAAAAP&#10;AAAAAAAAAAAAAAAAAKkCAABkcnMvZG93bnJldi54bWxQSwUGAAAAAAQABAD6AAAAmgMAAAAA&#10;">
                                  <v:line id="Connecteur droit 324" o:spid="_x0000_s1111" style="position:absolute;flip:x y;visibility:visible;mso-wrap-style:square" from="120016,325756" to="747182,329659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kzl4PsQAAADbAAAADwAAAGRycy9kb3ducmV2LnhtbESPT4vCMBTE7wt+h/AEb5qu4iJdo4gg&#10;+OekVnePj+bZFpuX0sRa/fRmQdjjMDO/Yabz1pSiodoVlhV8DiIQxKnVBWcKkuOqPwHhPLLG0jIp&#10;eJCD+azzMcVY2zvvqTn4TAQIuxgV5N5XsZQuzcmgG9iKOHgXWxv0QdaZ1DXeA9yUchhFX9JgwWEh&#10;x4qWOaXXw80oaK6/i2eyfGSn3fkizZY3559orFSv2y6+QXhq/X/43V5rBaMh/H0JP0DOXgA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CTOXg+xAAAANsAAAAPAAAAAAAAAAAA&#10;AAAAAKECAABkcnMvZG93bnJldi54bWxQSwUGAAAAAAQABAD5AAAAkgMAAAAA&#10;" strokeweight="1pt">
                                    <v:stroke dashstyle="3 1"/>
                                  </v:line>
                                  <v:group id="Grouper 325" o:spid="_x0000_s1112" style="position:absolute;left:1;width:1444653;height:1592580" coordorigin="1" coordsize="1444653,159258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VloADcUAAADbAAAA&#10;DwAAAAAAAAAAAAAAAACpAgAAZHJzL2Rvd25yZXYueG1sUEsFBgAAAAAEAAQA+gAAAJsDAAAAAA==&#10;">
                                    <v:group id="Grouper 326" o:spid="_x0000_s1113" style="position:absolute;left:1;width:1444653;height:1592580" coordorigin="1" coordsize="1444653,159258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DZs5h5xAAAANsAAAAP&#10;AAAAAAAAAAAAAAAAAKkCAABkcnMvZG93bnJldi54bWxQSwUGAAAAAAQABAD6AAAAmgMAAAAA&#10;">
                                      <v:shape id="Connecteur droit avec flèche 327" o:spid="_x0000_s1114" type="#_x0000_t32" style="position:absolute;left:123825;width:0;height:1592580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S7fCtsUAAADbAAAADwAAAGRycy9kb3ducmV2LnhtbESPT2vCQBTE7wW/w/IKvRTd1KJIdBVT&#10;KOSi9R/i8ZF9TYLZt2F3a+K3dwuFHoeZ+Q2zWPWmETdyvras4G2UgCAurK65VHA6fg5nIHxA1thY&#10;JgV38rBaDp4WmGrb8Z5uh1CKCGGfooIqhDaV0hcVGfQj2xJH79s6gyFKV0rtsItw08hxkkylwZrj&#10;QoUtfVRUXA8/RkE2zpJ2d3n9yrfaddn5upnc841SL8/9eg4iUB/+w3/tXCt4n8Dvl/gD5PIB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S7fCtsUAAADbAAAADwAAAAAAAAAA&#10;AAAAAAChAgAAZHJzL2Rvd25yZXYueG1sUEsFBgAAAAAEAAQA+QAAAJMDAAAAAA==&#10;" strokecolor="black [3213]" strokeweight="1pt">
                                        <v:stroke endarrow="open"/>
                                      </v:shape>
                                      <v:shape id="Connecteur droit avec flèche 328" o:spid="_x0000_s1115" type="#_x0000_t32" style="position:absolute;left:1;top:1494791;width:1444653;height:49;flip:x 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XPDImMEAAADbAAAADwAAAGRycy9kb3ducmV2LnhtbESPwYrCQBBE78L+w9DC3rSjK2HJOooI&#10;gjdRl+CxybRJMNOTzYwa/94RhD0WVfWKmi9726gbd752omEyTkCxFM7UUmr4PW5G36B8IDHUOGEN&#10;D/awXHwM5pQZd5c93w6hVBEiPiMNVQhthuiLii35sWtZond2naUQZVei6ege4bbBaZKkaKmWuFBR&#10;y+uKi8vhajVgnm+vl1kZjqf2b5f7Bp1LUevPYb/6ARW4D//hd3trNHyl8PoSfwAungA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Bc8MiYwQAAANsAAAAPAAAAAAAAAAAAAAAA&#10;AKECAABkcnMvZG93bnJldi54bWxQSwUGAAAAAAQABAD5AAAAjwMAAAAA&#10;" strokecolor="black [3213]" strokeweight="1pt">
                                        <v:stroke startarrow="open"/>
                                      </v:shape>
                                    </v:group>
                                    <v:line id="Connecteur droit 329" o:spid="_x0000_s1116" style="position:absolute;flip:x y;visibility:visible;mso-wrap-style:square" from="746089,325757" to="999452,1483995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I0BPf8IAAADbAAAADwAAAGRycy9kb3ducmV2LnhtbESPQWsCMRSE74X+h/AEbzWrBVu2RikF&#10;W4unrsXzY/PcLO57WZJU13/fCILHYWa+YRargTt1ohBbLwamkwIUSe1tK42B39366RVUTCgWOy9k&#10;4EIRVsvHhwWW1p/lh05ValSGSCzRgEupL7WOtSPGOPE9SfYOPjCmLEOjbcBzhnOnZ0Ux14yt5AWH&#10;PX04qo/VHxvQX4f5J/PwHXjjdOe3++po98aMR8P7G6hEQ7qHb+2NNfD8Atcv+Qfo5T8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I0BPf8IAAADbAAAADwAAAAAAAAAAAAAA&#10;AAChAgAAZHJzL2Rvd25yZXYueG1sUEsFBgAAAAAEAAQA+QAAAJADAAAAAA==&#10;" strokecolor="red" strokeweight="2.25pt"/>
                                  </v:group>
                                </v:group>
                                <v:shape id="Zone de texte 330" o:spid="_x0000_s1117" type="#_x0000_t202" style="position:absolute;left:-252730;top:180975;width:424180;height:25336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pQ4WfwQAA&#10;ANsAAAAPAAAAZHJzL2Rvd25yZXYueG1sRE9ba8IwFH4f7D+EI+xtTbxszM4oQxnsSbGbgm+H5tiW&#10;NSehyWz99+ZB2OPHd1+sBtuKC3WhcaxhnCkQxKUzDVcafr4/n99AhIhssHVMGq4UYLV8fFhgblzP&#10;e7oUsRIphEOOGuoYfS5lKGuyGDLniRN3dp3FmGBXSdNhn8JtKydKvUqLDaeGGj2tayp/iz+r4bA9&#10;n44ztas29sX3blCS7Vxq/TQaPt5BRBriv/ju/jIapmls+pJ+gFze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6UOFn8EAAADbAAAADwAAAAAAAAAAAAAAAACXAgAAZHJzL2Rvd25y&#10;ZXYueG1sUEsFBgAAAAAEAAQA9QAAAIUDAAAAAA==&#10;" filled="f" stroked="f">
                                  <v:textbox>
                                    <w:txbxContent>
                                      <w:p w14:paraId="5ED1EA89" w14:textId="77777777" w:rsidR="00B53414" w:rsidRDefault="00B53414" w:rsidP="00E000A5">
                                        <w:pPr>
                                          <w:jc w:val="right"/>
                                          <w:rPr>
                                            <w:sz w:val="18"/>
                                            <w:szCs w:val="18"/>
                                            <w:vertAlign w:val="subscript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sz w:val="18"/>
                                            <w:szCs w:val="18"/>
                                          </w:rPr>
                                          <w:t>C</w:t>
                                        </w:r>
                                        <w:r w:rsidRPr="000C70C9">
                                          <w:rPr>
                                            <w:sz w:val="18"/>
                                            <w:szCs w:val="18"/>
                                            <w:vertAlign w:val="subscript"/>
                                          </w:rPr>
                                          <w:t>u</w:t>
                                        </w:r>
                                        <w:r>
                                          <w:rPr>
                                            <w:sz w:val="18"/>
                                            <w:szCs w:val="18"/>
                                            <w:vertAlign w:val="subscript"/>
                                          </w:rPr>
                                          <w:t>n</w:t>
                                        </w:r>
                                        <w:proofErr w:type="spellEnd"/>
                                      </w:p>
                                      <w:p w14:paraId="361F8541" w14:textId="77777777" w:rsidR="00B53414" w:rsidRPr="000C70C9" w:rsidRDefault="00B53414" w:rsidP="00E000A5">
                                        <w:pPr>
                                          <w:jc w:val="right"/>
                                          <w:rPr>
                                            <w:sz w:val="16"/>
                                            <w:szCs w:val="16"/>
                                          </w:rPr>
                                        </w:pPr>
                                      </w:p>
                                    </w:txbxContent>
                                  </v:textbox>
                                </v:shape>
                              </v:group>
                            </v:group>
                          </v:group>
                          <v:shape id="Zone de texte 331" o:spid="_x0000_s1118" type="#_x0000_t202" style="position:absolute;left:1254125;top:146251;width:651510;height:25336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GDyAEwgAA&#10;ANsAAAAPAAAAZHJzL2Rvd25yZXYueG1sRI9Pi8IwFMTvgt8hPMHbmqiraDWKKAt7WvEveHs0z7bY&#10;vJQma7vffrOw4HGYmd8wy3VrS/Gk2heONQwHCgRx6kzBmYbz6eNtBsIHZIOlY9LwQx7Wq25niYlx&#10;DR/oeQyZiBD2CWrIQ6gSKX2ak0U/cBVx9O6uthiirDNpamwi3JZypNRUWiw4LuRY0Tan9HH8thou&#10;X/fb9V3ts52dVI1rlWQ7l1r3e+1mASJQG17h//an0TCew9+X+APk6hc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IYPIATCAAAA2wAAAA8AAAAAAAAAAAAAAAAAlwIAAGRycy9kb3du&#10;cmV2LnhtbFBLBQYAAAAABAAEAPUAAACGAwAAAAA=&#10;" filled="f" stroked="f">
                            <v:textbox>
                              <w:txbxContent>
                                <w:p w14:paraId="4B5A1F90" w14:textId="77777777" w:rsidR="00B53414" w:rsidRDefault="00B53414" w:rsidP="00E000A5">
                                  <w:r>
                                    <w:t xml:space="preserve">U = </w:t>
                                  </w:r>
                                  <w:proofErr w:type="spellStart"/>
                                  <w:r>
                                    <w:t>C</w:t>
                                  </w:r>
                                  <w:r w:rsidRPr="00B01E6B">
                                    <w:rPr>
                                      <w:vertAlign w:val="superscript"/>
                                    </w:rPr>
                                    <w:t>te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oval id="Ellipse 334" o:spid="_x0000_s1119" style="position:absolute;left:1134144;top:1238282;width:72377;height:7239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xNkOOwwAA&#10;ANsAAAAPAAAAZHJzL2Rvd25yZXYueG1sRE9Na4NAEL0H+h+WKfQWV0MaiskmFIuklEKI9dDeBnei&#10;EndW3I2af989FHp8vO/dYTadGGlwrWUFSRSDIK6sbrlWUH7lyxcQziNr7CyTgjs5OOwfFjtMtZ34&#10;TGPhaxFC2KWooPG+T6V0VUMGXWR74sBd7GDQBzjUUg84hXDTyVUcb6TBlkNDgz1lDVXX4mYUxOvM&#10;lp/P+fhxPeU/t+T7/jYdW6WeHufXLQhPs/8X/7nftYJ1WB++hB8g97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xNkOOwwAAANsAAAAPAAAAAAAAAAAAAAAAAJcCAABkcnMvZG93&#10;bnJldi54bWxQSwUGAAAAAAQABAD1AAAAhwMAAAAA&#10;" fillcolor="black" strokecolor="black [3040]">
                            <v:fill color2="black" rotate="t" colors="0 black;42205f black;52429f black;54985f black;1 black" focus="100%" type="gradient">
                              <o:fill v:ext="view" type="gradientUnscaled"/>
                            </v:fill>
                          </v:oval>
                        </v:group>
                      </v:group>
                      <v:line id="Connecteur droit 335" o:spid="_x0000_s1120" style="position:absolute;flip:y;visibility:visible;mso-wrap-style:square" from="1169734,1300027" to="1169734,1691053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kIcfF8QAAADbAAAADwAAAGRycy9kb3ducmV2LnhtbESPT4vCMBTE7wt+h/AW9rJoqohINYqI&#10;gngQ/x68vW3etmWbl9pk2/rtjSB4HGbmN8x03ppC1FS53LKCfi8CQZxYnXOq4Hxad8cgnEfWWFgm&#10;BXdyMJ91PqYYa9vwgeqjT0WAsItRQeZ9GUvpkowMup4tiYP3ayuDPsgqlbrCJsBNIQdRNJIGcw4L&#10;GZa0zCj5O/4bBTtplnJVrC/X/eKnXt0OafO93Sv19dkuJiA8tf4dfrU3WsGwD88v4QfI2QM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CQhx8XxAAAANsAAAAPAAAAAAAAAAAA&#10;AAAAAKECAABkcnMvZG93bnJldi54bWxQSwUGAAAAAAQABAD5AAAAkgMAAAAA&#10;" strokeweight="1pt">
                        <v:stroke dashstyle="3 1"/>
                      </v:line>
                      <v:shape id="Zone de texte 336" o:spid="_x0000_s1121" type="#_x0000_t202" style="position:absolute;left:1086882;top:1674194;width:361315;height:25336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QrcEIwgAA&#10;ANsAAAAPAAAAZHJzL2Rvd25yZXYueG1sRI9Pi8IwFMTvC36H8ARva6K4i1ajiCJ4Wln/gbdH82yL&#10;zUtpoq3f3iwseBxm5jfMbNHaUjyo9oVjDYO+AkGcOlNwpuF42HyOQfiAbLB0TBqe5GEx73zMMDGu&#10;4V967EMmIoR9ghryEKpESp/mZNH3XUUcvaurLYYo60yaGpsIt6UcKvUtLRYcF3KsaJVTetvfrYbT&#10;z/VyHqldtrZfVeNaJdlOpNa9brucggjUhnf4v701GkZD+PsSf4Ccv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NCtwQjCAAAA2wAAAA8AAAAAAAAAAAAAAAAAlwIAAGRycy9kb3du&#10;cmV2LnhtbFBLBQYAAAAABAAEAPUAAACGAwAAAAA=&#10;" filled="f" stroked="f">
                        <v:textbox>
                          <w:txbxContent>
                            <w:p w14:paraId="67292FDB" w14:textId="77777777" w:rsidR="00B53414" w:rsidRPr="000B1EE8" w:rsidRDefault="00B53414" w:rsidP="00E000A5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eastAsiaTheme="minorHAnsi" w:cs="Arial"/>
                                </w:rPr>
                                <w:t>Ω</w:t>
                              </w:r>
                              <w:r w:rsidRPr="000666C2">
                                <w:rPr>
                                  <w:rFonts w:eastAsiaTheme="minorHAnsi" w:cs="Arial"/>
                                  <w:vertAlign w:val="subscript"/>
                                </w:rPr>
                                <w:t>1</w:t>
                              </w:r>
                            </w:p>
                            <w:p w14:paraId="321DC598" w14:textId="77777777" w:rsidR="00B53414" w:rsidRPr="000C70C9" w:rsidRDefault="00B53414" w:rsidP="00E000A5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  <v:group id="Grouper 337" o:spid="_x0000_s1122" style="position:absolute;left:384810;top:1275892;width:1167015;height:657683" coordorigin=",768527" coordsize="1167015,657683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AOXHNwxAAAANsAAAAP&#10;AAAAAAAAAAAAAAAAAKkCAABkcnMvZG93bnJldi54bWxQSwUGAAAAAAQABAD6AAAAmgMAAAAA&#10;">
                      <v:line id="Connecteur droit 338" o:spid="_x0000_s1123" style="position:absolute;visibility:visible;mso-wrap-style:square" from="0,768527" to="1167015,768584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wTe3BcUAAADbAAAADwAAAGRycy9kb3ducmV2LnhtbESPS4vCQBCE78L+h6EXvIhOfLBodJTF&#10;ByyeNCuItybTJmEzPSEzmvjvnQXBY1FVX1GLVWtKcafaFZYVDAcRCOLU6oIzBaffXX8KwnlkjaVl&#10;UvAgB6vlR2eBsbYNH+me+EwECLsYFeTeV7GULs3JoBvYijh4V1sb9EHWmdQ1NgFuSjmKoi9psOCw&#10;kGNF65zSv+RmFFwaHJ2TWbPdHTb78fG0zsre5aBU97P9noPw1Pp3+NX+0QomE/j/En6AXD4B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wTe3BcUAAADbAAAADwAAAAAAAAAA&#10;AAAAAAChAgAAZHJzL2Rvd25yZXYueG1sUEsFBgAAAAAEAAQA+QAAAJMDAAAAAA==&#10;" strokecolor="green" strokeweight="2pt">
                        <v:stroke dashstyle="3 1"/>
                      </v:line>
                      <v:shape id="Zone de texte 341" o:spid="_x0000_s1124" type="#_x0000_t202" style="position:absolute;left:466478;top:1172845;width:361315;height:25336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fRFl8wwAA&#10;ANsAAAAPAAAAZHJzL2Rvd25yZXYueG1sRI9Ba8JAFITvgv9heYI3s2sxUtOsUloKnlq0rdDbI/tM&#10;gtm3IbtN0n/fFQSPw8x8w+S70Taip87XjjUsEwWCuHCm5lLD1+fb4hGED8gGG8ek4Y887LbTSY6Z&#10;cQMfqD+GUkQI+ww1VCG0mZS+qMiiT1xLHL2z6yyGKLtSmg6HCLeNfFBqLS3WHBcqbOmlouJy/LUa&#10;vt/PP6eV+ihfbdoOblSS7UZqPZ+Nz08gAo3hHr6190bDKoXrl/gD5PYf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fRFl8wwAAANsAAAAPAAAAAAAAAAAAAAAAAJcCAABkcnMvZG93&#10;bnJldi54bWxQSwUGAAAAAAQABAD1AAAAhwMAAAAA&#10;" filled="f" stroked="f">
                        <v:textbox>
                          <w:txbxContent>
                            <w:p w14:paraId="0B420E78" w14:textId="77777777" w:rsidR="00B53414" w:rsidRPr="000B1EE8" w:rsidRDefault="00B53414" w:rsidP="00E000A5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eastAsiaTheme="minorHAnsi" w:cs="Arial"/>
                                </w:rPr>
                                <w:t>Ω</w:t>
                              </w:r>
                              <w:r>
                                <w:rPr>
                                  <w:rFonts w:eastAsiaTheme="minorHAnsi" w:cs="Arial"/>
                                  <w:vertAlign w:val="subscript"/>
                                </w:rPr>
                                <w:t>2</w:t>
                              </w:r>
                            </w:p>
                            <w:p w14:paraId="0031B710" w14:textId="77777777" w:rsidR="00B53414" w:rsidRPr="000C70C9" w:rsidRDefault="00B53414" w:rsidP="00E000A5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v:group>
                  <v:shape id="Zone de texte 343" o:spid="_x0000_s1125" type="#_x0000_t202" style="position:absolute;left:1038860;top:583565;width:703580;height:35052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vlscLwgAA&#10;ANsAAAAPAAAAZHJzL2Rvd25yZXYueG1sRI9Pi8IwFMTvC36H8IS9rYmLilajiIuwJ2X9B94ezbMt&#10;Ni+libZ+eyMseBxm5jfMbNHaUtyp9oVjDf2eAkGcOlNwpuGwX3+NQfiAbLB0TBoe5GEx73zMMDGu&#10;4T+670ImIoR9ghryEKpESp/mZNH3XEUcvYurLYYo60yaGpsIt6X8VmokLRYcF3KsaJVTet3drIbj&#10;5nI+DdQ2+7HDqnGtkmwnUuvPbrucggjUhnf4v/1rNAxG8PoSf4CcPw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K+WxwvCAAAA2wAAAA8AAAAAAAAAAAAAAAAAlwIAAGRycy9kb3du&#10;cmV2LnhtbFBLBQYAAAAABAAEAPUAAACGAwAAAAA=&#10;" filled="f" stroked="f">
                    <v:textbox>
                      <w:txbxContent>
                        <w:p w14:paraId="10653875" w14:textId="77777777" w:rsidR="00B53414" w:rsidRPr="00B01E6B" w:rsidRDefault="00B53414" w:rsidP="00B01E6B">
                          <w:pPr>
                            <w:rPr>
                              <w:color w:val="008000"/>
                              <w:szCs w:val="20"/>
                            </w:rPr>
                          </w:pPr>
                          <w:r w:rsidRPr="000666C2">
                            <w:rPr>
                              <w:color w:val="008000"/>
                              <w:szCs w:val="20"/>
                            </w:rPr>
                            <w:t>C</w:t>
                          </w:r>
                          <w:r w:rsidRPr="000666C2">
                            <w:rPr>
                              <w:color w:val="008000"/>
                              <w:szCs w:val="20"/>
                              <w:vertAlign w:val="subscript"/>
                            </w:rPr>
                            <w:t>r</w:t>
                          </w:r>
                          <w:r>
                            <w:rPr>
                              <w:color w:val="008000"/>
                              <w:szCs w:val="20"/>
                              <w:vertAlign w:val="subscript"/>
                            </w:rPr>
                            <w:t xml:space="preserve">2 </w:t>
                          </w:r>
                          <w:r>
                            <w:rPr>
                              <w:color w:val="008000"/>
                              <w:szCs w:val="20"/>
                            </w:rPr>
                            <w:t>&gt;</w:t>
                          </w:r>
                          <w:r>
                            <w:rPr>
                              <w:color w:val="000000" w:themeColor="dark1"/>
                              <w:sz w:val="16"/>
                              <w:szCs w:val="16"/>
                            </w:rPr>
                            <w:t> </w:t>
                          </w:r>
                          <w:r w:rsidRPr="000666C2">
                            <w:rPr>
                              <w:color w:val="008000"/>
                              <w:szCs w:val="20"/>
                            </w:rPr>
                            <w:t>C</w:t>
                          </w:r>
                          <w:r w:rsidRPr="000666C2">
                            <w:rPr>
                              <w:color w:val="008000"/>
                              <w:szCs w:val="20"/>
                              <w:vertAlign w:val="subscript"/>
                            </w:rPr>
                            <w:t>r</w:t>
                          </w:r>
                          <w:r>
                            <w:rPr>
                              <w:color w:val="008000"/>
                              <w:szCs w:val="20"/>
                              <w:vertAlign w:val="subscript"/>
                            </w:rPr>
                            <w:t>1</w:t>
                          </w:r>
                        </w:p>
                      </w:txbxContent>
                    </v:textbox>
                  </v:shape>
                  <v:line id="Connecteur droit 2" o:spid="_x0000_s1126" style="position:absolute;visibility:visible;mso-wrap-style:square" from="375285,842645" to="1539240,842645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MeUpcsYAAADbAAAADwAAAGRycy9kb3ducmV2LnhtbESPT2vCQBTE74V+h+UVeil14x9aG7NK&#10;sQriyUSh5PbIPpNg9m3Ibk367buC0OMwM79hktVgGnGlztWWFYxHEQjiwuqaSwWn4/Z1DsJ5ZI2N&#10;ZVLwSw5Wy8eHBGNte07pmvlSBAi7GBVU3rexlK6oyKAb2ZY4eGfbGfRBdqXUHfYBbho5iaI3abDm&#10;sFBhS+uKikv2YxTkPU6+s49+sz187afpaV02L/lBqeen4XMBwtPg/8P39k4rmL3D7Uv4AXL5Bw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DHlKXLGAAAA2wAAAA8AAAAAAAAA&#10;AAAAAAAAoQIAAGRycy9kb3ducmV2LnhtbFBLBQYAAAAABAAEAPkAAACUAwAAAAA=&#10;" strokecolor="green" strokeweight="2pt">
                    <v:stroke dashstyle="3 1"/>
                  </v:line>
                </v:group>
                <w10:wrap type="through"/>
              </v:group>
            </w:pict>
          </mc:Fallback>
        </mc:AlternateContent>
      </w:r>
    </w:p>
    <w:p w14:paraId="6138CC68" w14:textId="77777777" w:rsidR="00B01E6B" w:rsidRDefault="00B01E6B" w:rsidP="00FA6F12">
      <w:pPr>
        <w:pStyle w:val="nornale"/>
        <w:ind w:left="720"/>
      </w:pPr>
    </w:p>
    <w:p w14:paraId="5B06A5D8" w14:textId="77777777" w:rsidR="00B01E6B" w:rsidRDefault="00B01E6B" w:rsidP="00FA6F12">
      <w:pPr>
        <w:pStyle w:val="nornale"/>
        <w:ind w:left="720"/>
      </w:pPr>
    </w:p>
    <w:p w14:paraId="2915372C" w14:textId="77777777" w:rsidR="00E000A5" w:rsidRDefault="00E000A5" w:rsidP="00E000A5">
      <w:pPr>
        <w:pStyle w:val="nornale"/>
        <w:numPr>
          <w:ilvl w:val="0"/>
          <w:numId w:val="14"/>
        </w:numPr>
      </w:pPr>
      <w:r>
        <w:t xml:space="preserve">A tension d'alimentation moteur constante, les modifications de régime de fonctionnement se font en variant le couple résistif (changeant la masse suspendue au levier). </w:t>
      </w:r>
    </w:p>
    <w:p w14:paraId="2DF25572" w14:textId="77777777" w:rsidR="00AE69C7" w:rsidRDefault="00AE69C7" w:rsidP="00AE69C7">
      <w:pPr>
        <w:pStyle w:val="nornale"/>
      </w:pPr>
    </w:p>
    <w:p w14:paraId="44C4D4AD" w14:textId="77777777" w:rsidR="00AE69C7" w:rsidRDefault="00AE69C7" w:rsidP="00AE69C7">
      <w:pPr>
        <w:pStyle w:val="nornale"/>
      </w:pPr>
    </w:p>
    <w:p w14:paraId="4E1FB7A8" w14:textId="77777777" w:rsidR="00AE69C7" w:rsidRDefault="00AE69C7" w:rsidP="00AE69C7">
      <w:pPr>
        <w:pStyle w:val="nornale"/>
      </w:pPr>
    </w:p>
    <w:p w14:paraId="31D57476" w14:textId="77777777" w:rsidR="00AE69C7" w:rsidRDefault="00AE69C7" w:rsidP="00AE69C7">
      <w:pPr>
        <w:pStyle w:val="nornale"/>
        <w:rPr>
          <w:rFonts w:asciiTheme="majorHAnsi" w:eastAsiaTheme="majorEastAsia" w:hAnsiTheme="majorHAnsi" w:cstheme="majorBidi"/>
          <w:b/>
          <w:bCs/>
          <w:color w:val="4F81BD" w:themeColor="accent1"/>
          <w:kern w:val="0"/>
          <w:szCs w:val="24"/>
          <w:lang w:eastAsia="fr-FR" w:bidi="ar-SA"/>
        </w:rPr>
      </w:pPr>
      <w:r>
        <w:rPr>
          <w:rFonts w:asciiTheme="majorHAnsi" w:eastAsiaTheme="majorEastAsia" w:hAnsiTheme="majorHAnsi" w:cstheme="majorBidi"/>
          <w:b/>
          <w:bCs/>
          <w:color w:val="4F81BD" w:themeColor="accent1"/>
          <w:kern w:val="0"/>
          <w:szCs w:val="24"/>
          <w:lang w:eastAsia="fr-FR" w:bidi="ar-SA"/>
        </w:rPr>
        <w:t>Structure fonctionnelle</w:t>
      </w:r>
    </w:p>
    <w:p w14:paraId="64E190D5" w14:textId="77777777" w:rsidR="00AE69C7" w:rsidRDefault="00AE69C7" w:rsidP="00AE69C7">
      <w:pPr>
        <w:pStyle w:val="nornale"/>
      </w:pPr>
      <w:r>
        <w:rPr>
          <w:noProof/>
          <w:lang w:eastAsia="fr-FR" w:bidi="ar-SA"/>
        </w:rPr>
        <w:drawing>
          <wp:anchor distT="0" distB="0" distL="114300" distR="114300" simplePos="0" relativeHeight="251686912" behindDoc="0" locked="0" layoutInCell="1" allowOverlap="1" wp14:anchorId="5BC47F44" wp14:editId="1C533497">
            <wp:simplePos x="0" y="0"/>
            <wp:positionH relativeFrom="column">
              <wp:posOffset>-100965</wp:posOffset>
            </wp:positionH>
            <wp:positionV relativeFrom="paragraph">
              <wp:posOffset>122555</wp:posOffset>
            </wp:positionV>
            <wp:extent cx="2898775" cy="2010410"/>
            <wp:effectExtent l="0" t="0" r="0" b="0"/>
            <wp:wrapSquare wrapText="bothSides"/>
            <wp:docPr id="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8775" cy="2010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C7E1D89" w14:textId="77777777" w:rsidR="00AE69C7" w:rsidRDefault="00AE69C7" w:rsidP="00AE69C7">
      <w:pPr>
        <w:pStyle w:val="nornale"/>
      </w:pPr>
    </w:p>
    <w:p w14:paraId="4D3FE8A9" w14:textId="77777777" w:rsidR="0026642B" w:rsidRDefault="0026642B" w:rsidP="00AE69C7">
      <w:pPr>
        <w:pStyle w:val="nornale"/>
      </w:pPr>
    </w:p>
    <w:p w14:paraId="27CD77B5" w14:textId="77777777" w:rsidR="0026642B" w:rsidRDefault="0026642B" w:rsidP="00AE69C7">
      <w:pPr>
        <w:pStyle w:val="nornale"/>
      </w:pPr>
    </w:p>
    <w:p w14:paraId="10762C34" w14:textId="77777777" w:rsidR="0026642B" w:rsidRDefault="0026642B" w:rsidP="00AE69C7">
      <w:pPr>
        <w:pStyle w:val="nornale"/>
      </w:pPr>
    </w:p>
    <w:p w14:paraId="208A8B61" w14:textId="77777777" w:rsidR="00AE69C7" w:rsidRDefault="00AE69C7" w:rsidP="00AE69C7">
      <w:pPr>
        <w:pStyle w:val="nornale"/>
      </w:pPr>
      <w:r>
        <w:t>La structure fonctionnelle proposée sur le DR (document réponse) résume toutes les caractéristiques de la chaine d'énergie que nous pourrons déterminer.</w:t>
      </w:r>
    </w:p>
    <w:p w14:paraId="7E11BC76" w14:textId="77777777" w:rsidR="00AE69C7" w:rsidRDefault="00AE69C7" w:rsidP="00AE69C7">
      <w:pPr>
        <w:pStyle w:val="nornale"/>
      </w:pPr>
    </w:p>
    <w:p w14:paraId="0977EBDD" w14:textId="77777777" w:rsidR="00AE69C7" w:rsidRDefault="00AE69C7" w:rsidP="00AE69C7">
      <w:pPr>
        <w:pStyle w:val="nornale"/>
      </w:pPr>
    </w:p>
    <w:p w14:paraId="58A02D76" w14:textId="77777777" w:rsidR="00AE69C7" w:rsidRDefault="00AE69C7" w:rsidP="00AE69C7">
      <w:pPr>
        <w:pStyle w:val="nornale"/>
      </w:pPr>
    </w:p>
    <w:p w14:paraId="13FD0034" w14:textId="77777777" w:rsidR="00AE69C7" w:rsidRDefault="00AE69C7" w:rsidP="00AE69C7">
      <w:pPr>
        <w:pStyle w:val="nornale"/>
      </w:pPr>
    </w:p>
    <w:p w14:paraId="6BFD99CA" w14:textId="77777777" w:rsidR="00AE69C7" w:rsidRDefault="00AE69C7" w:rsidP="00AE69C7">
      <w:pPr>
        <w:pStyle w:val="nornale"/>
      </w:pPr>
    </w:p>
    <w:p w14:paraId="7B01BE7C" w14:textId="77777777" w:rsidR="00AE69C7" w:rsidRDefault="00AE69C7" w:rsidP="00AE69C7">
      <w:pPr>
        <w:pStyle w:val="nornale"/>
      </w:pPr>
    </w:p>
    <w:p w14:paraId="0CF58EAA" w14:textId="77777777" w:rsidR="00AE69C7" w:rsidRDefault="00AE69C7" w:rsidP="00AE69C7">
      <w:pPr>
        <w:pStyle w:val="nornale"/>
      </w:pPr>
    </w:p>
    <w:p w14:paraId="436ECDB9" w14:textId="77777777" w:rsidR="0026642B" w:rsidRDefault="0026642B" w:rsidP="00AE69C7">
      <w:pPr>
        <w:pStyle w:val="nornale"/>
        <w:rPr>
          <w:rFonts w:asciiTheme="majorHAnsi" w:eastAsiaTheme="majorEastAsia" w:hAnsiTheme="majorHAnsi" w:cstheme="majorBidi"/>
          <w:b/>
          <w:bCs/>
          <w:color w:val="4F81BD" w:themeColor="accent1"/>
          <w:kern w:val="0"/>
          <w:szCs w:val="24"/>
          <w:lang w:eastAsia="fr-FR" w:bidi="ar-SA"/>
        </w:rPr>
      </w:pPr>
    </w:p>
    <w:p w14:paraId="0CD7145E" w14:textId="77777777" w:rsidR="00AE69C7" w:rsidRDefault="00AE69C7" w:rsidP="00AE69C7">
      <w:pPr>
        <w:pStyle w:val="nornale"/>
        <w:rPr>
          <w:rFonts w:asciiTheme="majorHAnsi" w:eastAsiaTheme="majorEastAsia" w:hAnsiTheme="majorHAnsi" w:cstheme="majorBidi"/>
          <w:b/>
          <w:bCs/>
          <w:color w:val="4F81BD" w:themeColor="accent1"/>
          <w:kern w:val="0"/>
          <w:szCs w:val="24"/>
          <w:lang w:eastAsia="fr-FR" w:bidi="ar-SA"/>
        </w:rPr>
      </w:pPr>
      <w:r>
        <w:rPr>
          <w:rFonts w:asciiTheme="majorHAnsi" w:eastAsiaTheme="majorEastAsia" w:hAnsiTheme="majorHAnsi" w:cstheme="majorBidi"/>
          <w:b/>
          <w:bCs/>
          <w:color w:val="4F81BD" w:themeColor="accent1"/>
          <w:kern w:val="0"/>
          <w:szCs w:val="24"/>
          <w:lang w:eastAsia="fr-FR" w:bidi="ar-SA"/>
        </w:rPr>
        <w:t>Modélisation</w:t>
      </w:r>
    </w:p>
    <w:p w14:paraId="32350BAD" w14:textId="77777777" w:rsidR="0062361A" w:rsidRDefault="0062361A" w:rsidP="00AE69C7">
      <w:pPr>
        <w:pStyle w:val="nornale"/>
        <w:rPr>
          <w:rFonts w:asciiTheme="majorHAnsi" w:eastAsiaTheme="majorEastAsia" w:hAnsiTheme="majorHAnsi" w:cstheme="majorBidi"/>
          <w:b/>
          <w:bCs/>
          <w:color w:val="4F81BD" w:themeColor="accent1"/>
          <w:kern w:val="0"/>
          <w:szCs w:val="24"/>
          <w:lang w:eastAsia="fr-FR" w:bidi="ar-SA"/>
        </w:rPr>
      </w:pPr>
    </w:p>
    <w:p w14:paraId="380DC829" w14:textId="057A61A5" w:rsidR="00AE69C7" w:rsidRDefault="0062361A" w:rsidP="00AE69C7">
      <w:pPr>
        <w:pStyle w:val="nornale"/>
      </w:pPr>
      <w:r>
        <w:t xml:space="preserve">Le fichier </w:t>
      </w:r>
      <w:r w:rsidR="00392A3A">
        <w:t>"</w:t>
      </w:r>
      <w:proofErr w:type="spellStart"/>
      <w:r w:rsidR="00A25780" w:rsidRPr="00A25780">
        <w:t>Modélisation</w:t>
      </w:r>
      <w:proofErr w:type="spellEnd"/>
      <w:r w:rsidR="00A25780" w:rsidRPr="00A25780">
        <w:t xml:space="preserve"> </w:t>
      </w:r>
      <w:proofErr w:type="spellStart"/>
      <w:r w:rsidR="00A25780" w:rsidRPr="00A25780">
        <w:t>motoréducteur</w:t>
      </w:r>
      <w:proofErr w:type="spellEnd"/>
      <w:r w:rsidR="00A25780" w:rsidRPr="00A25780">
        <w:t xml:space="preserve"> banc </w:t>
      </w:r>
      <w:proofErr w:type="spellStart"/>
      <w:r w:rsidR="00A25780" w:rsidRPr="00A25780">
        <w:t>MCC</w:t>
      </w:r>
      <w:r w:rsidR="005A16C2">
        <w:t>_</w:t>
      </w:r>
      <w:proofErr w:type="gramStart"/>
      <w:r w:rsidR="005A16C2">
        <w:t>élèves</w:t>
      </w:r>
      <w:r w:rsidR="00A25780" w:rsidRPr="00A25780">
        <w:t>.zcos</w:t>
      </w:r>
      <w:proofErr w:type="spellEnd"/>
      <w:proofErr w:type="gramEnd"/>
      <w:r w:rsidR="00392A3A">
        <w:t>" propose un modèle du banc de mesure.</w:t>
      </w:r>
    </w:p>
    <w:p w14:paraId="03C49E58" w14:textId="77777777" w:rsidR="00AE69C7" w:rsidRDefault="00AE69C7" w:rsidP="00AE69C7">
      <w:pPr>
        <w:pStyle w:val="nornale"/>
      </w:pPr>
    </w:p>
    <w:p w14:paraId="28FB5A74" w14:textId="3E3D8F88" w:rsidR="00392A3A" w:rsidRDefault="00392A3A" w:rsidP="00392A3A">
      <w:pPr>
        <w:pStyle w:val="Question"/>
      </w:pPr>
      <w:r w:rsidRPr="0032505B">
        <w:t xml:space="preserve">Sur la modélisation </w:t>
      </w:r>
      <w:r w:rsidR="001C3DAE">
        <w:t>ci-dessous</w:t>
      </w:r>
      <w:r>
        <w:t xml:space="preserve">, identifiez les éléments modélisant : </w:t>
      </w:r>
    </w:p>
    <w:p w14:paraId="4DC9EEBA" w14:textId="77777777" w:rsidR="00C503AD" w:rsidRDefault="00C503AD" w:rsidP="00392A3A">
      <w:pPr>
        <w:pStyle w:val="Question"/>
        <w:numPr>
          <w:ilvl w:val="0"/>
          <w:numId w:val="17"/>
        </w:numPr>
        <w:sectPr w:rsidR="00C503AD" w:rsidSect="00203F72">
          <w:footerReference w:type="even" r:id="rId14"/>
          <w:footerReference w:type="default" r:id="rId15"/>
          <w:pgSz w:w="11900" w:h="16820"/>
          <w:pgMar w:top="709" w:right="701" w:bottom="1135" w:left="851" w:header="708" w:footer="225" w:gutter="0"/>
          <w:cols w:space="708"/>
          <w:docGrid w:linePitch="360"/>
        </w:sectPr>
      </w:pPr>
    </w:p>
    <w:p w14:paraId="56D84690" w14:textId="5A13AE73" w:rsidR="00392A3A" w:rsidRDefault="00392A3A" w:rsidP="00392A3A">
      <w:pPr>
        <w:pStyle w:val="Question"/>
        <w:numPr>
          <w:ilvl w:val="0"/>
          <w:numId w:val="17"/>
        </w:numPr>
      </w:pPr>
      <w:proofErr w:type="gramStart"/>
      <w:r>
        <w:lastRenderedPageBreak/>
        <w:t>le</w:t>
      </w:r>
      <w:proofErr w:type="gramEnd"/>
      <w:r>
        <w:t xml:space="preserve"> couple résistif </w:t>
      </w:r>
      <w:r w:rsidR="00B0070A">
        <w:t>C</w:t>
      </w:r>
      <w:r w:rsidR="00B0070A" w:rsidRPr="00B0070A">
        <w:rPr>
          <w:vertAlign w:val="subscript"/>
        </w:rPr>
        <w:t>r</w:t>
      </w:r>
      <w:r w:rsidR="00FF01F2">
        <w:rPr>
          <w:vertAlign w:val="subscript"/>
        </w:rPr>
        <w:t xml:space="preserve"> </w:t>
      </w:r>
      <w:r>
        <w:t>et sa visualisation</w:t>
      </w:r>
      <w:r w:rsidR="00B0070A">
        <w:t>,</w:t>
      </w:r>
    </w:p>
    <w:p w14:paraId="4217D8DB" w14:textId="77777777" w:rsidR="00392A3A" w:rsidRDefault="00B0070A" w:rsidP="00392A3A">
      <w:pPr>
        <w:pStyle w:val="Question"/>
        <w:numPr>
          <w:ilvl w:val="0"/>
          <w:numId w:val="17"/>
        </w:numPr>
      </w:pPr>
      <w:proofErr w:type="gramStart"/>
      <w:r>
        <w:t>le</w:t>
      </w:r>
      <w:proofErr w:type="gramEnd"/>
      <w:r>
        <w:t xml:space="preserve"> moteur, ses frottements et</w:t>
      </w:r>
      <w:r w:rsidR="00392A3A">
        <w:t xml:space="preserve"> la visualisation du couple moteur</w:t>
      </w:r>
      <w:r>
        <w:t xml:space="preserve"> C</w:t>
      </w:r>
      <w:r>
        <w:rPr>
          <w:vertAlign w:val="subscript"/>
        </w:rPr>
        <w:t>m</w:t>
      </w:r>
      <w:r>
        <w:t xml:space="preserve"> ,</w:t>
      </w:r>
    </w:p>
    <w:p w14:paraId="27E71B88" w14:textId="7E97A74E" w:rsidR="00B0070A" w:rsidRDefault="00B0070A" w:rsidP="00392A3A">
      <w:pPr>
        <w:pStyle w:val="Question"/>
        <w:numPr>
          <w:ilvl w:val="0"/>
          <w:numId w:val="17"/>
        </w:numPr>
      </w:pPr>
      <w:proofErr w:type="gramStart"/>
      <w:r>
        <w:t>l</w:t>
      </w:r>
      <w:r w:rsidR="00392A3A">
        <w:t>a</w:t>
      </w:r>
      <w:proofErr w:type="gramEnd"/>
      <w:r w:rsidR="00392A3A">
        <w:t xml:space="preserve"> visualisation de la fréquence de rotation </w:t>
      </w:r>
      <w:r>
        <w:t xml:space="preserve">du </w:t>
      </w:r>
      <w:r w:rsidR="00E10813">
        <w:t>réducteur</w:t>
      </w:r>
      <w:r>
        <w:t xml:space="preserve"> </w:t>
      </w:r>
      <w:proofErr w:type="spellStart"/>
      <w:r>
        <w:t>N</w:t>
      </w:r>
      <w:r w:rsidR="00E10813">
        <w:rPr>
          <w:vertAlign w:val="subscript"/>
        </w:rPr>
        <w:t>réduc</w:t>
      </w:r>
      <w:proofErr w:type="spellEnd"/>
      <w:r w:rsidR="00E10813">
        <w:rPr>
          <w:vertAlign w:val="subscript"/>
        </w:rPr>
        <w:t xml:space="preserve"> </w:t>
      </w:r>
      <w:r>
        <w:t>,</w:t>
      </w:r>
    </w:p>
    <w:p w14:paraId="7BAA3770" w14:textId="7E6503F0" w:rsidR="00C503AD" w:rsidRPr="00C503AD" w:rsidRDefault="00C503AD" w:rsidP="00C503AD">
      <w:pPr>
        <w:pStyle w:val="Question"/>
        <w:numPr>
          <w:ilvl w:val="0"/>
          <w:numId w:val="19"/>
        </w:numPr>
      </w:pPr>
      <w:proofErr w:type="gramStart"/>
      <w:r>
        <w:t>l'arbre</w:t>
      </w:r>
      <w:proofErr w:type="gramEnd"/>
      <w:r w:rsidR="00E939FD">
        <w:t xml:space="preserve"> tournant</w:t>
      </w:r>
      <w:r w:rsidR="00055875">
        <w:t xml:space="preserve"> avec son inertie</w:t>
      </w:r>
      <w:r w:rsidR="004374AE">
        <w:t>,</w:t>
      </w:r>
    </w:p>
    <w:p w14:paraId="4C1DB74D" w14:textId="4548F295" w:rsidR="00C503AD" w:rsidRDefault="001A79B5" w:rsidP="00C503AD">
      <w:pPr>
        <w:pStyle w:val="Question"/>
        <w:numPr>
          <w:ilvl w:val="0"/>
          <w:numId w:val="17"/>
        </w:numPr>
      </w:pPr>
      <w:r w:rsidRPr="001A79B5">
        <w:rPr>
          <w:noProof/>
          <w:lang w:eastAsia="fr-FR" w:bidi="ar-SA"/>
        </w:rPr>
        <w:drawing>
          <wp:anchor distT="0" distB="0" distL="114300" distR="114300" simplePos="0" relativeHeight="251731968" behindDoc="0" locked="0" layoutInCell="1" allowOverlap="1" wp14:anchorId="005E329A" wp14:editId="566D310C">
            <wp:simplePos x="0" y="0"/>
            <wp:positionH relativeFrom="column">
              <wp:posOffset>635</wp:posOffset>
            </wp:positionH>
            <wp:positionV relativeFrom="paragraph">
              <wp:posOffset>234950</wp:posOffset>
            </wp:positionV>
            <wp:extent cx="6570980" cy="3006090"/>
            <wp:effectExtent l="0" t="0" r="7620" b="0"/>
            <wp:wrapSquare wrapText="bothSides"/>
            <wp:docPr id="64" name="Imag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90"/>
                    <a:stretch/>
                  </pic:blipFill>
                  <pic:spPr bwMode="auto">
                    <a:xfrm>
                      <a:off x="0" y="0"/>
                      <a:ext cx="6570980" cy="30060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="00124379">
        <w:t>l'alimentation</w:t>
      </w:r>
      <w:proofErr w:type="gramEnd"/>
      <w:r w:rsidR="00124379">
        <w:t xml:space="preserve"> du moteur,</w:t>
      </w:r>
      <w:r w:rsidR="00B0070A">
        <w:t xml:space="preserve"> la visualisation de la te</w:t>
      </w:r>
      <w:r w:rsidR="004374AE">
        <w:t xml:space="preserve">nsion et de l'intensité </w:t>
      </w:r>
      <w:r w:rsidR="00124379">
        <w:t xml:space="preserve">du </w:t>
      </w:r>
      <w:r w:rsidR="004374AE">
        <w:t>moteur.</w:t>
      </w:r>
    </w:p>
    <w:p w14:paraId="5AB83882" w14:textId="77777777" w:rsidR="001C3DAE" w:rsidRPr="001C3DAE" w:rsidRDefault="001C3DAE" w:rsidP="001C3DAE">
      <w:pPr>
        <w:pStyle w:val="Rponses"/>
      </w:pPr>
    </w:p>
    <w:p w14:paraId="2B0DE94E" w14:textId="44DF4AE4" w:rsidR="0026642B" w:rsidRDefault="0026642B" w:rsidP="00C503AD">
      <w:pPr>
        <w:pStyle w:val="Rponses"/>
      </w:pPr>
    </w:p>
    <w:p w14:paraId="4FBC1121" w14:textId="77777777" w:rsidR="004374AE" w:rsidRDefault="00FB1365" w:rsidP="00FB1365">
      <w:pPr>
        <w:pStyle w:val="Niv1"/>
      </w:pPr>
      <w:r>
        <w:rPr>
          <w:noProof/>
        </w:rPr>
        <w:lastRenderedPageBreak/>
        <w:t>Etude</w:t>
      </w:r>
      <w:r w:rsidR="004374AE">
        <w:rPr>
          <w:noProof/>
        </w:rPr>
        <w:t xml:space="preserve"> en régime établi</w:t>
      </w:r>
    </w:p>
    <w:p w14:paraId="7CE9F6E0" w14:textId="77777777" w:rsidR="0026642B" w:rsidRDefault="001E6172" w:rsidP="00C503AD">
      <w:pPr>
        <w:pStyle w:val="Niv2"/>
      </w:pPr>
      <w:r>
        <w:t xml:space="preserve">Mesure </w:t>
      </w:r>
      <w:proofErr w:type="gramStart"/>
      <w:r>
        <w:t>des perf</w:t>
      </w:r>
      <w:proofErr w:type="gramEnd"/>
      <w:r>
        <w:t xml:space="preserve">. </w:t>
      </w:r>
      <w:proofErr w:type="gramStart"/>
      <w:r>
        <w:t>par</w:t>
      </w:r>
      <w:proofErr w:type="gramEnd"/>
      <w:r>
        <w:t xml:space="preserve"> expérimentation &amp; d</w:t>
      </w:r>
      <w:r w:rsidR="00F84E3E">
        <w:t>étermination des caractéristique</w:t>
      </w:r>
      <w:r w:rsidR="00124379">
        <w:t>s</w:t>
      </w:r>
    </w:p>
    <w:p w14:paraId="36B0F20D" w14:textId="7F634087" w:rsidR="00FB1365" w:rsidRDefault="00FB1365" w:rsidP="00C503AD">
      <w:pPr>
        <w:pStyle w:val="Rponses"/>
        <w:rPr>
          <w:rFonts w:asciiTheme="majorHAnsi" w:eastAsiaTheme="majorEastAsia" w:hAnsiTheme="majorHAnsi" w:cstheme="majorBidi"/>
          <w:b/>
          <w:bCs/>
          <w:i w:val="0"/>
          <w:color w:val="4F81BD" w:themeColor="accent1"/>
          <w:kern w:val="0"/>
          <w:lang w:eastAsia="fr-FR" w:bidi="ar-SA"/>
        </w:rPr>
      </w:pPr>
    </w:p>
    <w:p w14:paraId="3D42AE2C" w14:textId="43404180" w:rsidR="0026642B" w:rsidRPr="00FB1365" w:rsidRDefault="00FB1365" w:rsidP="00C503AD">
      <w:pPr>
        <w:pStyle w:val="Rponses"/>
        <w:rPr>
          <w:i w:val="0"/>
        </w:rPr>
      </w:pPr>
      <w:r>
        <w:rPr>
          <w:rFonts w:asciiTheme="majorHAnsi" w:eastAsiaTheme="majorEastAsia" w:hAnsiTheme="majorHAnsi" w:cstheme="majorBidi"/>
          <w:b/>
          <w:bCs/>
          <w:i w:val="0"/>
          <w:color w:val="4F81BD" w:themeColor="accent1"/>
          <w:kern w:val="0"/>
          <w:lang w:eastAsia="fr-FR" w:bidi="ar-SA"/>
        </w:rPr>
        <w:t>Préparation du banc de mesure</w:t>
      </w:r>
    </w:p>
    <w:p w14:paraId="42209278" w14:textId="31AB567B" w:rsidR="0026642B" w:rsidRDefault="0026642B" w:rsidP="00C503AD">
      <w:pPr>
        <w:pStyle w:val="Rponses"/>
      </w:pPr>
    </w:p>
    <w:p w14:paraId="769FE02E" w14:textId="6290586F" w:rsidR="0026642B" w:rsidRDefault="00FB1365" w:rsidP="00FB1365">
      <w:pPr>
        <w:pStyle w:val="nornale"/>
        <w:numPr>
          <w:ilvl w:val="0"/>
          <w:numId w:val="17"/>
        </w:numPr>
        <w:rPr>
          <w:color w:val="0000FF"/>
        </w:rPr>
      </w:pPr>
      <w:r>
        <w:rPr>
          <w:color w:val="0000FF"/>
        </w:rPr>
        <w:t>Raccorde</w:t>
      </w:r>
      <w:r w:rsidR="00F63681">
        <w:rPr>
          <w:color w:val="0000FF"/>
        </w:rPr>
        <w:t>z</w:t>
      </w:r>
      <w:r>
        <w:rPr>
          <w:color w:val="0000FF"/>
        </w:rPr>
        <w:t xml:space="preserve"> l'alimentation et le motoréducteur</w:t>
      </w:r>
    </w:p>
    <w:p w14:paraId="6E6835B3" w14:textId="37383443" w:rsidR="00FB1365" w:rsidRDefault="00F63681" w:rsidP="00FB1365">
      <w:pPr>
        <w:pStyle w:val="nornale"/>
        <w:numPr>
          <w:ilvl w:val="0"/>
          <w:numId w:val="17"/>
        </w:numPr>
        <w:rPr>
          <w:color w:val="0000FF"/>
        </w:rPr>
      </w:pPr>
      <w:r>
        <w:rPr>
          <w:color w:val="0000FF"/>
        </w:rPr>
        <w:t>Raccordez le voltmètre et l'ampèremètre</w:t>
      </w:r>
    </w:p>
    <w:p w14:paraId="2EE110EF" w14:textId="541A2C9B" w:rsidR="00F63681" w:rsidRDefault="00F63681" w:rsidP="00FB1365">
      <w:pPr>
        <w:pStyle w:val="nornale"/>
        <w:numPr>
          <w:ilvl w:val="0"/>
          <w:numId w:val="17"/>
        </w:numPr>
        <w:rPr>
          <w:color w:val="0000FF"/>
        </w:rPr>
      </w:pPr>
      <w:r>
        <w:rPr>
          <w:color w:val="0000FF"/>
        </w:rPr>
        <w:t xml:space="preserve">Alimentez la carte Arduino </w:t>
      </w:r>
      <w:proofErr w:type="spellStart"/>
      <w:r>
        <w:rPr>
          <w:color w:val="0000FF"/>
        </w:rPr>
        <w:t>Uno</w:t>
      </w:r>
      <w:proofErr w:type="spellEnd"/>
      <w:r w:rsidR="00044D1A">
        <w:rPr>
          <w:color w:val="0000FF"/>
        </w:rPr>
        <w:t xml:space="preserve"> e</w:t>
      </w:r>
      <w:r w:rsidR="0076144C">
        <w:rPr>
          <w:color w:val="0000FF"/>
        </w:rPr>
        <w:t>t téléchargez</w:t>
      </w:r>
      <w:r w:rsidR="00044D1A">
        <w:rPr>
          <w:color w:val="0000FF"/>
        </w:rPr>
        <w:t xml:space="preserve"> le programme "</w:t>
      </w:r>
      <w:proofErr w:type="spellStart"/>
      <w:r w:rsidR="00044D1A" w:rsidRPr="00044D1A">
        <w:rPr>
          <w:color w:val="0000FF"/>
        </w:rPr>
        <w:t>mesures_N_tps</w:t>
      </w:r>
      <w:r w:rsidR="001A79B5">
        <w:rPr>
          <w:color w:val="0000FF"/>
        </w:rPr>
        <w:t>_quadra</w:t>
      </w:r>
      <w:r w:rsidR="00055875">
        <w:rPr>
          <w:color w:val="0000FF"/>
        </w:rPr>
        <w:t>.ino</w:t>
      </w:r>
      <w:proofErr w:type="spellEnd"/>
      <w:r w:rsidR="00044D1A">
        <w:rPr>
          <w:color w:val="0000FF"/>
        </w:rPr>
        <w:t>"</w:t>
      </w:r>
    </w:p>
    <w:p w14:paraId="0B5372E0" w14:textId="3A7C9E97" w:rsidR="00F63681" w:rsidRPr="00360037" w:rsidRDefault="001A79B5" w:rsidP="00F63681">
      <w:pPr>
        <w:pStyle w:val="nornale"/>
        <w:numPr>
          <w:ilvl w:val="1"/>
          <w:numId w:val="17"/>
        </w:numPr>
        <w:rPr>
          <w:color w:val="0000FF"/>
        </w:rPr>
      </w:pPr>
      <w:r>
        <w:rPr>
          <w:noProof/>
          <w:color w:val="0000FF"/>
          <w:lang w:eastAsia="fr-FR" w:bidi="ar-SA"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 wp14:anchorId="22F82A61" wp14:editId="41438700">
                <wp:simplePos x="0" y="0"/>
                <wp:positionH relativeFrom="column">
                  <wp:posOffset>4686935</wp:posOffset>
                </wp:positionH>
                <wp:positionV relativeFrom="paragraph">
                  <wp:posOffset>73025</wp:posOffset>
                </wp:positionV>
                <wp:extent cx="1858010" cy="1052830"/>
                <wp:effectExtent l="0" t="0" r="0" b="0"/>
                <wp:wrapThrough wrapText="bothSides">
                  <wp:wrapPolygon edited="0">
                    <wp:start x="8268" y="0"/>
                    <wp:lineTo x="295" y="5732"/>
                    <wp:lineTo x="295" y="8859"/>
                    <wp:lineTo x="6792" y="17197"/>
                    <wp:lineTo x="7087" y="20844"/>
                    <wp:lineTo x="19784" y="20844"/>
                    <wp:lineTo x="19784" y="8859"/>
                    <wp:lineTo x="20965" y="2606"/>
                    <wp:lineTo x="20965" y="0"/>
                    <wp:lineTo x="8268" y="0"/>
                  </wp:wrapPolygon>
                </wp:wrapThrough>
                <wp:docPr id="225" name="Grouper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858010" cy="1052830"/>
                          <a:chOff x="0" y="0"/>
                          <a:chExt cx="1858010" cy="1052830"/>
                        </a:xfrm>
                      </wpg:grpSpPr>
                      <pic:pic xmlns:pic="http://schemas.openxmlformats.org/drawingml/2006/picture">
                        <pic:nvPicPr>
                          <pic:cNvPr id="254" name="Image 254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91515" y="348615"/>
                            <a:ext cx="932815" cy="337185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224" name="Grouper 224"/>
                        <wpg:cNvGrpSpPr/>
                        <wpg:grpSpPr>
                          <a:xfrm>
                            <a:off x="0" y="0"/>
                            <a:ext cx="1858010" cy="1052830"/>
                            <a:chOff x="0" y="0"/>
                            <a:chExt cx="1858010" cy="1052830"/>
                          </a:xfrm>
                        </wpg:grpSpPr>
                        <wps:wsp>
                          <wps:cNvPr id="4" name="Zone de texte 4"/>
                          <wps:cNvSpPr txBox="1"/>
                          <wps:spPr>
                            <a:xfrm>
                              <a:off x="1235075" y="0"/>
                              <a:ext cx="622935" cy="2501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52A4D97" w14:textId="77777777" w:rsidR="00B53414" w:rsidRDefault="00B53414">
                                <w:r>
                                  <w:t>Pas +10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" name="Zone de texte 5"/>
                          <wps:cNvSpPr txBox="1"/>
                          <wps:spPr>
                            <a:xfrm>
                              <a:off x="667385" y="4445"/>
                              <a:ext cx="548005" cy="2501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B689D05" w14:textId="77777777" w:rsidR="00B53414" w:rsidRDefault="00B53414" w:rsidP="00F63681">
                                <w:r>
                                  <w:t>Pas +1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" name="Connecteur droit avec flèche 7"/>
                          <wps:cNvCnPr/>
                          <wps:spPr>
                            <a:xfrm>
                              <a:off x="1077595" y="223520"/>
                              <a:ext cx="64297" cy="179390"/>
                            </a:xfrm>
                            <a:prstGeom prst="straightConnector1">
                              <a:avLst/>
                            </a:prstGeom>
                            <a:ln w="12700" cmpd="sng">
                              <a:tailEnd type="arrow"/>
                            </a:ln>
                            <a:effectLst/>
                          </wps:spPr>
                          <wps:style>
                            <a:lnRef idx="2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1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" name="Connecteur droit avec flèche 8"/>
                          <wps:cNvCnPr/>
                          <wps:spPr>
                            <a:xfrm flipH="1">
                              <a:off x="1362710" y="210185"/>
                              <a:ext cx="40005" cy="258445"/>
                            </a:xfrm>
                            <a:prstGeom prst="straightConnector1">
                              <a:avLst/>
                            </a:prstGeom>
                            <a:ln w="12700" cmpd="sng">
                              <a:tailEnd type="arrow"/>
                            </a:ln>
                            <a:effectLst/>
                          </wps:spPr>
                          <wps:style>
                            <a:lnRef idx="2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1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" name="Zone de texte 9"/>
                          <wps:cNvSpPr txBox="1"/>
                          <wps:spPr>
                            <a:xfrm>
                              <a:off x="1139825" y="798195"/>
                              <a:ext cx="622935" cy="2501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72F4056" w14:textId="77777777" w:rsidR="00B53414" w:rsidRDefault="00B53414" w:rsidP="00F63681">
                                <w:r>
                                  <w:t>Pas -1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Zone de texte 10"/>
                          <wps:cNvSpPr txBox="1"/>
                          <wps:spPr>
                            <a:xfrm>
                              <a:off x="572135" y="802640"/>
                              <a:ext cx="592455" cy="2501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7F12CEC" w14:textId="77777777" w:rsidR="00B53414" w:rsidRDefault="00B53414" w:rsidP="00F63681">
                                <w:r>
                                  <w:t>Pas -10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" name="Connecteur droit avec flèche 11"/>
                          <wps:cNvCnPr/>
                          <wps:spPr>
                            <a:xfrm flipV="1">
                              <a:off x="925830" y="620395"/>
                              <a:ext cx="41275" cy="196215"/>
                            </a:xfrm>
                            <a:prstGeom prst="straightConnector1">
                              <a:avLst/>
                            </a:prstGeom>
                            <a:ln w="12700" cmpd="sng">
                              <a:tailEnd type="arrow"/>
                            </a:ln>
                            <a:effectLst/>
                          </wps:spPr>
                          <wps:style>
                            <a:lnRef idx="2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1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" name="Connecteur droit avec flèche 12"/>
                          <wps:cNvCnPr/>
                          <wps:spPr>
                            <a:xfrm flipH="1" flipV="1">
                              <a:off x="1182370" y="666750"/>
                              <a:ext cx="92710" cy="138430"/>
                            </a:xfrm>
                            <a:prstGeom prst="straightConnector1">
                              <a:avLst/>
                            </a:prstGeom>
                            <a:ln w="12700" cmpd="sng">
                              <a:tailEnd type="arrow"/>
                            </a:ln>
                            <a:effectLst/>
                          </wps:spPr>
                          <wps:style>
                            <a:lnRef idx="2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1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8" name="Zone de texte 5"/>
                          <wps:cNvSpPr txBox="1"/>
                          <wps:spPr>
                            <a:xfrm>
                              <a:off x="0" y="236855"/>
                              <a:ext cx="637827" cy="2501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C307F0E" w14:textId="77777777" w:rsidR="00B53414" w:rsidRDefault="00B53414" w:rsidP="00360037">
                                <w:r>
                                  <w:t>Valider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" name="Connecteur droit avec flèche 29"/>
                          <wps:cNvCnPr/>
                          <wps:spPr>
                            <a:xfrm>
                              <a:off x="495300" y="402590"/>
                              <a:ext cx="255270" cy="92710"/>
                            </a:xfrm>
                            <a:prstGeom prst="straightConnector1">
                              <a:avLst/>
                            </a:prstGeom>
                            <a:ln w="12700" cmpd="sng">
                              <a:tailEnd type="arrow"/>
                            </a:ln>
                            <a:effectLst/>
                          </wps:spPr>
                          <wps:style>
                            <a:lnRef idx="2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1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F82A61" id="Grouper 225" o:spid="_x0000_s1127" style="position:absolute;left:0;text-align:left;margin-left:369.05pt;margin-top:5.75pt;width:146.3pt;height:82.9pt;z-index:251716608" coordsize="1858010,1052830" o:gfxdata="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54" o:spid="_x0000_s1128" type="#_x0000_t75" style="position:absolute;left:691515;top:348615;width:932815;height:33718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">
                  <v:imagedata r:id="rId18" o:title=""/>
                  <v:path arrowok="t"/>
                </v:shape>
                <v:group id="Grouper 224" o:spid="_x0000_s1129" style="position:absolute;width:1858010;height:1052830" coordsize="1858010,105283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pG+hQ8UAAADcAAAA&#10;DwAAAAAAAAAAAAAAAACpAgAAZHJzL2Rvd25yZXYueG1sUEsFBgAAAAAEAAQA+gAAAJsDAAAAAA==&#10;">
                  <v:shapetype id="_x0000_t202" coordsize="21600,21600" o:spt="202" path="m0,0l0,21600,21600,21600,21600,0xe">
                    <v:stroke joinstyle="miter"/>
                    <v:path gradientshapeok="t" o:connecttype="rect"/>
                  </v:shapetype>
                  <v:shape id="Zone de texte 4" o:spid="_x0000_s1130" type="#_x0000_t202" style="position:absolute;left:1235075;width:622935;height:2501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aNpDHwQAA&#10;ANoAAAAPAAAAZHJzL2Rvd25yZXYueG1sRI9Pi8IwFMTvgt8hPMGbJoqKW40iirAnF//swt4ezbMt&#10;Ni+libb77TeC4HGYmd8wy3VrS/Gg2heONYyGCgRx6kzBmYbLeT+Yg/AB2WDpmDT8kYf1qttZYmJc&#10;w0d6nEImIoR9ghryEKpESp/mZNEPXUUcvaurLYYo60yaGpsIt6UcKzWTFguOCzlWtM0pvZ3uVsP3&#10;4fr7M1Ff2c5Oq8a1SrL9kFr3e+1mASJQG97hV/vTaJjA80q8AXL1D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2jaQx8EAAADaAAAADwAAAAAAAAAAAAAAAACXAgAAZHJzL2Rvd25y&#10;ZXYueG1sUEsFBgAAAAAEAAQA9QAAAIUDAAAAAA==&#10;" filled="f" stroked="f">
                    <v:textbox>
                      <w:txbxContent>
                        <w:p w14:paraId="552A4D97" w14:textId="77777777" w:rsidR="00B53414" w:rsidRDefault="00B53414">
                          <w:r>
                            <w:t>Pas +10</w:t>
                          </w:r>
                        </w:p>
                      </w:txbxContent>
                    </v:textbox>
                  </v:shape>
                  <v:shape id="Zone de texte 5" o:spid="_x0000_s1131" type="#_x0000_t202" style="position:absolute;left:667385;top:4445;width:548005;height:2501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1ejVcwQAA&#10;ANoAAAAPAAAAZHJzL2Rvd25yZXYueG1sRI9Bi8IwFITvC/6H8ARva6Lo4lajiCJ4Ulbdhb09mmdb&#10;bF5KE23990YQPA4z8w0zW7S2FDeqfeFYw6CvQBCnzhScaTgdN58TED4gGywdk4Y7eVjMOx8zTIxr&#10;+Iduh5CJCGGfoIY8hCqR0qc5WfR9VxFH7+xqiyHKOpOmxibCbSmHSn1JiwXHhRwrWuWUXg5Xq+F3&#10;d/7/G6l9trbjqnGtkmy/pda9brucggjUhnf41d4aDWN4Xok3QM4f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tXo1XMEAAADaAAAADwAAAAAAAAAAAAAAAACXAgAAZHJzL2Rvd25y&#10;ZXYueG1sUEsFBgAAAAAEAAQA9QAAAIUDAAAAAA==&#10;" filled="f" stroked="f">
                    <v:textbox>
                      <w:txbxContent>
                        <w:p w14:paraId="4B689D05" w14:textId="77777777" w:rsidR="00B53414" w:rsidRDefault="00B53414" w:rsidP="00F63681">
                          <w:r>
                            <w:t>Pas +1</w:t>
                          </w:r>
                        </w:p>
                      </w:txbxContent>
                    </v:textbox>
                  </v:shape>
                  <v:shapetype id="_x0000_t32" coordsize="21600,21600" o:spt="32" o:oned="t" path="m0,0l21600,21600e" filled="f">
                    <v:path arrowok="t" fillok="f" o:connecttype="none"/>
                    <o:lock v:ext="edit" shapetype="t"/>
                  </v:shapetype>
                  <v:shape id="Connecteur droit avec flèche 7" o:spid="_x0000_s1132" type="#_x0000_t32" style="position:absolute;left:1077595;top:223520;width:64297;height:17939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2GR7h8IAAADaAAAADwAAAGRycy9kb3ducmV2LnhtbESPzWrDMBCE74W+g9hAb7WctjSJEyWU&#10;gkmuzQ/4uLE2tom1MpJiO28fFQo9DjPzDbPajKYVPTnfWFYwTVIQxKXVDVcKjof8dQ7CB2SNrWVS&#10;cCcPm/Xz0wozbQf+oX4fKhEh7DNUUIfQZVL6siaDPrEdcfQu1hkMUbpKaodDhJtWvqXppzTYcFyo&#10;saPvmsrr/mYUFEe/234M98XwfnOBivJ07sZcqZfJ+LUEEWgM/+G/9k4rmMHvlXgD5PoB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2GR7h8IAAADaAAAADwAAAAAAAAAAAAAA&#10;AAChAgAAZHJzL2Rvd25yZXYueG1sUEsFBgAAAAAEAAQA+QAAAJADAAAAAA==&#10;" strokecolor="#c0504d [3205]" strokeweight="1pt">
                    <v:stroke endarrow="open"/>
                  </v:shape>
                  <v:shape id="Connecteur droit avec flèche 8" o:spid="_x0000_s1133" type="#_x0000_t32" style="position:absolute;left:1362710;top:210185;width:40005;height:258445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" strokecolor="#c0504d [3205]" strokeweight="1pt">
                    <v:stroke endarrow="open"/>
                  </v:shape>
                  <v:shape id="Zone de texte 9" o:spid="_x0000_s1134" type="#_x0000_t202" style="position:absolute;left:1139825;top:798195;width:622935;height:2501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0Nz9ZwwAA&#10;ANoAAAAPAAAAZHJzL2Rvd25yZXYueG1sRI9Ba8JAFITvQv/D8grezG7FShPdhFIRPLVoq+DtkX0m&#10;odm3Ibua+O+7hUKPw8x8w6yL0bbiRr1vHGt4ShQI4tKZhisNX5/b2QsIH5ANto5Jw508FPnDZI2Z&#10;cQPv6XYIlYgQ9hlqqEPoMil9WZNFn7iOOHoX11sMUfaVND0OEW5bOVdqKS02HBdq7OitpvL7cLUa&#10;ju+X82mhPqqNfe4GNyrJNpVaTx/H1xWIQGP4D/+1d0ZDCr9X4g2Q+Q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0Nz9ZwwAAANoAAAAPAAAAAAAAAAAAAAAAAJcCAABkcnMvZG93&#10;bnJldi54bWxQSwUGAAAAAAQABAD1AAAAhwMAAAAA&#10;" filled="f" stroked="f">
                    <v:textbox>
                      <w:txbxContent>
                        <w:p w14:paraId="072F4056" w14:textId="77777777" w:rsidR="00B53414" w:rsidRDefault="00B53414" w:rsidP="00F63681">
                          <w:r>
                            <w:t>Pas -1</w:t>
                          </w:r>
                        </w:p>
                      </w:txbxContent>
                    </v:textbox>
                  </v:shape>
                  <v:shape id="Zone de texte 10" o:spid="_x0000_s1135" type="#_x0000_t202" style="position:absolute;left:572135;top:802640;width:592455;height:2501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cgNX5xAAA&#10;ANsAAAAPAAAAZHJzL2Rvd25yZXYueG1sRI9Pa8JAEMXvQr/DMgVvuttiRaOrlJaCpxbjH/A2ZMck&#10;NDsbslsTv33nUOhthvfmvd+st4Nv1I26WAe28DQ1oIiL4GouLRwPH5MFqJiQHTaBycKdImw3D6M1&#10;Zi70vKdbnkolIRwztFCl1GZax6Iij3EaWmLRrqHzmGTtSu067CXcN/rZmLn2WLM0VNjSW0XFd/7j&#10;LZw+r5fzzHyV7/6l7cNgNPultnb8OLyuQCUa0r/573rnBF/o5RcZQG9+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XIDV+cQAAADbAAAADwAAAAAAAAAAAAAAAACXAgAAZHJzL2Rv&#10;d25yZXYueG1sUEsFBgAAAAAEAAQA9QAAAIgDAAAAAA==&#10;" filled="f" stroked="f">
                    <v:textbox>
                      <w:txbxContent>
                        <w:p w14:paraId="07F12CEC" w14:textId="77777777" w:rsidR="00B53414" w:rsidRDefault="00B53414" w:rsidP="00F63681">
                          <w:r>
                            <w:t>Pas -10</w:t>
                          </w:r>
                        </w:p>
                      </w:txbxContent>
                    </v:textbox>
                  </v:shape>
                  <v:shape id="Connecteur droit avec flèche 11" o:spid="_x0000_s1136" type="#_x0000_t32" style="position:absolute;left:925830;top:620395;width:41275;height:196215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" strokecolor="#c0504d [3205]" strokeweight="1pt">
                    <v:stroke endarrow="open"/>
                  </v:shape>
                  <v:shape id="Connecteur droit avec flèche 12" o:spid="_x0000_s1137" type="#_x0000_t32" style="position:absolute;left:1182370;top:666750;width:92710;height:138430;flip:x 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2PaCb8IAAADbAAAADwAAAGRycy9kb3ducmV2LnhtbESPQWvCQBCF7wX/wzJCb3VjDqVEVxFR&#10;0JNopdTbmB2TaHY2ZEeN/75bELzN8N6878142rla3agNlWcDw0ECijj3tuLCwP57+fEFKgiyxdoz&#10;GXhQgOmk9zbGzPo7b+m2k0LFEA4ZGihFmkzrkJfkMAx8Qxy1k28dSlzbQtsW7zHc1TpNkk/tsOJI&#10;KLGheUn5ZXd1Bk6/6c8x2Szms/N67/gQ6WLFmPd+NxuBEurkZX5er2ysn8L/L3EAPfkD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2PaCb8IAAADbAAAADwAAAAAAAAAAAAAA&#10;AAChAgAAZHJzL2Rvd25yZXYueG1sUEsFBgAAAAAEAAQA+QAAAJADAAAAAA==&#10;" strokecolor="#c0504d [3205]" strokeweight="1pt">
                    <v:stroke endarrow="open"/>
                  </v:shape>
                  <v:shape id="Zone de texte 5" o:spid="_x0000_s1138" type="#_x0000_t202" style="position:absolute;top:236855;width:637827;height:2501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smhNCwAAA&#10;ANsAAAAPAAAAZHJzL2Rvd25yZXYueG1sRE/Pa8IwFL4L+x/CG3izycTJVhtlKIOdJtZN8PZonm2x&#10;eQlNZrv/3hwGO358v4vNaDtxoz60jjU8ZQoEceVMy7WGr+P77AVEiMgGO8ek4ZcCbNYPkwJz4wY+&#10;0K2MtUghHHLU0MTocylD1ZDFkDlPnLiL6y3GBPtamh6HFG47OVdqKS22nBoa9LRtqLqWP1bD9+fl&#10;fFqofb2zz35wo5JsX6XW08fxbQUi0hj/xX/uD6NhnsamL+kHyPUd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BsmhNCwAAAANsAAAAPAAAAAAAAAAAAAAAAAJcCAABkcnMvZG93bnJl&#10;di54bWxQSwUGAAAAAAQABAD1AAAAhAMAAAAA&#10;" filled="f" stroked="f">
                    <v:textbox>
                      <w:txbxContent>
                        <w:p w14:paraId="3C307F0E" w14:textId="77777777" w:rsidR="00B53414" w:rsidRDefault="00B53414" w:rsidP="00360037">
                          <w:r>
                            <w:t>Valider</w:t>
                          </w:r>
                        </w:p>
                      </w:txbxContent>
                    </v:textbox>
                  </v:shape>
                  <v:shape id="Connecteur droit avec flèche 29" o:spid="_x0000_s1139" type="#_x0000_t32" style="position:absolute;left:495300;top:402590;width:255270;height:9271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szAyisMAAADbAAAADwAAAGRycy9kb3ducmV2LnhtbESPzWrDMBCE74W+g9hCb43ctJTGsRxK&#10;IMTXuCnkuLE2tom1MpLin7ePCoUeh5n5hsk2k+nEQM63lhW8LhIQxJXVLdcKjt+7l08QPiBr7CyT&#10;gpk8bPLHhwxTbUc+0FCGWkQI+xQVNCH0qZS+asigX9ieOHoX6wyGKF0ttcMxwk0nl0nyIQ22HBca&#10;7GnbUHUtb0bB6eiL/fs4r8a3mwt0qn7O/bRT6vlp+lqDCDSF//Bfu9AKliv4/RJ/gMzvAA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LMwMorDAAAA2wAAAA8AAAAAAAAAAAAA&#10;AAAAoQIAAGRycy9kb3ducmV2LnhtbFBLBQYAAAAABAAEAPkAAACRAwAAAAA=&#10;" strokecolor="#c0504d [3205]" strokeweight="1pt">
                    <v:stroke endarrow="open"/>
                  </v:shape>
                </v:group>
                <w10:wrap type="through"/>
              </v:group>
            </w:pict>
          </mc:Fallback>
        </mc:AlternateContent>
      </w:r>
      <w:r w:rsidR="00F63681">
        <w:rPr>
          <w:color w:val="0000FF"/>
        </w:rPr>
        <w:t>Réglez le nombre de po</w:t>
      </w:r>
      <w:r>
        <w:rPr>
          <w:color w:val="0000FF"/>
        </w:rPr>
        <w:t>ints/tr du codeur (par défaut 80</w:t>
      </w:r>
      <w:r w:rsidR="00F63681">
        <w:rPr>
          <w:color w:val="0000FF"/>
        </w:rPr>
        <w:t xml:space="preserve">pts) en fonction de la roue </w:t>
      </w:r>
      <w:r w:rsidR="00700D8D">
        <w:rPr>
          <w:color w:val="0000FF"/>
        </w:rPr>
        <w:t xml:space="preserve">codeuse </w:t>
      </w:r>
      <w:r w:rsidR="00F63681">
        <w:rPr>
          <w:color w:val="0000FF"/>
        </w:rPr>
        <w:t>montée sur l'arbre</w:t>
      </w:r>
      <w:r>
        <w:rPr>
          <w:color w:val="0000FF"/>
        </w:rPr>
        <w:t xml:space="preserve"> (2 capteurs en quadrature sur fronts montants et descendants)</w:t>
      </w:r>
    </w:p>
    <w:p w14:paraId="1B6AAAE2" w14:textId="254B351A" w:rsidR="00F63681" w:rsidRPr="00FB1365" w:rsidRDefault="00F63681" w:rsidP="00F63681">
      <w:pPr>
        <w:pStyle w:val="nornale"/>
        <w:numPr>
          <w:ilvl w:val="1"/>
          <w:numId w:val="17"/>
        </w:numPr>
        <w:rPr>
          <w:color w:val="0000FF"/>
        </w:rPr>
      </w:pPr>
      <w:r>
        <w:rPr>
          <w:color w:val="0000FF"/>
        </w:rPr>
        <w:t>Validez</w:t>
      </w:r>
      <w:r w:rsidR="00055875">
        <w:rPr>
          <w:color w:val="0000FF"/>
        </w:rPr>
        <w:t xml:space="preserve"> (après validation du montage par votre professeur)</w:t>
      </w:r>
    </w:p>
    <w:p w14:paraId="662A59B8" w14:textId="77777777" w:rsidR="0026642B" w:rsidRDefault="0026642B" w:rsidP="00C503AD">
      <w:pPr>
        <w:pStyle w:val="Rponses"/>
      </w:pPr>
    </w:p>
    <w:p w14:paraId="5EBE5B1C" w14:textId="77777777" w:rsidR="0026642B" w:rsidRDefault="0026642B" w:rsidP="00C503AD">
      <w:pPr>
        <w:pStyle w:val="Rponses"/>
      </w:pPr>
    </w:p>
    <w:p w14:paraId="47BA2E1F" w14:textId="77777777" w:rsidR="00360037" w:rsidRDefault="00360037" w:rsidP="00C503AD">
      <w:pPr>
        <w:pStyle w:val="Rponses"/>
      </w:pPr>
    </w:p>
    <w:p w14:paraId="4C8829C9" w14:textId="77777777" w:rsidR="0026642B" w:rsidRDefault="00360037" w:rsidP="00360037">
      <w:pPr>
        <w:pStyle w:val="Rponses"/>
        <w:jc w:val="center"/>
      </w:pPr>
      <w:r w:rsidRPr="008E4854">
        <w:rPr>
          <w:color w:val="FF0000"/>
        </w:rPr>
        <w:t>Appelez votre professeur avant de mettre sous tension</w:t>
      </w:r>
      <w:r>
        <w:rPr>
          <w:color w:val="FF0000"/>
        </w:rPr>
        <w:t xml:space="preserve"> l'alimentation de la chaine d'énergie</w:t>
      </w:r>
    </w:p>
    <w:p w14:paraId="1EB7EBA6" w14:textId="77777777" w:rsidR="0026642B" w:rsidRDefault="0026642B" w:rsidP="00C503AD">
      <w:pPr>
        <w:pStyle w:val="Rponses"/>
      </w:pPr>
    </w:p>
    <w:p w14:paraId="10D7FACD" w14:textId="77777777" w:rsidR="0026642B" w:rsidRDefault="0026642B" w:rsidP="00C503AD">
      <w:pPr>
        <w:pStyle w:val="Rponses"/>
      </w:pPr>
    </w:p>
    <w:p w14:paraId="48BD467D" w14:textId="77777777" w:rsidR="00360037" w:rsidRPr="00FB1365" w:rsidRDefault="00360037" w:rsidP="00360037">
      <w:pPr>
        <w:pStyle w:val="Rponses"/>
        <w:rPr>
          <w:i w:val="0"/>
        </w:rPr>
      </w:pPr>
      <w:r>
        <w:rPr>
          <w:rFonts w:asciiTheme="majorHAnsi" w:eastAsiaTheme="majorEastAsia" w:hAnsiTheme="majorHAnsi" w:cstheme="majorBidi"/>
          <w:b/>
          <w:bCs/>
          <w:i w:val="0"/>
          <w:color w:val="4F81BD" w:themeColor="accent1"/>
          <w:kern w:val="0"/>
          <w:lang w:eastAsia="fr-FR" w:bidi="ar-SA"/>
        </w:rPr>
        <w:t>Expérimentation</w:t>
      </w:r>
    </w:p>
    <w:p w14:paraId="20461635" w14:textId="77777777" w:rsidR="0026642B" w:rsidRDefault="0026642B" w:rsidP="00C503AD">
      <w:pPr>
        <w:pStyle w:val="Rponses"/>
      </w:pPr>
    </w:p>
    <w:p w14:paraId="3BCEBF34" w14:textId="70184534" w:rsidR="00010430" w:rsidRDefault="001F7BDA" w:rsidP="00360037">
      <w:pPr>
        <w:pStyle w:val="nornale"/>
      </w:pPr>
      <w:r>
        <w:t>Le</w:t>
      </w:r>
      <w:r w:rsidR="00010430">
        <w:t>s performances mesurées lors des expérimentations seront renseignées dans les cellules "</w:t>
      </w:r>
      <w:r w:rsidR="00604EB8">
        <w:t>vertes</w:t>
      </w:r>
      <w:r w:rsidR="00010430">
        <w:t xml:space="preserve">" du fichier Excel "Mesure </w:t>
      </w:r>
      <w:r w:rsidR="00024A71">
        <w:t>Motoréducteur_élèves</w:t>
      </w:r>
      <w:r w:rsidR="00010430">
        <w:t>.xls</w:t>
      </w:r>
      <w:r w:rsidR="00096325">
        <w:t>x</w:t>
      </w:r>
      <w:r w:rsidR="00010430">
        <w:t>". Ce document vous donnera, dans les cellules "</w:t>
      </w:r>
      <w:r w:rsidR="00024A71">
        <w:t>oranges</w:t>
      </w:r>
      <w:r w:rsidR="00010430">
        <w:t>"</w:t>
      </w:r>
      <w:r w:rsidR="00096325">
        <w:t>,</w:t>
      </w:r>
      <w:r w:rsidR="00010430">
        <w:t xml:space="preserve"> les résultats de calculs ainsi que les c</w:t>
      </w:r>
      <w:r w:rsidR="00096325">
        <w:t>aractéristiques du motoréducteur que nous cherchons ici</w:t>
      </w:r>
      <w:r w:rsidR="00010430">
        <w:t>.</w:t>
      </w:r>
    </w:p>
    <w:p w14:paraId="058A0077" w14:textId="4018489F" w:rsidR="0026642B" w:rsidRDefault="00010430" w:rsidP="00360037">
      <w:pPr>
        <w:pStyle w:val="nornale"/>
      </w:pPr>
      <w:r>
        <w:t xml:space="preserve">Le </w:t>
      </w:r>
      <w:r w:rsidR="00096325">
        <w:t>document technique "DT Explication protocole.docx"</w:t>
      </w:r>
      <w:r w:rsidR="00FF01F2">
        <w:t xml:space="preserve"> </w:t>
      </w:r>
      <w:r w:rsidR="00096325">
        <w:t xml:space="preserve">détaille les théorèmes et les calculs utilisés par le document Excel.  </w:t>
      </w:r>
    </w:p>
    <w:p w14:paraId="1A408F27" w14:textId="77777777" w:rsidR="0026642B" w:rsidRDefault="0026642B" w:rsidP="00360037">
      <w:pPr>
        <w:pStyle w:val="nornale"/>
      </w:pPr>
    </w:p>
    <w:p w14:paraId="39C08E4E" w14:textId="77777777" w:rsidR="0026642B" w:rsidRDefault="0026642B" w:rsidP="00C503AD">
      <w:pPr>
        <w:pStyle w:val="Rponses"/>
      </w:pPr>
    </w:p>
    <w:p w14:paraId="2B201696" w14:textId="77777777" w:rsidR="0026642B" w:rsidRDefault="00E939FD" w:rsidP="00E939FD">
      <w:pPr>
        <w:pStyle w:val="Question"/>
        <w:jc w:val="left"/>
      </w:pPr>
      <w:r>
        <w:t xml:space="preserve">Identifiez le rapport de réduction (r) du motoréducteur sur le site Internet de </w:t>
      </w:r>
      <w:proofErr w:type="spellStart"/>
      <w:r>
        <w:t>Pololu</w:t>
      </w:r>
      <w:proofErr w:type="spellEnd"/>
      <w:r>
        <w:t xml:space="preserve"> (attention : r = 1/</w:t>
      </w:r>
      <w:proofErr w:type="spellStart"/>
      <w:r>
        <w:t>Gear</w:t>
      </w:r>
      <w:proofErr w:type="spellEnd"/>
      <w:r>
        <w:t xml:space="preserve"> ratio</w:t>
      </w:r>
      <w:proofErr w:type="gramStart"/>
      <w:r>
        <w:t>):</w:t>
      </w:r>
      <w:proofErr w:type="gramEnd"/>
      <w:r>
        <w:t xml:space="preserve"> </w:t>
      </w:r>
      <w:hyperlink r:id="rId19" w:history="1">
        <w:r w:rsidRPr="005F0CE1">
          <w:rPr>
            <w:rStyle w:val="Lienhypertexte"/>
          </w:rPr>
          <w:t>https://www.pololu.com/product/2823/specs</w:t>
        </w:r>
      </w:hyperlink>
    </w:p>
    <w:p w14:paraId="090F4094" w14:textId="6647DAFB" w:rsidR="00E939FD" w:rsidRDefault="00E939FD" w:rsidP="00561557">
      <w:pPr>
        <w:pStyle w:val="Rponses"/>
        <w:ind w:left="708"/>
      </w:pPr>
      <w:proofErr w:type="gramStart"/>
      <w:r>
        <w:t>r</w:t>
      </w:r>
      <w:proofErr w:type="gramEnd"/>
      <w:r>
        <w:t xml:space="preserve"> = </w:t>
      </w:r>
    </w:p>
    <w:p w14:paraId="292D1734" w14:textId="77777777" w:rsidR="00E939FD" w:rsidRDefault="00E939FD" w:rsidP="00E939FD">
      <w:pPr>
        <w:pStyle w:val="Rponses"/>
      </w:pPr>
    </w:p>
    <w:p w14:paraId="41DFEA86" w14:textId="77777777" w:rsidR="00561557" w:rsidRPr="00E939FD" w:rsidRDefault="00561557" w:rsidP="00E939FD">
      <w:pPr>
        <w:pStyle w:val="Rponses"/>
      </w:pPr>
    </w:p>
    <w:p w14:paraId="4634FF34" w14:textId="5FC01EDC" w:rsidR="0026642B" w:rsidRDefault="00E939FD" w:rsidP="00E939FD">
      <w:pPr>
        <w:pStyle w:val="nornale"/>
        <w:numPr>
          <w:ilvl w:val="0"/>
          <w:numId w:val="17"/>
        </w:numPr>
        <w:rPr>
          <w:color w:val="0000FF"/>
        </w:rPr>
      </w:pPr>
      <w:r>
        <w:rPr>
          <w:color w:val="0000FF"/>
        </w:rPr>
        <w:t>Dans le fichier "</w:t>
      </w:r>
      <w:r w:rsidRPr="00E939FD">
        <w:rPr>
          <w:color w:val="0000FF"/>
        </w:rPr>
        <w:t>Mesure M</w:t>
      </w:r>
      <w:r w:rsidR="00024A71">
        <w:rPr>
          <w:color w:val="0000FF"/>
        </w:rPr>
        <w:t>otoréducteur_élèves</w:t>
      </w:r>
      <w:r w:rsidRPr="00E939FD">
        <w:rPr>
          <w:color w:val="0000FF"/>
        </w:rPr>
        <w:t>.xlsx</w:t>
      </w:r>
      <w:r w:rsidR="000153B9">
        <w:rPr>
          <w:color w:val="0000FF"/>
        </w:rPr>
        <w:t>" renseignez</w:t>
      </w:r>
      <w:r>
        <w:rPr>
          <w:color w:val="0000FF"/>
        </w:rPr>
        <w:t xml:space="preserve"> le rapport de réduction dans la cellule</w:t>
      </w:r>
      <w:r w:rsidR="00024A71">
        <w:rPr>
          <w:color w:val="0000FF"/>
        </w:rPr>
        <w:t xml:space="preserve"> F5</w:t>
      </w:r>
    </w:p>
    <w:p w14:paraId="7A2F56A3" w14:textId="77777777" w:rsidR="000153B9" w:rsidRDefault="000153B9" w:rsidP="00E939FD">
      <w:pPr>
        <w:pStyle w:val="nornale"/>
        <w:numPr>
          <w:ilvl w:val="0"/>
          <w:numId w:val="17"/>
        </w:numPr>
        <w:rPr>
          <w:color w:val="0000FF"/>
        </w:rPr>
      </w:pPr>
      <w:r>
        <w:rPr>
          <w:color w:val="0000FF"/>
        </w:rPr>
        <w:t xml:space="preserve">Complétez le </w:t>
      </w:r>
      <w:r w:rsidRPr="00D03D5D">
        <w:rPr>
          <w:b/>
          <w:color w:val="0000FF"/>
        </w:rPr>
        <w:t>premier tableau</w:t>
      </w:r>
      <w:r>
        <w:rPr>
          <w:color w:val="0000FF"/>
        </w:rPr>
        <w:t xml:space="preserve"> avec une série d'expérimentation</w:t>
      </w:r>
      <w:r w:rsidR="00D03D5D">
        <w:rPr>
          <w:color w:val="0000FF"/>
        </w:rPr>
        <w:t>s</w:t>
      </w:r>
      <w:r>
        <w:rPr>
          <w:color w:val="0000FF"/>
        </w:rPr>
        <w:t xml:space="preserve"> à vide (levier escamoté), mesurez U, </w:t>
      </w:r>
      <w:proofErr w:type="spellStart"/>
      <w:r>
        <w:rPr>
          <w:color w:val="0000FF"/>
        </w:rPr>
        <w:t>N</w:t>
      </w:r>
      <w:r w:rsidRPr="000153B9">
        <w:rPr>
          <w:color w:val="0000FF"/>
          <w:vertAlign w:val="subscript"/>
        </w:rPr>
        <w:t>réduc</w:t>
      </w:r>
      <w:proofErr w:type="spellEnd"/>
      <w:r>
        <w:rPr>
          <w:color w:val="0000FF"/>
        </w:rPr>
        <w:t xml:space="preserve"> et I :</w:t>
      </w:r>
    </w:p>
    <w:p w14:paraId="051BA8E0" w14:textId="77777777" w:rsidR="000153B9" w:rsidRDefault="000153B9" w:rsidP="000153B9">
      <w:pPr>
        <w:pStyle w:val="nornale"/>
        <w:numPr>
          <w:ilvl w:val="1"/>
          <w:numId w:val="17"/>
        </w:numPr>
        <w:rPr>
          <w:color w:val="0000FF"/>
        </w:rPr>
      </w:pPr>
      <w:r>
        <w:rPr>
          <w:color w:val="0000FF"/>
        </w:rPr>
        <w:t>Variez la tension d'alimentation moteur (évitez les faibles tensions), par exemple 4, 6, 8, 10 et 12V</w:t>
      </w:r>
    </w:p>
    <w:p w14:paraId="112A3E05" w14:textId="77777777" w:rsidR="000153B9" w:rsidRDefault="000153B9" w:rsidP="000153B9">
      <w:pPr>
        <w:pStyle w:val="nornale"/>
        <w:numPr>
          <w:ilvl w:val="1"/>
          <w:numId w:val="17"/>
        </w:numPr>
        <w:rPr>
          <w:color w:val="0000FF"/>
        </w:rPr>
      </w:pPr>
      <w:r>
        <w:rPr>
          <w:color w:val="0000FF"/>
        </w:rPr>
        <w:t xml:space="preserve">Relevez </w:t>
      </w:r>
      <w:proofErr w:type="spellStart"/>
      <w:r>
        <w:rPr>
          <w:color w:val="0000FF"/>
        </w:rPr>
        <w:t>N</w:t>
      </w:r>
      <w:r w:rsidRPr="000153B9">
        <w:rPr>
          <w:color w:val="0000FF"/>
          <w:vertAlign w:val="subscript"/>
        </w:rPr>
        <w:t>réduc</w:t>
      </w:r>
      <w:proofErr w:type="spellEnd"/>
      <w:r>
        <w:rPr>
          <w:color w:val="0000FF"/>
        </w:rPr>
        <w:t xml:space="preserve"> et I correspondant</w:t>
      </w:r>
    </w:p>
    <w:p w14:paraId="1C99F27A" w14:textId="6242B0DB" w:rsidR="000153B9" w:rsidRPr="00124379" w:rsidRDefault="000153B9" w:rsidP="000153B9">
      <w:pPr>
        <w:pStyle w:val="nornale"/>
        <w:numPr>
          <w:ilvl w:val="1"/>
          <w:numId w:val="17"/>
        </w:numPr>
        <w:rPr>
          <w:color w:val="0000FF"/>
        </w:rPr>
      </w:pPr>
      <w:r>
        <w:rPr>
          <w:color w:val="0000FF"/>
        </w:rPr>
        <w:t xml:space="preserve">Observez les caractéristiques </w:t>
      </w:r>
      <w:proofErr w:type="spellStart"/>
      <w:r>
        <w:rPr>
          <w:rFonts w:ascii="Calibri" w:hAnsi="Calibri"/>
          <w:color w:val="0000FF"/>
        </w:rPr>
        <w:t>ω</w:t>
      </w:r>
      <w:r w:rsidR="00055875">
        <w:rPr>
          <w:rFonts w:ascii="Calibri" w:hAnsi="Calibri"/>
          <w:color w:val="0000FF"/>
          <w:vertAlign w:val="subscript"/>
        </w:rPr>
        <w:t>réduc</w:t>
      </w:r>
      <w:proofErr w:type="spellEnd"/>
      <w:r>
        <w:rPr>
          <w:color w:val="0000FF"/>
        </w:rPr>
        <w:t>=f(U) et I=f(</w:t>
      </w:r>
      <w:proofErr w:type="spellStart"/>
      <w:r>
        <w:rPr>
          <w:rFonts w:ascii="Calibri" w:hAnsi="Calibri"/>
          <w:color w:val="0000FF"/>
        </w:rPr>
        <w:t>ω</w:t>
      </w:r>
      <w:r w:rsidR="00055875">
        <w:rPr>
          <w:rFonts w:ascii="Calibri" w:hAnsi="Calibri"/>
          <w:color w:val="0000FF"/>
          <w:vertAlign w:val="subscript"/>
        </w:rPr>
        <w:t>réduc</w:t>
      </w:r>
      <w:proofErr w:type="spellEnd"/>
      <w:r>
        <w:rPr>
          <w:rFonts w:ascii="Calibri" w:hAnsi="Calibri"/>
          <w:color w:val="0000FF"/>
        </w:rPr>
        <w:t>)</w:t>
      </w:r>
    </w:p>
    <w:p w14:paraId="58F7EFAF" w14:textId="77777777" w:rsidR="00124379" w:rsidRPr="000153B9" w:rsidRDefault="00124379" w:rsidP="00124379">
      <w:pPr>
        <w:pStyle w:val="nornale"/>
        <w:ind w:left="1440"/>
        <w:rPr>
          <w:color w:val="0000FF"/>
        </w:rPr>
      </w:pPr>
    </w:p>
    <w:p w14:paraId="3AB303B6" w14:textId="77777777" w:rsidR="000153B9" w:rsidRDefault="00D03D5D" w:rsidP="000153B9">
      <w:pPr>
        <w:pStyle w:val="nornale"/>
        <w:numPr>
          <w:ilvl w:val="0"/>
          <w:numId w:val="17"/>
        </w:numPr>
        <w:rPr>
          <w:color w:val="0000FF"/>
        </w:rPr>
      </w:pPr>
      <w:r>
        <w:rPr>
          <w:color w:val="0000FF"/>
        </w:rPr>
        <w:t xml:space="preserve">Complétez le </w:t>
      </w:r>
      <w:r>
        <w:rPr>
          <w:b/>
          <w:color w:val="0000FF"/>
        </w:rPr>
        <w:t>deuxième</w:t>
      </w:r>
      <w:r w:rsidRPr="00D03D5D">
        <w:rPr>
          <w:b/>
          <w:color w:val="0000FF"/>
        </w:rPr>
        <w:t xml:space="preserve"> tableau</w:t>
      </w:r>
      <w:r>
        <w:rPr>
          <w:color w:val="0000FF"/>
        </w:rPr>
        <w:t xml:space="preserve"> avec une série d'expérimentations en charge, à tension d'alimentation moteur constante, mesurez </w:t>
      </w:r>
      <w:proofErr w:type="spellStart"/>
      <w:r>
        <w:rPr>
          <w:color w:val="0000FF"/>
        </w:rPr>
        <w:t>N</w:t>
      </w:r>
      <w:r w:rsidRPr="000153B9">
        <w:rPr>
          <w:color w:val="0000FF"/>
          <w:vertAlign w:val="subscript"/>
        </w:rPr>
        <w:t>réduc</w:t>
      </w:r>
      <w:proofErr w:type="spellEnd"/>
      <w:r>
        <w:rPr>
          <w:color w:val="0000FF"/>
        </w:rPr>
        <w:t xml:space="preserve"> et I :</w:t>
      </w:r>
    </w:p>
    <w:p w14:paraId="00A22F9E" w14:textId="576F8970" w:rsidR="00431D10" w:rsidRPr="00431D10" w:rsidRDefault="00431D10" w:rsidP="00431D10">
      <w:pPr>
        <w:pStyle w:val="nornale"/>
        <w:numPr>
          <w:ilvl w:val="1"/>
          <w:numId w:val="17"/>
        </w:numPr>
        <w:rPr>
          <w:color w:val="0000FF"/>
        </w:rPr>
      </w:pPr>
      <w:r>
        <w:rPr>
          <w:color w:val="0000FF"/>
        </w:rPr>
        <w:t>Choisissez une tension d'alimentation moteur pour cette série d'expérimentation (par exemple 1</w:t>
      </w:r>
      <w:r w:rsidR="00863B35">
        <w:rPr>
          <w:color w:val="0000FF"/>
        </w:rPr>
        <w:t>0V) et renseigner la cellule C17</w:t>
      </w:r>
    </w:p>
    <w:p w14:paraId="69097359" w14:textId="4F5F9127" w:rsidR="00431D10" w:rsidRDefault="00431D10" w:rsidP="00431D10">
      <w:pPr>
        <w:pStyle w:val="nornale"/>
        <w:numPr>
          <w:ilvl w:val="1"/>
          <w:numId w:val="17"/>
        </w:numPr>
        <w:rPr>
          <w:color w:val="0000FF"/>
        </w:rPr>
      </w:pPr>
      <w:r>
        <w:rPr>
          <w:color w:val="0000FF"/>
        </w:rPr>
        <w:t xml:space="preserve">Positionnez le levier (sans ajouter de masse supplémentaire) puis relevez </w:t>
      </w:r>
      <w:proofErr w:type="spellStart"/>
      <w:r>
        <w:rPr>
          <w:color w:val="0000FF"/>
        </w:rPr>
        <w:t>N</w:t>
      </w:r>
      <w:r w:rsidRPr="000153B9">
        <w:rPr>
          <w:color w:val="0000FF"/>
          <w:vertAlign w:val="subscript"/>
        </w:rPr>
        <w:t>réduc</w:t>
      </w:r>
      <w:proofErr w:type="spellEnd"/>
      <w:r>
        <w:rPr>
          <w:color w:val="0000FF"/>
        </w:rPr>
        <w:t xml:space="preserve"> et I correspondant</w:t>
      </w:r>
      <w:r w:rsidR="00863B35">
        <w:rPr>
          <w:color w:val="0000FF"/>
        </w:rPr>
        <w:t xml:space="preserve"> (ligne 17)</w:t>
      </w:r>
    </w:p>
    <w:p w14:paraId="2A9B0AF4" w14:textId="77777777" w:rsidR="00431D10" w:rsidRDefault="00431D10" w:rsidP="00431D10">
      <w:pPr>
        <w:pStyle w:val="nornale"/>
        <w:numPr>
          <w:ilvl w:val="1"/>
          <w:numId w:val="17"/>
        </w:numPr>
        <w:rPr>
          <w:color w:val="0000FF"/>
        </w:rPr>
      </w:pPr>
      <w:r>
        <w:rPr>
          <w:color w:val="0000FF"/>
        </w:rPr>
        <w:t>Complétez le reste de ce tableau en ajoutant des masses sur le levier</w:t>
      </w:r>
    </w:p>
    <w:p w14:paraId="19000DFB" w14:textId="6D31B5D0" w:rsidR="00561557" w:rsidRDefault="00431D10" w:rsidP="00561557">
      <w:pPr>
        <w:pStyle w:val="nornale"/>
        <w:numPr>
          <w:ilvl w:val="1"/>
          <w:numId w:val="17"/>
        </w:numPr>
        <w:rPr>
          <w:color w:val="0000FF"/>
        </w:rPr>
      </w:pPr>
      <w:r>
        <w:rPr>
          <w:color w:val="0000FF"/>
        </w:rPr>
        <w:t xml:space="preserve">Observez la caractéristique </w:t>
      </w:r>
      <w:proofErr w:type="spellStart"/>
      <w:r>
        <w:rPr>
          <w:rFonts w:ascii="Calibri" w:hAnsi="Calibri"/>
          <w:color w:val="0000FF"/>
        </w:rPr>
        <w:t>ω</w:t>
      </w:r>
      <w:r w:rsidR="00055875">
        <w:rPr>
          <w:rFonts w:ascii="Calibri" w:hAnsi="Calibri"/>
          <w:color w:val="0000FF"/>
          <w:vertAlign w:val="subscript"/>
        </w:rPr>
        <w:t>réduc</w:t>
      </w:r>
      <w:proofErr w:type="spellEnd"/>
      <w:r>
        <w:rPr>
          <w:color w:val="0000FF"/>
        </w:rPr>
        <w:t>=f(I)</w:t>
      </w:r>
    </w:p>
    <w:p w14:paraId="322519C5" w14:textId="77777777" w:rsidR="00124379" w:rsidRDefault="00124379" w:rsidP="00124379">
      <w:pPr>
        <w:pStyle w:val="nornale"/>
        <w:rPr>
          <w:color w:val="0000FF"/>
        </w:rPr>
      </w:pPr>
    </w:p>
    <w:p w14:paraId="545A6E43" w14:textId="7B95BC52" w:rsidR="00124379" w:rsidRDefault="00124379" w:rsidP="00124379">
      <w:pPr>
        <w:pStyle w:val="nornale"/>
        <w:rPr>
          <w:color w:val="0000FF"/>
        </w:rPr>
      </w:pPr>
    </w:p>
    <w:p w14:paraId="2C44D60F" w14:textId="7378FCE0" w:rsidR="00124379" w:rsidRPr="00FB1365" w:rsidRDefault="00124379" w:rsidP="00124379">
      <w:pPr>
        <w:pStyle w:val="Rponses"/>
        <w:rPr>
          <w:i w:val="0"/>
        </w:rPr>
      </w:pPr>
      <w:r>
        <w:rPr>
          <w:rFonts w:asciiTheme="majorHAnsi" w:eastAsiaTheme="majorEastAsia" w:hAnsiTheme="majorHAnsi" w:cstheme="majorBidi"/>
          <w:b/>
          <w:bCs/>
          <w:i w:val="0"/>
          <w:color w:val="4F81BD" w:themeColor="accent1"/>
          <w:kern w:val="0"/>
          <w:lang w:eastAsia="fr-FR" w:bidi="ar-SA"/>
        </w:rPr>
        <w:t>Détermination des caractéristiques</w:t>
      </w:r>
      <w:r w:rsidR="00B41F93">
        <w:rPr>
          <w:rFonts w:asciiTheme="majorHAnsi" w:eastAsiaTheme="majorEastAsia" w:hAnsiTheme="majorHAnsi" w:cstheme="majorBidi"/>
          <w:b/>
          <w:bCs/>
          <w:i w:val="0"/>
          <w:color w:val="4F81BD" w:themeColor="accent1"/>
          <w:kern w:val="0"/>
          <w:lang w:eastAsia="fr-FR" w:bidi="ar-SA"/>
        </w:rPr>
        <w:t xml:space="preserve"> :</w:t>
      </w:r>
      <w:r w:rsidR="00862DD6">
        <w:rPr>
          <w:rFonts w:asciiTheme="majorHAnsi" w:eastAsiaTheme="majorEastAsia" w:hAnsiTheme="majorHAnsi" w:cstheme="majorBidi"/>
          <w:b/>
          <w:bCs/>
          <w:i w:val="0"/>
          <w:color w:val="4F81BD" w:themeColor="accent1"/>
          <w:kern w:val="0"/>
          <w:lang w:eastAsia="fr-FR" w:bidi="ar-SA"/>
        </w:rPr>
        <w:t xml:space="preserve"> </w:t>
      </w:r>
      <w:r w:rsidR="00A60338" w:rsidRPr="00A60338">
        <w:rPr>
          <w:rFonts w:asciiTheme="majorHAnsi" w:eastAsiaTheme="majorEastAsia" w:hAnsiTheme="majorHAnsi" w:cstheme="majorBidi"/>
          <w:b/>
          <w:bCs/>
          <w:i w:val="0"/>
          <w:color w:val="4F81BD" w:themeColor="accent1"/>
          <w:kern w:val="0"/>
          <w:lang w:eastAsia="fr-FR" w:bidi="ar-SA"/>
        </w:rPr>
        <w:t xml:space="preserve">r, R, K, </w:t>
      </w:r>
      <w:proofErr w:type="spellStart"/>
      <w:r w:rsidR="00A60338" w:rsidRPr="00A60338">
        <w:rPr>
          <w:rFonts w:asciiTheme="majorHAnsi" w:eastAsiaTheme="majorEastAsia" w:hAnsiTheme="majorHAnsi" w:cstheme="majorBidi"/>
          <w:b/>
          <w:bCs/>
          <w:i w:val="0"/>
          <w:color w:val="4F81BD" w:themeColor="accent1"/>
          <w:kern w:val="0"/>
          <w:lang w:eastAsia="fr-FR" w:bidi="ar-SA"/>
        </w:rPr>
        <w:t>Cfs</w:t>
      </w:r>
      <w:proofErr w:type="spellEnd"/>
      <w:r w:rsidR="00A60338" w:rsidRPr="00A60338">
        <w:rPr>
          <w:rFonts w:asciiTheme="majorHAnsi" w:eastAsiaTheme="majorEastAsia" w:hAnsiTheme="majorHAnsi" w:cstheme="majorBidi"/>
          <w:b/>
          <w:bCs/>
          <w:i w:val="0"/>
          <w:color w:val="4F81BD" w:themeColor="accent1"/>
          <w:kern w:val="0"/>
          <w:lang w:eastAsia="fr-FR" w:bidi="ar-SA"/>
        </w:rPr>
        <w:t xml:space="preserve"> et </w:t>
      </w:r>
      <w:r w:rsidR="00A60338" w:rsidRPr="00A60338">
        <w:rPr>
          <w:rFonts w:asciiTheme="majorHAnsi" w:eastAsiaTheme="majorEastAsia" w:hAnsiTheme="majorHAnsi" w:cstheme="majorBidi"/>
          <w:b/>
          <w:bCs/>
          <w:color w:val="4F81BD" w:themeColor="accent1"/>
          <w:kern w:val="0"/>
          <w:lang w:eastAsia="fr-FR" w:bidi="ar-SA"/>
        </w:rPr>
        <w:t>f</w:t>
      </w:r>
    </w:p>
    <w:p w14:paraId="67D4CF7E" w14:textId="038A0023" w:rsidR="00124379" w:rsidRDefault="003918AA" w:rsidP="00124379">
      <w:pPr>
        <w:pStyle w:val="nornale"/>
        <w:rPr>
          <w:color w:val="0000FF"/>
        </w:rPr>
      </w:pPr>
      <w:r w:rsidRPr="003918AA">
        <w:rPr>
          <w:noProof/>
          <w:color w:val="0000FF"/>
          <w:lang w:eastAsia="fr-FR" w:bidi="ar-SA"/>
        </w:rPr>
        <w:drawing>
          <wp:anchor distT="0" distB="0" distL="114300" distR="114300" simplePos="0" relativeHeight="251739136" behindDoc="0" locked="0" layoutInCell="1" allowOverlap="1" wp14:anchorId="73188C22" wp14:editId="468C3CD0">
            <wp:simplePos x="0" y="0"/>
            <wp:positionH relativeFrom="column">
              <wp:posOffset>5325745</wp:posOffset>
            </wp:positionH>
            <wp:positionV relativeFrom="paragraph">
              <wp:posOffset>52705</wp:posOffset>
            </wp:positionV>
            <wp:extent cx="1324610" cy="577215"/>
            <wp:effectExtent l="0" t="0" r="0" b="6985"/>
            <wp:wrapSquare wrapText="bothSides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4610" cy="577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A291101" w14:textId="3F6485F1" w:rsidR="00561557" w:rsidRPr="00561557" w:rsidRDefault="003920CB" w:rsidP="00561557">
      <w:pPr>
        <w:pStyle w:val="nornale"/>
        <w:numPr>
          <w:ilvl w:val="0"/>
          <w:numId w:val="17"/>
        </w:numPr>
        <w:rPr>
          <w:color w:val="0000FF"/>
        </w:rPr>
      </w:pPr>
      <w:r>
        <w:rPr>
          <w:color w:val="0000FF"/>
        </w:rPr>
        <w:t>Vous noterez que</w:t>
      </w:r>
      <w:r w:rsidR="00561557">
        <w:rPr>
          <w:color w:val="0000FF"/>
        </w:rPr>
        <w:t xml:space="preserve"> les valeurs absol</w:t>
      </w:r>
      <w:r w:rsidR="00044D1A">
        <w:rPr>
          <w:color w:val="0000FF"/>
        </w:rPr>
        <w:t xml:space="preserve">ues des coefficients directeurs </w:t>
      </w:r>
      <w:r w:rsidR="00561557">
        <w:rPr>
          <w:color w:val="0000FF"/>
        </w:rPr>
        <w:t xml:space="preserve">et des ordonnées à l'origine des </w:t>
      </w:r>
      <w:r w:rsidR="00634BF3">
        <w:rPr>
          <w:color w:val="0000FF"/>
        </w:rPr>
        <w:t xml:space="preserve">deux </w:t>
      </w:r>
      <w:r w:rsidR="00561557">
        <w:rPr>
          <w:color w:val="0000FF"/>
        </w:rPr>
        <w:t xml:space="preserve">régressions linéaires des caractéristiques </w:t>
      </w:r>
      <w:proofErr w:type="spellStart"/>
      <w:r w:rsidR="00561557">
        <w:rPr>
          <w:rFonts w:ascii="Calibri" w:hAnsi="Calibri"/>
          <w:color w:val="0000FF"/>
        </w:rPr>
        <w:t>ω</w:t>
      </w:r>
      <w:r w:rsidR="00055875">
        <w:rPr>
          <w:rFonts w:ascii="Calibri" w:hAnsi="Calibri"/>
          <w:color w:val="0000FF"/>
          <w:vertAlign w:val="subscript"/>
        </w:rPr>
        <w:t>réduc</w:t>
      </w:r>
      <w:proofErr w:type="spellEnd"/>
      <w:r w:rsidR="00561557">
        <w:rPr>
          <w:color w:val="0000FF"/>
        </w:rPr>
        <w:t>=f(I) et I=f(</w:t>
      </w:r>
      <w:proofErr w:type="spellStart"/>
      <w:r w:rsidR="00561557">
        <w:rPr>
          <w:rFonts w:ascii="Calibri" w:hAnsi="Calibri"/>
          <w:color w:val="0000FF"/>
        </w:rPr>
        <w:t>ω</w:t>
      </w:r>
      <w:r w:rsidR="00055875">
        <w:rPr>
          <w:rFonts w:ascii="Calibri" w:hAnsi="Calibri"/>
          <w:color w:val="0000FF"/>
          <w:vertAlign w:val="subscript"/>
        </w:rPr>
        <w:t>réduc</w:t>
      </w:r>
      <w:proofErr w:type="spellEnd"/>
      <w:r w:rsidR="00561557">
        <w:rPr>
          <w:rFonts w:ascii="Calibri" w:hAnsi="Calibri"/>
          <w:color w:val="0000FF"/>
        </w:rPr>
        <w:t>)</w:t>
      </w:r>
      <w:r>
        <w:rPr>
          <w:rFonts w:ascii="Calibri" w:hAnsi="Calibri"/>
          <w:color w:val="0000FF"/>
        </w:rPr>
        <w:t xml:space="preserve"> sont renseignées automatiquement</w:t>
      </w:r>
    </w:p>
    <w:p w14:paraId="447E3359" w14:textId="77777777" w:rsidR="00561557" w:rsidRPr="00561557" w:rsidRDefault="00561557" w:rsidP="00561557">
      <w:pPr>
        <w:pStyle w:val="nornale"/>
        <w:rPr>
          <w:color w:val="0000FF"/>
        </w:rPr>
      </w:pPr>
    </w:p>
    <w:p w14:paraId="3884AAF5" w14:textId="77777777" w:rsidR="00AE5346" w:rsidRDefault="00AE5346" w:rsidP="00AE5346">
      <w:pPr>
        <w:pStyle w:val="nornale"/>
        <w:rPr>
          <w:color w:val="0000FF"/>
        </w:rPr>
      </w:pPr>
    </w:p>
    <w:p w14:paraId="549F59BC" w14:textId="7441B4A0" w:rsidR="00AE5346" w:rsidRPr="000153B9" w:rsidRDefault="00561557" w:rsidP="00561557">
      <w:pPr>
        <w:pStyle w:val="Question"/>
      </w:pPr>
      <w:r>
        <w:t xml:space="preserve">Relevez les résultats des calculs des constantes </w:t>
      </w:r>
      <w:r w:rsidR="00EB74BD">
        <w:t>puis</w:t>
      </w:r>
      <w:r>
        <w:t xml:space="preserve"> complétez le document réponse DR</w:t>
      </w:r>
      <w:r w:rsidR="00EB74BD">
        <w:t xml:space="preserve"> avec l</w:t>
      </w:r>
      <w:r w:rsidR="00862DD6">
        <w:t xml:space="preserve">es valeurs de r, R, K, </w:t>
      </w:r>
      <w:proofErr w:type="spellStart"/>
      <w:r w:rsidR="00862DD6">
        <w:t>Cfs</w:t>
      </w:r>
      <w:proofErr w:type="spellEnd"/>
      <w:r w:rsidR="00862DD6">
        <w:t xml:space="preserve"> et f du motoréducteur.</w:t>
      </w:r>
    </w:p>
    <w:p w14:paraId="0D776C7A" w14:textId="77777777" w:rsidR="00124379" w:rsidRDefault="00124379" w:rsidP="00431D10">
      <w:pPr>
        <w:pStyle w:val="nornale"/>
        <w:rPr>
          <w:color w:val="0000FF"/>
        </w:rPr>
      </w:pPr>
    </w:p>
    <w:p w14:paraId="39894D5B" w14:textId="77777777" w:rsidR="00124379" w:rsidRDefault="00124379" w:rsidP="00431D10">
      <w:pPr>
        <w:pStyle w:val="nornale"/>
        <w:rPr>
          <w:color w:val="0000FF"/>
        </w:rPr>
      </w:pPr>
    </w:p>
    <w:p w14:paraId="63698191" w14:textId="77777777" w:rsidR="00634BF3" w:rsidRDefault="007210F9" w:rsidP="00044D1A">
      <w:pPr>
        <w:pStyle w:val="Niv2"/>
      </w:pPr>
      <w:r>
        <w:lastRenderedPageBreak/>
        <w:t>Simulation</w:t>
      </w:r>
      <w:r w:rsidR="00EB74BD">
        <w:t xml:space="preserve"> des </w:t>
      </w:r>
      <w:r>
        <w:t>performances</w:t>
      </w:r>
    </w:p>
    <w:p w14:paraId="619C7E1A" w14:textId="77777777" w:rsidR="00044D1A" w:rsidRDefault="00044D1A" w:rsidP="00044D1A">
      <w:pPr>
        <w:pStyle w:val="nornale"/>
      </w:pPr>
    </w:p>
    <w:p w14:paraId="4B9E90E6" w14:textId="46559BC2" w:rsidR="00044D1A" w:rsidRDefault="00044D1A" w:rsidP="00044D1A">
      <w:pPr>
        <w:pStyle w:val="nornale"/>
      </w:pPr>
      <w:r>
        <w:t xml:space="preserve">L'objectif de cette partie est de simuler les performances du </w:t>
      </w:r>
      <w:r w:rsidRPr="00044D1A">
        <w:t xml:space="preserve">système (I, </w:t>
      </w:r>
      <w:proofErr w:type="spellStart"/>
      <w:r w:rsidRPr="00044D1A">
        <w:t>ω</w:t>
      </w:r>
      <w:r w:rsidR="00055875">
        <w:rPr>
          <w:vertAlign w:val="subscript"/>
        </w:rPr>
        <w:t>réduc</w:t>
      </w:r>
      <w:r w:rsidR="00AA1C8C" w:rsidRPr="00AA1C8C">
        <w:rPr>
          <w:vertAlign w:val="subscript"/>
        </w:rPr>
        <w:t>t</w:t>
      </w:r>
      <w:proofErr w:type="spellEnd"/>
      <w:r w:rsidRPr="00044D1A">
        <w:t xml:space="preserve">) en </w:t>
      </w:r>
      <w:r>
        <w:t>fonction de la charge appliquée.</w:t>
      </w:r>
    </w:p>
    <w:p w14:paraId="1D299F26" w14:textId="77777777" w:rsidR="00044D1A" w:rsidRPr="00044D1A" w:rsidRDefault="00044D1A" w:rsidP="00044D1A">
      <w:pPr>
        <w:pStyle w:val="nornale"/>
      </w:pPr>
    </w:p>
    <w:p w14:paraId="60CB353E" w14:textId="10475EBC" w:rsidR="00044D1A" w:rsidRDefault="00044D1A" w:rsidP="00044D1A">
      <w:pPr>
        <w:pStyle w:val="nornale"/>
        <w:numPr>
          <w:ilvl w:val="0"/>
          <w:numId w:val="17"/>
        </w:numPr>
        <w:rPr>
          <w:color w:val="0000FF"/>
        </w:rPr>
      </w:pPr>
      <w:r w:rsidRPr="00044D1A">
        <w:rPr>
          <w:color w:val="0000FF"/>
        </w:rPr>
        <w:t xml:space="preserve">Ouvrir le fichier </w:t>
      </w:r>
      <w:r w:rsidR="002A6842">
        <w:rPr>
          <w:color w:val="0000FF"/>
        </w:rPr>
        <w:t>"</w:t>
      </w:r>
      <w:proofErr w:type="spellStart"/>
      <w:r w:rsidR="00862DD6" w:rsidRPr="00862DD6">
        <w:rPr>
          <w:color w:val="0000FF"/>
        </w:rPr>
        <w:t>Modélisation</w:t>
      </w:r>
      <w:proofErr w:type="spellEnd"/>
      <w:r w:rsidR="00862DD6" w:rsidRPr="00862DD6">
        <w:rPr>
          <w:color w:val="0000FF"/>
        </w:rPr>
        <w:t xml:space="preserve"> </w:t>
      </w:r>
      <w:proofErr w:type="spellStart"/>
      <w:r w:rsidR="00862DD6" w:rsidRPr="00862DD6">
        <w:rPr>
          <w:color w:val="0000FF"/>
        </w:rPr>
        <w:t>motoréducteur</w:t>
      </w:r>
      <w:proofErr w:type="spellEnd"/>
      <w:r w:rsidR="00862DD6" w:rsidRPr="00862DD6">
        <w:rPr>
          <w:color w:val="0000FF"/>
        </w:rPr>
        <w:t xml:space="preserve"> banc </w:t>
      </w:r>
      <w:proofErr w:type="spellStart"/>
      <w:r w:rsidR="00862DD6" w:rsidRPr="00862DD6">
        <w:rPr>
          <w:color w:val="0000FF"/>
        </w:rPr>
        <w:t>MCC_</w:t>
      </w:r>
      <w:proofErr w:type="gramStart"/>
      <w:r w:rsidR="00862DD6" w:rsidRPr="00862DD6">
        <w:rPr>
          <w:color w:val="0000FF"/>
        </w:rPr>
        <w:t>élèves.zcos</w:t>
      </w:r>
      <w:proofErr w:type="spellEnd"/>
      <w:proofErr w:type="gramEnd"/>
      <w:r w:rsidR="00862DD6">
        <w:rPr>
          <w:color w:val="0000FF"/>
        </w:rPr>
        <w:t xml:space="preserve"> </w:t>
      </w:r>
      <w:r w:rsidR="002A6842">
        <w:rPr>
          <w:color w:val="0000FF"/>
        </w:rPr>
        <w:t>"</w:t>
      </w:r>
    </w:p>
    <w:p w14:paraId="6EC66D74" w14:textId="77777777" w:rsidR="00185E63" w:rsidRDefault="00360AAF" w:rsidP="00044D1A">
      <w:pPr>
        <w:pStyle w:val="nornale"/>
        <w:numPr>
          <w:ilvl w:val="0"/>
          <w:numId w:val="17"/>
        </w:numPr>
        <w:rPr>
          <w:color w:val="0000FF"/>
        </w:rPr>
      </w:pPr>
      <w:r w:rsidRPr="00185E63">
        <w:rPr>
          <w:noProof/>
          <w:color w:val="0000FF"/>
          <w:lang w:eastAsia="fr-FR" w:bidi="ar-SA"/>
        </w:rPr>
        <w:drawing>
          <wp:anchor distT="0" distB="0" distL="114300" distR="114300" simplePos="0" relativeHeight="251719680" behindDoc="0" locked="0" layoutInCell="1" allowOverlap="1" wp14:anchorId="23C8F957" wp14:editId="70124D94">
            <wp:simplePos x="0" y="0"/>
            <wp:positionH relativeFrom="column">
              <wp:posOffset>4944110</wp:posOffset>
            </wp:positionH>
            <wp:positionV relativeFrom="paragraph">
              <wp:posOffset>132080</wp:posOffset>
            </wp:positionV>
            <wp:extent cx="1663065" cy="1066165"/>
            <wp:effectExtent l="0" t="0" r="0" b="635"/>
            <wp:wrapSquare wrapText="bothSides"/>
            <wp:docPr id="30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065" cy="1066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A6842">
        <w:rPr>
          <w:noProof/>
          <w:color w:val="0000FF"/>
          <w:lang w:eastAsia="fr-FR" w:bidi="ar-SA"/>
        </w:rPr>
        <w:drawing>
          <wp:anchor distT="0" distB="0" distL="114300" distR="114300" simplePos="0" relativeHeight="251718656" behindDoc="0" locked="0" layoutInCell="1" allowOverlap="1" wp14:anchorId="09371D58" wp14:editId="226D6A80">
            <wp:simplePos x="0" y="0"/>
            <wp:positionH relativeFrom="column">
              <wp:posOffset>2970530</wp:posOffset>
            </wp:positionH>
            <wp:positionV relativeFrom="paragraph">
              <wp:posOffset>67945</wp:posOffset>
            </wp:positionV>
            <wp:extent cx="426720" cy="457835"/>
            <wp:effectExtent l="0" t="0" r="5080" b="0"/>
            <wp:wrapSquare wrapText="bothSides"/>
            <wp:docPr id="2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" cy="457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85E63">
        <w:rPr>
          <w:color w:val="0000FF"/>
        </w:rPr>
        <w:t>Paramétrez :</w:t>
      </w:r>
    </w:p>
    <w:p w14:paraId="4D61E47D" w14:textId="24784AFF" w:rsidR="00185E63" w:rsidRDefault="00185E63" w:rsidP="00185E63">
      <w:pPr>
        <w:pStyle w:val="nornale"/>
        <w:numPr>
          <w:ilvl w:val="1"/>
          <w:numId w:val="17"/>
        </w:numPr>
        <w:rPr>
          <w:color w:val="0000FF"/>
        </w:rPr>
      </w:pPr>
      <w:r>
        <w:rPr>
          <w:color w:val="0000FF"/>
        </w:rPr>
        <w:t>10 V DC pour l'alimentation mot</w:t>
      </w:r>
      <w:r w:rsidR="00AC77E3">
        <w:rPr>
          <w:color w:val="0000FF"/>
        </w:rPr>
        <w:t>oréducteur</w:t>
      </w:r>
    </w:p>
    <w:p w14:paraId="3F87783C" w14:textId="77777777" w:rsidR="0034216C" w:rsidRDefault="0034216C" w:rsidP="0034216C">
      <w:pPr>
        <w:pStyle w:val="nornale"/>
        <w:ind w:left="720"/>
        <w:rPr>
          <w:color w:val="0000FF"/>
        </w:rPr>
      </w:pPr>
    </w:p>
    <w:p w14:paraId="4B1C740E" w14:textId="77777777" w:rsidR="0034216C" w:rsidRDefault="0034216C" w:rsidP="0034216C">
      <w:pPr>
        <w:pStyle w:val="nornale"/>
        <w:ind w:left="720"/>
        <w:rPr>
          <w:color w:val="0000FF"/>
        </w:rPr>
      </w:pPr>
    </w:p>
    <w:p w14:paraId="1D9D2A42" w14:textId="32ED1FDF" w:rsidR="00185E63" w:rsidRDefault="002A6842" w:rsidP="00185E63">
      <w:pPr>
        <w:pStyle w:val="nornale"/>
        <w:numPr>
          <w:ilvl w:val="1"/>
          <w:numId w:val="17"/>
        </w:numPr>
        <w:rPr>
          <w:color w:val="0000FF"/>
        </w:rPr>
      </w:pPr>
      <w:r>
        <w:rPr>
          <w:color w:val="0000FF"/>
        </w:rPr>
        <w:t>Modifiez</w:t>
      </w:r>
      <w:r w:rsidR="00185E63">
        <w:rPr>
          <w:color w:val="0000FF"/>
        </w:rPr>
        <w:t xml:space="preserve"> les caractéristiques du mot</w:t>
      </w:r>
      <w:r w:rsidR="00AC77E3">
        <w:rPr>
          <w:color w:val="0000FF"/>
        </w:rPr>
        <w:t>oréducteur</w:t>
      </w:r>
      <w:r w:rsidR="00185E63">
        <w:rPr>
          <w:color w:val="0000FF"/>
        </w:rPr>
        <w:t xml:space="preserve"> R et k, laissez ces valeurs approximatives d'inductance et d'inertie, nous les traiterons dans l'étude des régimes transitoire plus loin.</w:t>
      </w:r>
    </w:p>
    <w:p w14:paraId="316AF268" w14:textId="77777777" w:rsidR="002A6842" w:rsidRDefault="002A6842" w:rsidP="00360AAF">
      <w:pPr>
        <w:pStyle w:val="nornale"/>
        <w:rPr>
          <w:color w:val="0000FF"/>
        </w:rPr>
      </w:pPr>
    </w:p>
    <w:p w14:paraId="6EE23DBF" w14:textId="77777777" w:rsidR="002A6842" w:rsidRDefault="002A6842" w:rsidP="00185E63">
      <w:pPr>
        <w:pStyle w:val="nornale"/>
        <w:numPr>
          <w:ilvl w:val="1"/>
          <w:numId w:val="17"/>
        </w:numPr>
        <w:rPr>
          <w:color w:val="0000FF"/>
        </w:rPr>
      </w:pPr>
      <w:r>
        <w:rPr>
          <w:color w:val="0000FF"/>
        </w:rPr>
        <w:t xml:space="preserve">Modifiez les constantes du coefficient de frottement visqueux </w:t>
      </w:r>
      <w:r w:rsidRPr="002A6842">
        <w:rPr>
          <w:i/>
          <w:color w:val="0000FF"/>
        </w:rPr>
        <w:t>f</w:t>
      </w:r>
      <w:r>
        <w:rPr>
          <w:color w:val="0000FF"/>
        </w:rPr>
        <w:t xml:space="preserve">, et du couple de frottement sec </w:t>
      </w:r>
      <w:proofErr w:type="spellStart"/>
      <w:r>
        <w:rPr>
          <w:color w:val="0000FF"/>
        </w:rPr>
        <w:t>C</w:t>
      </w:r>
      <w:r w:rsidRPr="002A6842">
        <w:rPr>
          <w:color w:val="0000FF"/>
          <w:vertAlign w:val="subscript"/>
        </w:rPr>
        <w:t>fs</w:t>
      </w:r>
      <w:proofErr w:type="spellEnd"/>
      <w:r w:rsidRPr="002A6842">
        <w:rPr>
          <w:color w:val="0000FF"/>
        </w:rPr>
        <w:t>.</w:t>
      </w:r>
    </w:p>
    <w:p w14:paraId="3C066E8A" w14:textId="77777777" w:rsidR="009601E3" w:rsidRDefault="009601E3" w:rsidP="009601E3">
      <w:pPr>
        <w:pStyle w:val="nornale"/>
        <w:numPr>
          <w:ilvl w:val="1"/>
          <w:numId w:val="17"/>
        </w:numPr>
        <w:rPr>
          <w:color w:val="0000FF"/>
        </w:rPr>
      </w:pPr>
      <w:r>
        <w:rPr>
          <w:color w:val="0000FF"/>
        </w:rPr>
        <w:t xml:space="preserve">Ne modifiez pas </w:t>
      </w:r>
      <w:r w:rsidR="00360AAF">
        <w:rPr>
          <w:color w:val="0000FF"/>
        </w:rPr>
        <w:t xml:space="preserve">la valeur approximative de </w:t>
      </w:r>
      <w:r>
        <w:rPr>
          <w:color w:val="0000FF"/>
        </w:rPr>
        <w:t>l'inertie de l'arbre tournant, nous le traiterons dans l'étude des régimes transitoire plus loin.</w:t>
      </w:r>
    </w:p>
    <w:p w14:paraId="5F6530E4" w14:textId="77777777" w:rsidR="00431D10" w:rsidRPr="00E939FD" w:rsidRDefault="00431D10" w:rsidP="00EB74BD">
      <w:pPr>
        <w:pStyle w:val="nornale"/>
        <w:rPr>
          <w:color w:val="0000FF"/>
        </w:rPr>
      </w:pPr>
    </w:p>
    <w:p w14:paraId="4811824E" w14:textId="77777777" w:rsidR="0026642B" w:rsidRDefault="009601E3" w:rsidP="009601E3">
      <w:pPr>
        <w:pStyle w:val="Rponses"/>
        <w:rPr>
          <w:rFonts w:asciiTheme="majorHAnsi" w:eastAsiaTheme="majorEastAsia" w:hAnsiTheme="majorHAnsi" w:cstheme="majorBidi"/>
          <w:b/>
          <w:bCs/>
          <w:i w:val="0"/>
          <w:color w:val="4F81BD" w:themeColor="accent1"/>
          <w:kern w:val="0"/>
          <w:lang w:eastAsia="fr-FR" w:bidi="ar-SA"/>
        </w:rPr>
      </w:pPr>
      <w:r w:rsidRPr="009601E3">
        <w:rPr>
          <w:rFonts w:asciiTheme="majorHAnsi" w:eastAsiaTheme="majorEastAsia" w:hAnsiTheme="majorHAnsi" w:cstheme="majorBidi"/>
          <w:b/>
          <w:bCs/>
          <w:i w:val="0"/>
          <w:color w:val="4F81BD" w:themeColor="accent1"/>
          <w:kern w:val="0"/>
          <w:lang w:eastAsia="fr-FR" w:bidi="ar-SA"/>
        </w:rPr>
        <w:t>Etude d'un cas</w:t>
      </w:r>
    </w:p>
    <w:p w14:paraId="62C0BE41" w14:textId="77777777" w:rsidR="009601E3" w:rsidRDefault="009601E3" w:rsidP="009601E3">
      <w:pPr>
        <w:pStyle w:val="Rponses"/>
        <w:rPr>
          <w:rFonts w:asciiTheme="majorHAnsi" w:eastAsiaTheme="majorEastAsia" w:hAnsiTheme="majorHAnsi" w:cstheme="majorBidi"/>
          <w:b/>
          <w:bCs/>
          <w:i w:val="0"/>
          <w:color w:val="4F81BD" w:themeColor="accent1"/>
          <w:kern w:val="0"/>
          <w:lang w:eastAsia="fr-FR" w:bidi="ar-SA"/>
        </w:rPr>
      </w:pPr>
    </w:p>
    <w:p w14:paraId="174FAE3D" w14:textId="77777777" w:rsidR="009601E3" w:rsidRDefault="009601E3" w:rsidP="009601E3">
      <w:pPr>
        <w:pStyle w:val="nornale"/>
      </w:pPr>
      <w:r>
        <w:t xml:space="preserve">Nous étudierons ici les performances du </w:t>
      </w:r>
      <w:r w:rsidRPr="00044D1A">
        <w:t>système (I, ω)</w:t>
      </w:r>
      <w:r>
        <w:t xml:space="preserve"> en régime établi, alimenté sous </w:t>
      </w:r>
      <w:r w:rsidRPr="00A11ACE">
        <w:rPr>
          <w:b/>
        </w:rPr>
        <w:t>10 V</w:t>
      </w:r>
      <w:r>
        <w:t xml:space="preserve"> et lorsqu'une masse de </w:t>
      </w:r>
      <w:r w:rsidRPr="00A11ACE">
        <w:rPr>
          <w:b/>
        </w:rPr>
        <w:t>200g</w:t>
      </w:r>
      <w:r>
        <w:t xml:space="preserve"> est suspendue au levier.</w:t>
      </w:r>
    </w:p>
    <w:p w14:paraId="66DC1FD7" w14:textId="77777777" w:rsidR="009601E3" w:rsidRPr="009601E3" w:rsidRDefault="009601E3" w:rsidP="009601E3">
      <w:pPr>
        <w:pStyle w:val="nornale"/>
      </w:pPr>
      <w:r>
        <w:rPr>
          <w:noProof/>
          <w:color w:val="0000FF"/>
          <w:lang w:eastAsia="fr-FR" w:bidi="ar-SA"/>
        </w:rPr>
        <w:drawing>
          <wp:anchor distT="0" distB="0" distL="114300" distR="114300" simplePos="0" relativeHeight="251720704" behindDoc="0" locked="0" layoutInCell="1" allowOverlap="1" wp14:anchorId="5A9B6672" wp14:editId="16B61B3A">
            <wp:simplePos x="0" y="0"/>
            <wp:positionH relativeFrom="column">
              <wp:posOffset>4380865</wp:posOffset>
            </wp:positionH>
            <wp:positionV relativeFrom="paragraph">
              <wp:posOffset>52070</wp:posOffset>
            </wp:positionV>
            <wp:extent cx="1979295" cy="673100"/>
            <wp:effectExtent l="0" t="0" r="1905" b="12700"/>
            <wp:wrapSquare wrapText="bothSides"/>
            <wp:docPr id="31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9295" cy="67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5BE7876" w14:textId="1BE7B5C0" w:rsidR="001C57FD" w:rsidRDefault="009601E3" w:rsidP="001C57FD">
      <w:pPr>
        <w:pStyle w:val="nornale"/>
        <w:numPr>
          <w:ilvl w:val="0"/>
          <w:numId w:val="17"/>
        </w:numPr>
        <w:rPr>
          <w:color w:val="0000FF"/>
        </w:rPr>
      </w:pPr>
      <w:r>
        <w:rPr>
          <w:color w:val="0000FF"/>
        </w:rPr>
        <w:t xml:space="preserve">Définir le couple </w:t>
      </w:r>
      <w:r w:rsidR="001C57FD">
        <w:rPr>
          <w:color w:val="0000FF"/>
        </w:rPr>
        <w:t>résistif : r</w:t>
      </w:r>
      <w:r>
        <w:rPr>
          <w:color w:val="0000FF"/>
        </w:rPr>
        <w:t>enseignez la valeur de la force appliquée par la masse suspendue sur le levier, ainsi que le coefficient de frottement entre le cuir et aluminium</w:t>
      </w:r>
      <w:r w:rsidR="00572219">
        <w:rPr>
          <w:color w:val="0000FF"/>
        </w:rPr>
        <w:t xml:space="preserve"> (f=0,9)</w:t>
      </w:r>
      <w:r>
        <w:rPr>
          <w:color w:val="0000FF"/>
        </w:rPr>
        <w:t>.</w:t>
      </w:r>
    </w:p>
    <w:p w14:paraId="17201C4A" w14:textId="7EA6C33D" w:rsidR="001C57FD" w:rsidRPr="001C57FD" w:rsidRDefault="001C57FD" w:rsidP="001C57FD">
      <w:pPr>
        <w:pStyle w:val="nornale"/>
        <w:numPr>
          <w:ilvl w:val="0"/>
          <w:numId w:val="17"/>
        </w:numPr>
        <w:rPr>
          <w:color w:val="0000FF"/>
        </w:rPr>
      </w:pPr>
      <w:r>
        <w:rPr>
          <w:color w:val="0000FF"/>
        </w:rPr>
        <w:t>Exécutez la simulation et</w:t>
      </w:r>
      <w:r w:rsidR="00FF01F2">
        <w:rPr>
          <w:color w:val="0000FF"/>
        </w:rPr>
        <w:t xml:space="preserve"> </w:t>
      </w:r>
      <w:r>
        <w:rPr>
          <w:color w:val="0000FF"/>
        </w:rPr>
        <w:t>a</w:t>
      </w:r>
      <w:r w:rsidRPr="001C57FD">
        <w:rPr>
          <w:color w:val="0000FF"/>
        </w:rPr>
        <w:t>nalysez les courbes obtenues</w:t>
      </w:r>
    </w:p>
    <w:p w14:paraId="45E9F90E" w14:textId="77777777" w:rsidR="001C57FD" w:rsidRPr="001C57FD" w:rsidRDefault="001C57FD" w:rsidP="001C57FD">
      <w:pPr>
        <w:pStyle w:val="nornale"/>
        <w:rPr>
          <w:color w:val="0000FF"/>
        </w:rPr>
      </w:pPr>
    </w:p>
    <w:p w14:paraId="3C047470" w14:textId="77777777" w:rsidR="0026642B" w:rsidRDefault="0026642B" w:rsidP="00C503AD">
      <w:pPr>
        <w:pStyle w:val="Rponses"/>
      </w:pPr>
    </w:p>
    <w:p w14:paraId="11F3CB2D" w14:textId="57BACA49" w:rsidR="0026642B" w:rsidRDefault="00663BA9" w:rsidP="00663BA9">
      <w:pPr>
        <w:pStyle w:val="Question"/>
      </w:pPr>
      <w:r w:rsidRPr="00663BA9">
        <w:rPr>
          <w:noProof/>
          <w:lang w:eastAsia="fr-FR" w:bidi="ar-SA"/>
        </w:rPr>
        <w:drawing>
          <wp:anchor distT="0" distB="0" distL="114300" distR="114300" simplePos="0" relativeHeight="251721728" behindDoc="0" locked="0" layoutInCell="1" allowOverlap="1" wp14:anchorId="633F448E" wp14:editId="0D35D62D">
            <wp:simplePos x="0" y="0"/>
            <wp:positionH relativeFrom="column">
              <wp:posOffset>6167755</wp:posOffset>
            </wp:positionH>
            <wp:positionV relativeFrom="paragraph">
              <wp:posOffset>67945</wp:posOffset>
            </wp:positionV>
            <wp:extent cx="459105" cy="252730"/>
            <wp:effectExtent l="0" t="0" r="0" b="1270"/>
            <wp:wrapSquare wrapText="bothSides"/>
            <wp:docPr id="227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" cy="252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C57FD">
        <w:t xml:space="preserve">Ajoutez les </w:t>
      </w:r>
      <w:proofErr w:type="spellStart"/>
      <w:r w:rsidR="001C57FD">
        <w:t>datatip</w:t>
      </w:r>
      <w:proofErr w:type="spellEnd"/>
      <w:r w:rsidR="001C57FD">
        <w:t xml:space="preserve"> sur les courbes de I et </w:t>
      </w:r>
      <w:proofErr w:type="spellStart"/>
      <w:r>
        <w:t>N</w:t>
      </w:r>
      <w:r w:rsidR="00055875">
        <w:rPr>
          <w:vertAlign w:val="subscript"/>
        </w:rPr>
        <w:t>réduc</w:t>
      </w:r>
      <w:proofErr w:type="spellEnd"/>
      <w:r>
        <w:t xml:space="preserve"> dans les phases de régime établi, puis collez ci-dessous vos courbes de résultats.</w:t>
      </w:r>
    </w:p>
    <w:p w14:paraId="64CA00CE" w14:textId="77777777" w:rsidR="00945887" w:rsidRDefault="00945887" w:rsidP="00663BA9">
      <w:pPr>
        <w:pStyle w:val="Rponses"/>
      </w:pPr>
    </w:p>
    <w:p w14:paraId="1BFCBEAC" w14:textId="77777777" w:rsidR="00055875" w:rsidRDefault="00055875" w:rsidP="00663BA9">
      <w:pPr>
        <w:pStyle w:val="Rponses"/>
      </w:pPr>
    </w:p>
    <w:p w14:paraId="348DDCCB" w14:textId="179F3900" w:rsidR="00663BA9" w:rsidRDefault="00023E3E" w:rsidP="00945887">
      <w:pPr>
        <w:pStyle w:val="Question"/>
      </w:pPr>
      <w:r>
        <w:t>Calculez</w:t>
      </w:r>
      <w:r w:rsidR="00FF01F2">
        <w:t xml:space="preserve"> </w:t>
      </w:r>
      <w:r w:rsidRPr="00DA4884">
        <w:t xml:space="preserve">l'écart relatif </w:t>
      </w:r>
      <w:r>
        <w:t xml:space="preserve">(en %) par rapport </w:t>
      </w:r>
      <w:r w:rsidR="000C5763">
        <w:t xml:space="preserve">aux performances issues des expérimentations, </w:t>
      </w:r>
      <w:r w:rsidR="00945887">
        <w:t xml:space="preserve">pour I </w:t>
      </w:r>
      <w:proofErr w:type="gramStart"/>
      <w:r w:rsidR="00945887">
        <w:t xml:space="preserve">et  </w:t>
      </w:r>
      <w:proofErr w:type="spellStart"/>
      <w:r w:rsidR="00945887">
        <w:t>N</w:t>
      </w:r>
      <w:r w:rsidR="00CF7A21">
        <w:rPr>
          <w:vertAlign w:val="subscript"/>
        </w:rPr>
        <w:t>réduc</w:t>
      </w:r>
      <w:proofErr w:type="spellEnd"/>
      <w:proofErr w:type="gramEnd"/>
      <w:r w:rsidR="00FF01F2">
        <w:rPr>
          <w:vertAlign w:val="subscript"/>
        </w:rPr>
        <w:t xml:space="preserve"> </w:t>
      </w:r>
      <w:r w:rsidR="007965B4">
        <w:t>(avec 200g).</w:t>
      </w:r>
    </w:p>
    <w:p w14:paraId="415C182F" w14:textId="77777777" w:rsidR="00945887" w:rsidRPr="003F3F57" w:rsidRDefault="00945887" w:rsidP="00945887">
      <w:pPr>
        <w:pStyle w:val="Rponses"/>
        <w:rPr>
          <w:color w:val="auto"/>
          <w:szCs w:val="20"/>
        </w:rPr>
      </w:pPr>
    </w:p>
    <w:p w14:paraId="0518A502" w14:textId="77777777" w:rsidR="003F3F57" w:rsidRPr="00055875" w:rsidRDefault="003F3F57" w:rsidP="00945887">
      <w:pPr>
        <w:pStyle w:val="Rponses"/>
        <w:rPr>
          <w:color w:val="auto"/>
          <w:szCs w:val="20"/>
        </w:rPr>
      </w:pPr>
    </w:p>
    <w:p w14:paraId="739B4A87" w14:textId="77777777" w:rsidR="00055875" w:rsidRPr="00055875" w:rsidRDefault="00055875" w:rsidP="00945887">
      <w:pPr>
        <w:pStyle w:val="Rponses"/>
      </w:pPr>
    </w:p>
    <w:p w14:paraId="1D7F00B7" w14:textId="77777777" w:rsidR="000C5763" w:rsidRDefault="000C5763" w:rsidP="000C5763">
      <w:pPr>
        <w:pStyle w:val="Rponses"/>
        <w:rPr>
          <w:rFonts w:asciiTheme="majorHAnsi" w:eastAsiaTheme="majorEastAsia" w:hAnsiTheme="majorHAnsi" w:cstheme="majorBidi"/>
          <w:b/>
          <w:bCs/>
          <w:i w:val="0"/>
          <w:color w:val="4F81BD" w:themeColor="accent1"/>
          <w:kern w:val="0"/>
          <w:lang w:eastAsia="fr-FR" w:bidi="ar-SA"/>
        </w:rPr>
      </w:pPr>
      <w:r>
        <w:rPr>
          <w:rFonts w:asciiTheme="majorHAnsi" w:eastAsiaTheme="majorEastAsia" w:hAnsiTheme="majorHAnsi" w:cstheme="majorBidi"/>
          <w:b/>
          <w:bCs/>
          <w:i w:val="0"/>
          <w:color w:val="4F81BD" w:themeColor="accent1"/>
          <w:kern w:val="0"/>
          <w:lang w:eastAsia="fr-FR" w:bidi="ar-SA"/>
        </w:rPr>
        <w:t>Conclusion</w:t>
      </w:r>
    </w:p>
    <w:p w14:paraId="2C4B2ECB" w14:textId="77777777" w:rsidR="000C5763" w:rsidRDefault="000C5763" w:rsidP="000C5763">
      <w:pPr>
        <w:pStyle w:val="Rponses"/>
        <w:rPr>
          <w:rFonts w:asciiTheme="majorHAnsi" w:eastAsiaTheme="majorEastAsia" w:hAnsiTheme="majorHAnsi" w:cstheme="majorBidi"/>
          <w:b/>
          <w:bCs/>
          <w:i w:val="0"/>
          <w:color w:val="4F81BD" w:themeColor="accent1"/>
          <w:kern w:val="0"/>
          <w:lang w:eastAsia="fr-FR" w:bidi="ar-SA"/>
        </w:rPr>
      </w:pPr>
    </w:p>
    <w:p w14:paraId="5B4EF211" w14:textId="4437D5CD" w:rsidR="000C5763" w:rsidRDefault="000C5763" w:rsidP="000C5763">
      <w:pPr>
        <w:pStyle w:val="Question"/>
      </w:pPr>
      <w:r>
        <w:t>Concluez sur la validité</w:t>
      </w:r>
      <w:r w:rsidR="00FF01F2">
        <w:t xml:space="preserve"> </w:t>
      </w:r>
      <w:r>
        <w:t>du modèle proposé</w:t>
      </w:r>
      <w:r w:rsidR="00A60338">
        <w:t>, en régime permanent</w:t>
      </w:r>
      <w:r>
        <w:t>.</w:t>
      </w:r>
    </w:p>
    <w:p w14:paraId="7EA96B96" w14:textId="77777777" w:rsidR="001C57FD" w:rsidRDefault="001C57FD" w:rsidP="00C503AD">
      <w:pPr>
        <w:pStyle w:val="Rponses"/>
      </w:pPr>
    </w:p>
    <w:p w14:paraId="28C1E464" w14:textId="77777777" w:rsidR="00055875" w:rsidRDefault="00055875" w:rsidP="00C503AD">
      <w:pPr>
        <w:pStyle w:val="Rponses"/>
      </w:pPr>
    </w:p>
    <w:p w14:paraId="31639364" w14:textId="77777777" w:rsidR="00055875" w:rsidRDefault="00055875" w:rsidP="00C503AD">
      <w:pPr>
        <w:pStyle w:val="Rponses"/>
      </w:pPr>
    </w:p>
    <w:p w14:paraId="44914B88" w14:textId="77777777" w:rsidR="003F3F57" w:rsidRDefault="003F3F57" w:rsidP="00C503AD">
      <w:pPr>
        <w:pStyle w:val="Rponses"/>
      </w:pPr>
    </w:p>
    <w:p w14:paraId="150B8BEE" w14:textId="77777777" w:rsidR="00F84E3E" w:rsidRDefault="00F84E3E" w:rsidP="00F84E3E">
      <w:pPr>
        <w:pStyle w:val="Niv1"/>
      </w:pPr>
      <w:r>
        <w:rPr>
          <w:noProof/>
        </w:rPr>
        <w:t>Etude en régime transitoire</w:t>
      </w:r>
    </w:p>
    <w:p w14:paraId="7703F609" w14:textId="5A72B5F8" w:rsidR="00F84E3E" w:rsidRDefault="001E6172" w:rsidP="001E6172">
      <w:pPr>
        <w:pStyle w:val="Niv2"/>
      </w:pPr>
      <w:r>
        <w:t xml:space="preserve">Mesure </w:t>
      </w:r>
      <w:proofErr w:type="gramStart"/>
      <w:r>
        <w:t>des perf</w:t>
      </w:r>
      <w:proofErr w:type="gramEnd"/>
      <w:r>
        <w:t xml:space="preserve">. </w:t>
      </w:r>
      <w:proofErr w:type="gramStart"/>
      <w:r>
        <w:t>par</w:t>
      </w:r>
      <w:proofErr w:type="gramEnd"/>
      <w:r>
        <w:t xml:space="preserve"> expérimentation &amp; détermination des caractéristiques</w:t>
      </w:r>
    </w:p>
    <w:p w14:paraId="6E02A988" w14:textId="78E2F38D" w:rsidR="001E6172" w:rsidRPr="001E6172" w:rsidRDefault="001E6172" w:rsidP="001E6172">
      <w:pPr>
        <w:pStyle w:val="nornale"/>
      </w:pPr>
    </w:p>
    <w:p w14:paraId="772EC6C1" w14:textId="749566AC" w:rsidR="00F84E3E" w:rsidRPr="00FB1365" w:rsidRDefault="00F84E3E" w:rsidP="00F84E3E">
      <w:pPr>
        <w:pStyle w:val="Rponses"/>
        <w:rPr>
          <w:i w:val="0"/>
        </w:rPr>
      </w:pPr>
      <w:r>
        <w:rPr>
          <w:rFonts w:asciiTheme="majorHAnsi" w:eastAsiaTheme="majorEastAsia" w:hAnsiTheme="majorHAnsi" w:cstheme="majorBidi"/>
          <w:b/>
          <w:bCs/>
          <w:i w:val="0"/>
          <w:color w:val="4F81BD" w:themeColor="accent1"/>
          <w:kern w:val="0"/>
          <w:lang w:eastAsia="fr-FR" w:bidi="ar-SA"/>
        </w:rPr>
        <w:t>Préparation du banc de mesure</w:t>
      </w:r>
    </w:p>
    <w:p w14:paraId="588BE029" w14:textId="6AF418F8" w:rsidR="00F84E3E" w:rsidRDefault="00F84E3E" w:rsidP="00F84E3E">
      <w:pPr>
        <w:pStyle w:val="Rponses"/>
      </w:pPr>
    </w:p>
    <w:p w14:paraId="497C418E" w14:textId="4608811E" w:rsidR="0079450E" w:rsidRDefault="0079450E" w:rsidP="0079450E">
      <w:pPr>
        <w:pStyle w:val="nornale"/>
        <w:numPr>
          <w:ilvl w:val="0"/>
          <w:numId w:val="17"/>
        </w:numPr>
        <w:rPr>
          <w:color w:val="0000FF"/>
        </w:rPr>
      </w:pPr>
      <w:r>
        <w:rPr>
          <w:noProof/>
          <w:color w:val="0000FF"/>
          <w:lang w:eastAsia="fr-FR" w:bidi="ar-SA"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467F714A" wp14:editId="18E66D28">
                <wp:simplePos x="0" y="0"/>
                <wp:positionH relativeFrom="column">
                  <wp:posOffset>5410200</wp:posOffset>
                </wp:positionH>
                <wp:positionV relativeFrom="paragraph">
                  <wp:posOffset>23495</wp:posOffset>
                </wp:positionV>
                <wp:extent cx="1285875" cy="1052830"/>
                <wp:effectExtent l="0" t="0" r="0" b="0"/>
                <wp:wrapThrough wrapText="bothSides">
                  <wp:wrapPolygon edited="0">
                    <wp:start x="2133" y="0"/>
                    <wp:lineTo x="427" y="17197"/>
                    <wp:lineTo x="427" y="20844"/>
                    <wp:lineTo x="19200" y="20844"/>
                    <wp:lineTo x="18773" y="8859"/>
                    <wp:lineTo x="20907" y="3127"/>
                    <wp:lineTo x="20480" y="0"/>
                    <wp:lineTo x="2133" y="0"/>
                  </wp:wrapPolygon>
                </wp:wrapThrough>
                <wp:docPr id="66" name="Grouper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285875" cy="1052830"/>
                          <a:chOff x="572135" y="0"/>
                          <a:chExt cx="1285875" cy="1052830"/>
                        </a:xfrm>
                      </wpg:grpSpPr>
                      <pic:pic xmlns:pic="http://schemas.openxmlformats.org/drawingml/2006/picture">
                        <pic:nvPicPr>
                          <pic:cNvPr id="67" name="Image 67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91515" y="348615"/>
                            <a:ext cx="932815" cy="337185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68" name="Grouper 68"/>
                        <wpg:cNvGrpSpPr/>
                        <wpg:grpSpPr>
                          <a:xfrm>
                            <a:off x="572135" y="0"/>
                            <a:ext cx="1285875" cy="1052830"/>
                            <a:chOff x="572135" y="0"/>
                            <a:chExt cx="1285875" cy="1052830"/>
                          </a:xfrm>
                        </wpg:grpSpPr>
                        <wps:wsp>
                          <wps:cNvPr id="69" name="Zone de texte 69"/>
                          <wps:cNvSpPr txBox="1"/>
                          <wps:spPr>
                            <a:xfrm>
                              <a:off x="1235075" y="0"/>
                              <a:ext cx="622935" cy="2501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837ACD1" w14:textId="77777777" w:rsidR="0079450E" w:rsidRDefault="0079450E" w:rsidP="0079450E">
                                <w:r>
                                  <w:t>Pas +10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" name="Zone de texte 70"/>
                          <wps:cNvSpPr txBox="1"/>
                          <wps:spPr>
                            <a:xfrm>
                              <a:off x="667385" y="4445"/>
                              <a:ext cx="548005" cy="2501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B552FD9" w14:textId="77777777" w:rsidR="0079450E" w:rsidRDefault="0079450E" w:rsidP="0079450E">
                                <w:r>
                                  <w:t>Pas +1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" name="Connecteur droit avec flèche 71"/>
                          <wps:cNvCnPr/>
                          <wps:spPr>
                            <a:xfrm>
                              <a:off x="1077595" y="223520"/>
                              <a:ext cx="64297" cy="179390"/>
                            </a:xfrm>
                            <a:prstGeom prst="straightConnector1">
                              <a:avLst/>
                            </a:prstGeom>
                            <a:ln w="12700" cmpd="sng">
                              <a:tailEnd type="arrow"/>
                            </a:ln>
                            <a:effectLst/>
                          </wps:spPr>
                          <wps:style>
                            <a:lnRef idx="2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1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2" name="Connecteur droit avec flèche 72"/>
                          <wps:cNvCnPr/>
                          <wps:spPr>
                            <a:xfrm flipH="1">
                              <a:off x="1362710" y="210185"/>
                              <a:ext cx="40005" cy="258445"/>
                            </a:xfrm>
                            <a:prstGeom prst="straightConnector1">
                              <a:avLst/>
                            </a:prstGeom>
                            <a:ln w="12700" cmpd="sng">
                              <a:tailEnd type="arrow"/>
                            </a:ln>
                            <a:effectLst/>
                          </wps:spPr>
                          <wps:style>
                            <a:lnRef idx="2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1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3" name="Zone de texte 73"/>
                          <wps:cNvSpPr txBox="1"/>
                          <wps:spPr>
                            <a:xfrm>
                              <a:off x="1139825" y="798195"/>
                              <a:ext cx="622935" cy="2501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12AA528" w14:textId="77777777" w:rsidR="0079450E" w:rsidRDefault="0079450E" w:rsidP="0079450E">
                                <w:r>
                                  <w:t>Pas -1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4" name="Zone de texte 74"/>
                          <wps:cNvSpPr txBox="1"/>
                          <wps:spPr>
                            <a:xfrm>
                              <a:off x="572135" y="802640"/>
                              <a:ext cx="592455" cy="2501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E3ED3F5" w14:textId="77777777" w:rsidR="0079450E" w:rsidRDefault="0079450E" w:rsidP="0079450E">
                                <w:r>
                                  <w:t>Pas -10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5" name="Connecteur droit avec flèche 75"/>
                          <wps:cNvCnPr/>
                          <wps:spPr>
                            <a:xfrm flipV="1">
                              <a:off x="925830" y="620395"/>
                              <a:ext cx="41275" cy="196215"/>
                            </a:xfrm>
                            <a:prstGeom prst="straightConnector1">
                              <a:avLst/>
                            </a:prstGeom>
                            <a:ln w="12700" cmpd="sng">
                              <a:tailEnd type="arrow"/>
                            </a:ln>
                            <a:effectLst/>
                          </wps:spPr>
                          <wps:style>
                            <a:lnRef idx="2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1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6" name="Connecteur droit avec flèche 76"/>
                          <wps:cNvCnPr/>
                          <wps:spPr>
                            <a:xfrm flipH="1" flipV="1">
                              <a:off x="1182370" y="666750"/>
                              <a:ext cx="92710" cy="138430"/>
                            </a:xfrm>
                            <a:prstGeom prst="straightConnector1">
                              <a:avLst/>
                            </a:prstGeom>
                            <a:ln w="12700" cmpd="sng">
                              <a:tailEnd type="arrow"/>
                            </a:ln>
                            <a:effectLst/>
                          </wps:spPr>
                          <wps:style>
                            <a:lnRef idx="2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1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7F714A" id="Grouper 66" o:spid="_x0000_s1140" style="position:absolute;left:0;text-align:left;margin-left:426pt;margin-top:1.85pt;width:101.25pt;height:82.9pt;z-index:251735040" coordorigin="572135" coordsize="1285875,1052830" o:gfxdata="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">
                <v:shape id="Image 67" o:spid="_x0000_s1141" type="#_x0000_t75" style="position:absolute;left:691515;top:348615;width:932815;height:33718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La4&#10;It3DAAAA2wAAAA8AAABkcnMvZG93bnJldi54bWxEj0uLAjEQhO/C/ofQC3sRzawrPkajLMLCXhRf&#10;6LWZtDODk86QRB3/vREEj0VVfUVN542pxJWcLy0r+O4mIIgzq0vOFex3f50RCB+QNVaWScGdPMxn&#10;H60pptreeEPXbchFhLBPUUERQp1K6bOCDPqurYmjd7LOYIjS5VI7vEW4qWQvSQbSYMlxocCaFgVl&#10;5+3FKDj8uB5uGPuGV2tqX+7jxTFbKvX12fxOQARqwjv8av9rBYMhPL/EHyBnDwA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trgi3cMAAADbAAAADwAAAAAAAAAAAAAAAACcAgAA&#10;ZHJzL2Rvd25yZXYueG1sUEsFBgAAAAAEAAQA9wAAAIwDAAAAAA==&#10;">
                  <v:imagedata r:id="rId18" o:title=""/>
                  <v:path arrowok="t"/>
                </v:shape>
                <v:group id="Grouper 68" o:spid="_x0000_s1142" style="position:absolute;left:572135;width:1285875;height:1052830" coordorigin="572135" coordsize="1285875,105283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">
                  <v:shape id="Zone de texte 69" o:spid="_x0000_s1143" type="#_x0000_t202" style="position:absolute;left:1235075;width:622935;height:2501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VvA8ZwgAA&#10;ANsAAAAPAAAAZHJzL2Rvd25yZXYueG1sRI9Bi8IwFITvgv8hPMGbJsoqa9cooix4UnR3BW+P5tmW&#10;bV5KE23990YQPA4z8w0zX7a2FDeqfeFYw2ioQBCnzhScafj9+R58gvAB2WDpmDTcycNy0e3MMTGu&#10;4QPdjiETEcI+QQ15CFUipU9zsuiHriKO3sXVFkOUdSZNjU2E21KOlZpKiwXHhRwrWueU/h+vVsPf&#10;7nI+fah9trGTqnGtkmxnUut+r119gQjUhnf41d4aDdMZPL/EHyAXD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JW8DxnCAAAA2wAAAA8AAAAAAAAAAAAAAAAAlwIAAGRycy9kb3du&#10;cmV2LnhtbFBLBQYAAAAABAAEAPUAAACGAwAAAAA=&#10;" filled="f" stroked="f">
                    <v:textbox>
                      <w:txbxContent>
                        <w:p w14:paraId="5837ACD1" w14:textId="77777777" w:rsidR="0079450E" w:rsidRDefault="0079450E" w:rsidP="0079450E">
                          <w:r>
                            <w:t>Pas +10</w:t>
                          </w:r>
                        </w:p>
                      </w:txbxContent>
                    </v:textbox>
                  </v:shape>
                  <v:shape id="Zone de texte 70" o:spid="_x0000_s1144" type="#_x0000_t202" style="position:absolute;left:667385;top:4445;width:548005;height:2501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BXzBZwQAA&#10;ANsAAAAPAAAAZHJzL2Rvd25yZXYueG1sRE/Pa8IwFL4P9j+EJ+y2JopuszPKUAY7KXZT8PZonm1Z&#10;8xKazNb/3hyEHT++34vVYFtxoS40jjWMMwWCuHSm4UrDz/fn8xuIEJENto5Jw5UCrJaPDwvMjet5&#10;T5ciViKFcMhRQx2jz6UMZU0WQ+Y8ceLOrrMYE+wqaTrsU7ht5USpF2mx4dRQo6d1TeVv8Wc1HLbn&#10;03GqdtXGznzvBiXZzqXWT6Ph4x1EpCH+i+/uL6PhNa1PX9IPkMsb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gV8wWcEAAADbAAAADwAAAAAAAAAAAAAAAACXAgAAZHJzL2Rvd25y&#10;ZXYueG1sUEsFBgAAAAAEAAQA9QAAAIUDAAAAAA==&#10;" filled="f" stroked="f">
                    <v:textbox>
                      <w:txbxContent>
                        <w:p w14:paraId="3B552FD9" w14:textId="77777777" w:rsidR="0079450E" w:rsidRDefault="0079450E" w:rsidP="0079450E">
                          <w:r>
                            <w:t>Pas +1</w:t>
                          </w:r>
                        </w:p>
                      </w:txbxContent>
                    </v:textbox>
                  </v:shape>
                  <v:shape id="Connecteur droit avec flèche 71" o:spid="_x0000_s1145" type="#_x0000_t32" style="position:absolute;left:1077595;top:223520;width:64297;height:17939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XvURkcEAAADbAAAADwAAAGRycy9kb3ducmV2LnhtbESPQYvCMBSE78L+h/AEb5q6irtWoywL&#10;olfdLnh8Ns+22LyUJNr6740geBxm5htmue5MLW7kfGVZwXiUgCDOra64UJD9bYbfIHxA1lhbJgV3&#10;8rBeffSWmGrb8p5uh1CICGGfooIyhCaV0uclGfQj2xBH72ydwRClK6R22Ea4qeVnksykwYrjQokN&#10;/ZaUXw5Xo+CY+d122t7n7eTqAh3z/1PTbZQa9LufBYhAXXiHX+2dVvA1hueX+APk6gE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Be9RGRwQAAANsAAAAPAAAAAAAAAAAAAAAA&#10;AKECAABkcnMvZG93bnJldi54bWxQSwUGAAAAAAQABAD5AAAAjwMAAAAA&#10;" strokecolor="#c0504d [3205]" strokeweight="1pt">
                    <v:stroke endarrow="open"/>
                  </v:shape>
                  <v:shape id="Connecteur droit avec flèche 72" o:spid="_x0000_s1146" type="#_x0000_t32" style="position:absolute;left:1362710;top:210185;width:40005;height:258445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M4sWvcQAAADbAAAADwAAAGRycy9kb3ducmV2LnhtbESPzWrDMBCE74W8g9hCb43cHNriRAn5&#10;IaaFhJCkD7BYW8vYWjmW6p+3rwqBHoeZ+YZZrAZbi45aXzpW8DJNQBDnTpdcKPi67p/fQfiArLF2&#10;TApG8rBaTh4WmGrX85m6SyhEhLBPUYEJoUml9Lkhi37qGuLofbvWYoiyLaRusY9wW8tZkrxKiyXH&#10;BYMNbQ3l1eXHKjiZsbgdDxtXZbvq82YPfM0qVurpcVjPQQQawn/43v7QCt5m8Pcl/gC5/AU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Azixa9xAAAANsAAAAPAAAAAAAAAAAA&#10;AAAAAKECAABkcnMvZG93bnJldi54bWxQSwUGAAAAAAQABAD5AAAAkgMAAAAA&#10;" strokecolor="#c0504d [3205]" strokeweight="1pt">
                    <v:stroke endarrow="open"/>
                  </v:shape>
                  <v:shape id="Zone de texte 73" o:spid="_x0000_s1147" type="#_x0000_t202" style="position:absolute;left:1139825;top:798195;width:622935;height:2501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xja4uxAAA&#10;ANsAAAAPAAAAZHJzL2Rvd25yZXYueG1sRI9PawIxFMTvBb9DeEJvmtSqbbcbRSyCp4pWC709Nm//&#10;4OZl2aTu+u0bQehxmJnfMOmyt7W4UOsrxxqexgoEceZMxYWG49dm9ArCB2SDtWPScCUPy8XgIcXE&#10;uI73dDmEQkQI+wQ1lCE0iZQ+K8miH7uGOHq5ay2GKNtCmha7CLe1nCg1lxYrjgslNrQuKTsffq2G&#10;02f+8z1Vu+LDzprO9UqyfZNaPw771TuIQH34D9/bW6Ph5RluX+IPkIs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cY2uLsQAAADbAAAADwAAAAAAAAAAAAAAAACXAgAAZHJzL2Rv&#10;d25yZXYueG1sUEsFBgAAAAAEAAQA9QAAAIgDAAAAAA==&#10;" filled="f" stroked="f">
                    <v:textbox>
                      <w:txbxContent>
                        <w:p w14:paraId="412AA528" w14:textId="77777777" w:rsidR="0079450E" w:rsidRDefault="0079450E" w:rsidP="0079450E">
                          <w:r>
                            <w:t>Pas -1</w:t>
                          </w:r>
                        </w:p>
                      </w:txbxContent>
                    </v:textbox>
                  </v:shape>
                  <v:shape id="Zone de texte 74" o:spid="_x0000_s1148" type="#_x0000_t202" style="position:absolute;left:572135;top:802640;width:592455;height:2501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+ZDZaxAAA&#10;ANsAAAAPAAAAZHJzL2Rvd25yZXYueG1sRI9Ba8JAFITvBf/D8gRvuqvYVtNsRJRCTy2mKnh7ZJ9J&#10;aPZtyG5N+u+7BaHHYWa+YdLNYBtxo87XjjXMZwoEceFMzaWG4+frdAXCB2SDjWPS8EMeNtnoIcXE&#10;uJ4PdMtDKSKEfYIaqhDaREpfVGTRz1xLHL2r6yyGKLtSmg77CLeNXCj1JC3WHBcqbGlXUfGVf1sN&#10;p/fr5bxUH+XePra9G5Rku5ZaT8bD9gVEoCH8h+/tN6PheQl/X+IPkNk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/mQ2WsQAAADbAAAADwAAAAAAAAAAAAAAAACXAgAAZHJzL2Rv&#10;d25yZXYueG1sUEsFBgAAAAAEAAQA9QAAAIgDAAAAAA==&#10;" filled="f" stroked="f">
                    <v:textbox>
                      <w:txbxContent>
                        <w:p w14:paraId="7E3ED3F5" w14:textId="77777777" w:rsidR="0079450E" w:rsidRDefault="0079450E" w:rsidP="0079450E">
                          <w:r>
                            <w:t>Pas -10</w:t>
                          </w:r>
                        </w:p>
                      </w:txbxContent>
                    </v:textbox>
                  </v:shape>
                  <v:shape id="Connecteur droit avec flèche 75" o:spid="_x0000_s1149" type="#_x0000_t32" style="position:absolute;left:925830;top:620395;width:41275;height:196215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vGKOycQAAADbAAAADwAAAGRycy9kb3ducmV2LnhtbESP0WrCQBRE34X+w3ILvtVNhdoSs5G2&#10;UlFQSmM/4JK9ZkOyd2N21fj3bqHg4zAzZ5hsMdhWnKn3tWMFz5MEBHHpdM2Vgt/919MbCB+QNbaO&#10;ScGVPCzyh1GGqXYX/qFzESoRIexTVGBC6FIpfWnIop+4jjh6B9dbDFH2ldQ9XiLctnKaJDNpsea4&#10;YLCjT0NlU5ysgm9zrY677YdrVstmc7Rb3q8aVmr8OLzPQQQawj38315rBa8v8Pcl/gCZ3wA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C8Yo7JxAAAANsAAAAPAAAAAAAAAAAA&#10;AAAAAKECAABkcnMvZG93bnJldi54bWxQSwUGAAAAAAQABAD5AAAAkgMAAAAA&#10;" strokecolor="#c0504d [3205]" strokeweight="1pt">
                    <v:stroke endarrow="open"/>
                  </v:shape>
                  <v:shape id="Connecteur droit avec flèche 76" o:spid="_x0000_s1150" type="#_x0000_t32" style="position:absolute;left:1182370;top:666750;width:92710;height:138430;flip:x 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ehJhzMIAAADbAAAADwAAAGRycy9kb3ducmV2LnhtbESPS2vCQBSF94L/YbhCdzrRhUp0FBEL&#10;dVV8UNrdNXNN0mbuhMxV4793BKHLw3l8nPmydZW6UhNKzwaGgwQUceZtybmB4+G9PwUVBNli5ZkM&#10;3CnActHtzDG1/sY7uu4lV3GEQ4oGCpE61TpkBTkMA18TR+/sG4cSZZNr2+AtjrtKj5JkrB2WHAkF&#10;1rQuKPvbX5yB8/fo65R8btar3+3R8U+kixVj3nrtagZKqJX/8Kv9YQ1MxvD8En+AXjw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ehJhzMIAAADbAAAADwAAAAAAAAAAAAAA&#10;AAChAgAAZHJzL2Rvd25yZXYueG1sUEsFBgAAAAAEAAQA+QAAAJADAAAAAA==&#10;" strokecolor="#c0504d [3205]" strokeweight="1pt">
                    <v:stroke endarrow="open"/>
                  </v:shape>
                </v:group>
                <w10:wrap type="through"/>
              </v:group>
            </w:pict>
          </mc:Fallback>
        </mc:AlternateContent>
      </w:r>
      <w:r>
        <w:rPr>
          <w:color w:val="0000FF"/>
        </w:rPr>
        <w:t>Réglez l'alimentation du moteur à 10V dc</w:t>
      </w:r>
    </w:p>
    <w:p w14:paraId="60697A0D" w14:textId="74DFBAA7" w:rsidR="0079450E" w:rsidRPr="0079450E" w:rsidRDefault="0079450E" w:rsidP="0079450E">
      <w:pPr>
        <w:pStyle w:val="nornale"/>
        <w:numPr>
          <w:ilvl w:val="0"/>
          <w:numId w:val="17"/>
        </w:numPr>
        <w:rPr>
          <w:color w:val="0000FF"/>
        </w:rPr>
      </w:pPr>
      <w:r>
        <w:rPr>
          <w:color w:val="0000FF"/>
        </w:rPr>
        <w:t>Escamotez le levier (mesure à vide)</w:t>
      </w:r>
    </w:p>
    <w:p w14:paraId="14FFC838" w14:textId="7E1293D2" w:rsidR="00700D8D" w:rsidRPr="0079450E" w:rsidRDefault="0079450E" w:rsidP="0079450E">
      <w:pPr>
        <w:pStyle w:val="nornale"/>
        <w:numPr>
          <w:ilvl w:val="0"/>
          <w:numId w:val="17"/>
        </w:numPr>
        <w:rPr>
          <w:color w:val="0000FF"/>
        </w:rPr>
      </w:pPr>
      <w:r>
        <w:rPr>
          <w:color w:val="0000FF"/>
        </w:rPr>
        <w:t xml:space="preserve">Alimentez la carte Arduino </w:t>
      </w:r>
      <w:proofErr w:type="spellStart"/>
      <w:r>
        <w:rPr>
          <w:color w:val="0000FF"/>
        </w:rPr>
        <w:t>Uno</w:t>
      </w:r>
      <w:proofErr w:type="spellEnd"/>
      <w:r>
        <w:rPr>
          <w:color w:val="0000FF"/>
        </w:rPr>
        <w:t xml:space="preserve"> et téléchargez le programme "</w:t>
      </w:r>
      <w:r w:rsidRPr="0079450E">
        <w:rPr>
          <w:color w:val="0000FF"/>
        </w:rPr>
        <w:t xml:space="preserve"> </w:t>
      </w:r>
      <w:proofErr w:type="spellStart"/>
      <w:r w:rsidRPr="004F4D18">
        <w:rPr>
          <w:color w:val="0000FF"/>
        </w:rPr>
        <w:t>mesure_tps_arret_quadra</w:t>
      </w:r>
      <w:r>
        <w:rPr>
          <w:color w:val="0000FF"/>
        </w:rPr>
        <w:t>.ino</w:t>
      </w:r>
      <w:proofErr w:type="spellEnd"/>
      <w:r>
        <w:rPr>
          <w:color w:val="0000FF"/>
        </w:rPr>
        <w:t xml:space="preserve"> ". Réglez le nombre de points/tr du codeur (par défaut 80pts) en fonction de la roue codeuse montée sur l'arbre (2 capteurs en quadrature sur fronts montants et descendants</w:t>
      </w:r>
    </w:p>
    <w:p w14:paraId="1DB058FE" w14:textId="77777777" w:rsidR="0026642B" w:rsidRDefault="0026642B" w:rsidP="00C503AD">
      <w:pPr>
        <w:pStyle w:val="Rponses"/>
      </w:pPr>
    </w:p>
    <w:p w14:paraId="1152BAEE" w14:textId="77777777" w:rsidR="00700D8D" w:rsidRDefault="00700D8D" w:rsidP="00C503AD">
      <w:pPr>
        <w:pStyle w:val="Rponses"/>
      </w:pPr>
    </w:p>
    <w:p w14:paraId="7CAC0F4D" w14:textId="77777777" w:rsidR="0079450E" w:rsidRDefault="0079450E" w:rsidP="00C503AD">
      <w:pPr>
        <w:pStyle w:val="Rponses"/>
      </w:pPr>
    </w:p>
    <w:p w14:paraId="2DD9E7D9" w14:textId="77777777" w:rsidR="00F11E7D" w:rsidRPr="00FB1365" w:rsidRDefault="00F11E7D" w:rsidP="00F11E7D">
      <w:pPr>
        <w:pStyle w:val="Rponses"/>
        <w:rPr>
          <w:i w:val="0"/>
        </w:rPr>
      </w:pPr>
      <w:r>
        <w:rPr>
          <w:rFonts w:asciiTheme="majorHAnsi" w:eastAsiaTheme="majorEastAsia" w:hAnsiTheme="majorHAnsi" w:cstheme="majorBidi"/>
          <w:b/>
          <w:bCs/>
          <w:i w:val="0"/>
          <w:color w:val="4F81BD" w:themeColor="accent1"/>
          <w:kern w:val="0"/>
          <w:lang w:eastAsia="fr-FR" w:bidi="ar-SA"/>
        </w:rPr>
        <w:lastRenderedPageBreak/>
        <w:t>Expérimentation</w:t>
      </w:r>
    </w:p>
    <w:p w14:paraId="1BA029D4" w14:textId="77777777" w:rsidR="0026642B" w:rsidRDefault="0026642B" w:rsidP="00C503AD">
      <w:pPr>
        <w:pStyle w:val="Rponses"/>
      </w:pPr>
    </w:p>
    <w:p w14:paraId="6A71741E" w14:textId="7E830F4E" w:rsidR="00A60338" w:rsidRDefault="00A60338" w:rsidP="00A60338">
      <w:pPr>
        <w:pStyle w:val="nornale"/>
      </w:pPr>
      <w:r>
        <w:t xml:space="preserve">Les performances mesurées lors des expérimentations seront renseignées </w:t>
      </w:r>
      <w:r w:rsidR="0079450E">
        <w:t>dans les cellules "vertes" du</w:t>
      </w:r>
      <w:r>
        <w:t xml:space="preserve"> votre fichier Excel "</w:t>
      </w:r>
      <w:r w:rsidR="0079450E">
        <w:t xml:space="preserve">Mesure Motoréducteur_élèves.xlsx </w:t>
      </w:r>
      <w:r>
        <w:t>". Sur le même principe vous obtiendrez les résultats des calculs dans les cellules "</w:t>
      </w:r>
      <w:r w:rsidR="0079450E">
        <w:t>orange</w:t>
      </w:r>
      <w:r>
        <w:t>".</w:t>
      </w:r>
    </w:p>
    <w:p w14:paraId="1D809564" w14:textId="77777777" w:rsidR="00A60338" w:rsidRDefault="00A60338" w:rsidP="00A60338">
      <w:pPr>
        <w:pStyle w:val="nornale"/>
        <w:sectPr w:rsidR="00A60338" w:rsidSect="00C503AD">
          <w:type w:val="continuous"/>
          <w:pgSz w:w="11900" w:h="16820"/>
          <w:pgMar w:top="709" w:right="701" w:bottom="1135" w:left="851" w:header="708" w:footer="225" w:gutter="0"/>
          <w:cols w:space="708"/>
          <w:docGrid w:linePitch="360"/>
        </w:sectPr>
      </w:pPr>
      <w:r>
        <w:t>Le document technique "DT Explication protocole.docx" détaille les théorèmes et les calculs utilisés par le document Excel.</w:t>
      </w:r>
    </w:p>
    <w:p w14:paraId="68EFE5C8" w14:textId="4576DBBF" w:rsidR="00392A3A" w:rsidRDefault="0079450E" w:rsidP="00AE69C7">
      <w:pPr>
        <w:pStyle w:val="nornale"/>
      </w:pPr>
      <w:r>
        <w:rPr>
          <w:noProof/>
          <w:color w:val="0000FF"/>
          <w:lang w:eastAsia="fr-FR" w:bidi="ar-SA"/>
        </w:rPr>
        <w:lastRenderedPageBreak/>
        <mc:AlternateContent>
          <mc:Choice Requires="wpg">
            <w:drawing>
              <wp:anchor distT="0" distB="0" distL="114300" distR="114300" simplePos="0" relativeHeight="251737088" behindDoc="0" locked="0" layoutInCell="1" allowOverlap="1" wp14:anchorId="3C3FB1CA" wp14:editId="492DB9B5">
                <wp:simplePos x="0" y="0"/>
                <wp:positionH relativeFrom="column">
                  <wp:posOffset>3218815</wp:posOffset>
                </wp:positionH>
                <wp:positionV relativeFrom="paragraph">
                  <wp:posOffset>127635</wp:posOffset>
                </wp:positionV>
                <wp:extent cx="1624330" cy="448945"/>
                <wp:effectExtent l="0" t="0" r="1270" b="8255"/>
                <wp:wrapThrough wrapText="bothSides">
                  <wp:wrapPolygon edited="0">
                    <wp:start x="338" y="0"/>
                    <wp:lineTo x="338" y="9777"/>
                    <wp:lineTo x="5066" y="20775"/>
                    <wp:lineTo x="8444" y="20775"/>
                    <wp:lineTo x="21279" y="20775"/>
                    <wp:lineTo x="21279" y="3666"/>
                    <wp:lineTo x="7769" y="0"/>
                    <wp:lineTo x="338" y="0"/>
                  </wp:wrapPolygon>
                </wp:wrapThrough>
                <wp:docPr id="85" name="Grouper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624330" cy="448945"/>
                          <a:chOff x="0" y="236855"/>
                          <a:chExt cx="1624330" cy="448945"/>
                        </a:xfrm>
                      </wpg:grpSpPr>
                      <pic:pic xmlns:pic="http://schemas.openxmlformats.org/drawingml/2006/picture">
                        <pic:nvPicPr>
                          <pic:cNvPr id="86" name="Image 86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91515" y="348615"/>
                            <a:ext cx="932815" cy="337185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87" name="Grouper 87"/>
                        <wpg:cNvGrpSpPr/>
                        <wpg:grpSpPr>
                          <a:xfrm>
                            <a:off x="0" y="236855"/>
                            <a:ext cx="750570" cy="258445"/>
                            <a:chOff x="0" y="236855"/>
                            <a:chExt cx="750570" cy="258445"/>
                          </a:xfrm>
                        </wpg:grpSpPr>
                        <wps:wsp>
                          <wps:cNvPr id="96" name="Zone de texte 5"/>
                          <wps:cNvSpPr txBox="1"/>
                          <wps:spPr>
                            <a:xfrm>
                              <a:off x="0" y="236855"/>
                              <a:ext cx="637827" cy="2501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A86C995" w14:textId="77777777" w:rsidR="0079450E" w:rsidRDefault="0079450E" w:rsidP="0079450E">
                                <w:r>
                                  <w:t>Valider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7" name="Connecteur droit avec flèche 97"/>
                          <wps:cNvCnPr/>
                          <wps:spPr>
                            <a:xfrm>
                              <a:off x="495300" y="402590"/>
                              <a:ext cx="255270" cy="92710"/>
                            </a:xfrm>
                            <a:prstGeom prst="straightConnector1">
                              <a:avLst/>
                            </a:prstGeom>
                            <a:ln w="12700" cmpd="sng">
                              <a:tailEnd type="arrow"/>
                            </a:ln>
                            <a:effectLst/>
                          </wps:spPr>
                          <wps:style>
                            <a:lnRef idx="2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1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3FB1CA" id="Grouper 85" o:spid="_x0000_s1151" style="position:absolute;left:0;text-align:left;margin-left:253.45pt;margin-top:10.05pt;width:127.9pt;height:35.35pt;z-index:251737088" coordorigin=",236855" coordsize="1624330,448945" o:gfxdata="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">
                <v:shape id="Image 86" o:spid="_x0000_s1152" type="#_x0000_t75" style="position:absolute;left:691515;top:348615;width:932815;height:33718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Gn4&#10;YbzCAAAA2wAAAA8AAABkcnMvZG93bnJldi54bWxEj0uLAjEQhO8L/ofQgpdlzfhA3NEoIgheFF/s&#10;XptJOzM46QxJ1PHfG0HwWFTVV9R03phK3Mj50rKCXjcBQZxZXXKu4HRc/YxB+ICssbJMCh7kYT5r&#10;fU0x1fbOe7odQi4ihH2KCooQ6lRKnxVk0HdtTRy9s3UGQ5Qul9rhPcJNJftJMpIGS44LBda0LCi7&#10;HK5Gwd/A9XHPODS83dH39fG7/M82SnXazWICIlATPuF3e60VjEfw+hJ/gJw9AQ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Bp+GG8wgAAANsAAAAPAAAAAAAAAAAAAAAAAJwCAABk&#10;cnMvZG93bnJldi54bWxQSwUGAAAAAAQABAD3AAAAiwMAAAAA&#10;">
                  <v:imagedata r:id="rId18" o:title=""/>
                  <v:path arrowok="t"/>
                </v:shape>
                <v:group id="Grouper 87" o:spid="_x0000_s1153" style="position:absolute;top:236855;width:750570;height:258445" coordorigin=",236855" coordsize="750570,25844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CK3s/pxAAAANsAAAAP&#10;AAAAAAAAAAAAAAAAAKkCAABkcnMvZG93bnJldi54bWxQSwUGAAAAAAQABAD6AAAAmgMAAAAA&#10;">
                  <v:shape id="Zone de texte 5" o:spid="_x0000_s1154" type="#_x0000_t202" style="position:absolute;top:236855;width:637827;height:2501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R9utMwgAA&#10;ANsAAAAPAAAAZHJzL2Rvd25yZXYueG1sRI9Bi8IwFITvgv8hPMGbJsoqa9cooix4UnR3BW+P5tmW&#10;bV5KE23990YQPA4z8w0zX7a2FDeqfeFYw2ioQBCnzhScafj9+R58gvAB2WDpmDTcycNy0e3MMTGu&#10;4QPdjiETEcI+QQ15CFUipU9zsuiHriKO3sXVFkOUdSZNjU2E21KOlZpKiwXHhRwrWueU/h+vVsPf&#10;7nI+fah9trGTqnGtkmxnUut+r119gQjUhnf41d4aDbMpPL/EHyAXD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NH260zCAAAA2wAAAA8AAAAAAAAAAAAAAAAAlwIAAGRycy9kb3du&#10;cmV2LnhtbFBLBQYAAAAABAAEAPUAAACGAwAAAAA=&#10;" filled="f" stroked="f">
                    <v:textbox>
                      <w:txbxContent>
                        <w:p w14:paraId="4A86C995" w14:textId="77777777" w:rsidR="0079450E" w:rsidRDefault="0079450E" w:rsidP="0079450E">
                          <w:r>
                            <w:t>Valider</w:t>
                          </w:r>
                        </w:p>
                      </w:txbxContent>
                    </v:textbox>
                  </v:shape>
                  <v:shape id="Connecteur droit avec flèche 97" o:spid="_x0000_s1155" type="#_x0000_t32" style="position:absolute;left:495300;top:402590;width:255270;height:9271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DlzKhMIAAADbAAAADwAAAGRycy9kb3ducmV2LnhtbESPT4vCMBTE74LfITzBm6b+QdeuUUSQ&#10;9ap2wePb5m1btnkpSbT1228EweMwM79h1tvO1OJOzleWFUzGCQji3OqKCwXZ5TD6AOEDssbaMil4&#10;kIftpt9bY6ptyye6n0MhIoR9igrKEJpUSp+XZNCPbUMcvV/rDIYoXSG1wzbCTS2nSbKQBiuOCyU2&#10;tC8p/zvfjIJr5o9f8/axamc3F+iaf/803UGp4aDbfYII1IV3+NU+agWrJTy/xB8gN/8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DlzKhMIAAADbAAAADwAAAAAAAAAAAAAA&#10;AAChAgAAZHJzL2Rvd25yZXYueG1sUEsFBgAAAAAEAAQA+QAAAJADAAAAAA==&#10;" strokecolor="#c0504d [3205]" strokeweight="1pt">
                    <v:stroke endarrow="open"/>
                  </v:shape>
                </v:group>
                <w10:wrap type="through"/>
              </v:group>
            </w:pict>
          </mc:Fallback>
        </mc:AlternateContent>
      </w:r>
    </w:p>
    <w:p w14:paraId="6FD40916" w14:textId="749CFBDA" w:rsidR="0079450E" w:rsidRDefault="0079450E" w:rsidP="00A60338">
      <w:pPr>
        <w:pStyle w:val="nornale"/>
        <w:numPr>
          <w:ilvl w:val="0"/>
          <w:numId w:val="17"/>
        </w:numPr>
        <w:rPr>
          <w:color w:val="0000FF"/>
        </w:rPr>
      </w:pPr>
      <w:r>
        <w:rPr>
          <w:color w:val="0000FF"/>
        </w:rPr>
        <w:t>Validez</w:t>
      </w:r>
    </w:p>
    <w:p w14:paraId="7A3A1E8E" w14:textId="77777777" w:rsidR="0079450E" w:rsidRDefault="0079450E" w:rsidP="0079450E">
      <w:pPr>
        <w:pStyle w:val="nornale"/>
        <w:ind w:left="720"/>
        <w:rPr>
          <w:color w:val="0000FF"/>
        </w:rPr>
      </w:pPr>
    </w:p>
    <w:p w14:paraId="4402CEDF" w14:textId="77777777" w:rsidR="0079450E" w:rsidRDefault="0079450E" w:rsidP="0079450E">
      <w:pPr>
        <w:pStyle w:val="nornale"/>
        <w:ind w:left="720"/>
        <w:rPr>
          <w:color w:val="0000FF"/>
        </w:rPr>
      </w:pPr>
    </w:p>
    <w:p w14:paraId="4E142319" w14:textId="213613D4" w:rsidR="0079450E" w:rsidRDefault="0079450E" w:rsidP="009C0E74">
      <w:pPr>
        <w:pStyle w:val="nornale"/>
        <w:numPr>
          <w:ilvl w:val="0"/>
          <w:numId w:val="17"/>
        </w:numPr>
        <w:rPr>
          <w:color w:val="0000FF"/>
        </w:rPr>
      </w:pPr>
      <w:r w:rsidRPr="0079450E">
        <w:rPr>
          <w:color w:val="0000FF"/>
        </w:rPr>
        <w:t>Vous pouvez effectuer plusieurs mesures et faire une moyenne du temps d’arrêt du motoréducteur</w:t>
      </w:r>
    </w:p>
    <w:p w14:paraId="104BC1E3" w14:textId="77777777" w:rsidR="0079450E" w:rsidRDefault="0079450E" w:rsidP="00A60338">
      <w:pPr>
        <w:pStyle w:val="nornale"/>
        <w:rPr>
          <w:color w:val="0000FF"/>
        </w:rPr>
      </w:pPr>
    </w:p>
    <w:p w14:paraId="4559CF65" w14:textId="77777777" w:rsidR="0079450E" w:rsidRDefault="0079450E" w:rsidP="00A60338">
      <w:pPr>
        <w:pStyle w:val="nornale"/>
        <w:rPr>
          <w:color w:val="0000FF"/>
        </w:rPr>
      </w:pPr>
    </w:p>
    <w:p w14:paraId="21763CCC" w14:textId="77777777" w:rsidR="0079450E" w:rsidRDefault="0079450E" w:rsidP="00A60338">
      <w:pPr>
        <w:pStyle w:val="nornale"/>
        <w:rPr>
          <w:color w:val="0000FF"/>
        </w:rPr>
      </w:pPr>
    </w:p>
    <w:p w14:paraId="0A94B986" w14:textId="46AB7E0B" w:rsidR="00A60338" w:rsidRDefault="00A60338" w:rsidP="00C109E7">
      <w:pPr>
        <w:pStyle w:val="Question"/>
      </w:pPr>
      <w:r>
        <w:t>En phase de décélération naturelle, quel temps est nécessaire à l'arrêt du mot</w:t>
      </w:r>
      <w:r w:rsidR="0079450E">
        <w:t>o</w:t>
      </w:r>
      <w:r>
        <w:t>r</w:t>
      </w:r>
      <w:r w:rsidR="0079450E">
        <w:t>éducteur</w:t>
      </w:r>
      <w:r>
        <w:t xml:space="preserve"> ?</w:t>
      </w:r>
    </w:p>
    <w:p w14:paraId="069DF79D" w14:textId="229C14C2" w:rsidR="00DE46D1" w:rsidRDefault="00675A1A" w:rsidP="00C1242E">
      <w:pPr>
        <w:pStyle w:val="Rponses"/>
      </w:pPr>
      <w:proofErr w:type="spellStart"/>
      <w:proofErr w:type="gramStart"/>
      <w:r>
        <w:t>t</w:t>
      </w:r>
      <w:r>
        <w:rPr>
          <w:vertAlign w:val="subscript"/>
        </w:rPr>
        <w:t>arrêt</w:t>
      </w:r>
      <w:proofErr w:type="spellEnd"/>
      <w:proofErr w:type="gramEnd"/>
      <w:r w:rsidR="00C1242E">
        <w:t xml:space="preserve"> = </w:t>
      </w:r>
      <w:r w:rsidR="00AD5962">
        <w:t>s</w:t>
      </w:r>
    </w:p>
    <w:p w14:paraId="4120C0EF" w14:textId="77777777" w:rsidR="00C1242E" w:rsidRDefault="00C1242E" w:rsidP="00AE69C7">
      <w:pPr>
        <w:pStyle w:val="nornale"/>
      </w:pPr>
    </w:p>
    <w:p w14:paraId="20965F9D" w14:textId="77777777" w:rsidR="00C1242E" w:rsidRDefault="00C1242E" w:rsidP="00AE69C7">
      <w:pPr>
        <w:pStyle w:val="nornale"/>
      </w:pPr>
    </w:p>
    <w:p w14:paraId="753102C5" w14:textId="65994BA1" w:rsidR="00B41F93" w:rsidRPr="00FB1365" w:rsidRDefault="00ED1F0D" w:rsidP="00B41F93">
      <w:pPr>
        <w:pStyle w:val="Rponses"/>
        <w:rPr>
          <w:i w:val="0"/>
        </w:rPr>
      </w:pPr>
      <w:r w:rsidRPr="00ED1F0D">
        <w:rPr>
          <w:noProof/>
          <w:color w:val="0000FF"/>
          <w:lang w:eastAsia="fr-FR" w:bidi="ar-SA"/>
        </w:rPr>
        <w:drawing>
          <wp:anchor distT="0" distB="0" distL="114300" distR="114300" simplePos="0" relativeHeight="251738112" behindDoc="0" locked="0" layoutInCell="1" allowOverlap="1" wp14:anchorId="222EBCAD" wp14:editId="15837C34">
            <wp:simplePos x="0" y="0"/>
            <wp:positionH relativeFrom="column">
              <wp:posOffset>4272280</wp:posOffset>
            </wp:positionH>
            <wp:positionV relativeFrom="paragraph">
              <wp:posOffset>86995</wp:posOffset>
            </wp:positionV>
            <wp:extent cx="2233295" cy="1005205"/>
            <wp:effectExtent l="0" t="0" r="1905" b="10795"/>
            <wp:wrapSquare wrapText="bothSides"/>
            <wp:docPr id="98" name="Imag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3295" cy="1005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41F93">
        <w:rPr>
          <w:rFonts w:asciiTheme="majorHAnsi" w:eastAsiaTheme="majorEastAsia" w:hAnsiTheme="majorHAnsi" w:cstheme="majorBidi"/>
          <w:b/>
          <w:bCs/>
          <w:i w:val="0"/>
          <w:color w:val="4F81BD" w:themeColor="accent1"/>
          <w:kern w:val="0"/>
          <w:lang w:eastAsia="fr-FR" w:bidi="ar-SA"/>
        </w:rPr>
        <w:t>Détermination de la caractéristique</w:t>
      </w:r>
      <w:r w:rsidR="00697FAE">
        <w:rPr>
          <w:rFonts w:asciiTheme="majorHAnsi" w:eastAsiaTheme="majorEastAsia" w:hAnsiTheme="majorHAnsi" w:cstheme="majorBidi"/>
          <w:b/>
          <w:bCs/>
          <w:i w:val="0"/>
          <w:color w:val="4F81BD" w:themeColor="accent1"/>
          <w:kern w:val="0"/>
          <w:lang w:eastAsia="fr-FR" w:bidi="ar-SA"/>
        </w:rPr>
        <w:t xml:space="preserve"> :</w:t>
      </w:r>
      <w:r w:rsidR="00B41F93">
        <w:rPr>
          <w:rFonts w:asciiTheme="majorHAnsi" w:eastAsiaTheme="majorEastAsia" w:hAnsiTheme="majorHAnsi" w:cstheme="majorBidi"/>
          <w:b/>
          <w:bCs/>
          <w:i w:val="0"/>
          <w:color w:val="4F81BD" w:themeColor="accent1"/>
          <w:kern w:val="0"/>
          <w:lang w:eastAsia="fr-FR" w:bidi="ar-SA"/>
        </w:rPr>
        <w:t xml:space="preserve"> Inertie du motoréducteur</w:t>
      </w:r>
    </w:p>
    <w:p w14:paraId="74443D5E" w14:textId="6871821C" w:rsidR="00B41F93" w:rsidRDefault="00B41F93" w:rsidP="00AE69C7">
      <w:pPr>
        <w:pStyle w:val="nornale"/>
      </w:pPr>
    </w:p>
    <w:p w14:paraId="78F33E73" w14:textId="08B1267B" w:rsidR="00B41F93" w:rsidRDefault="00B41F93" w:rsidP="00AE69C7">
      <w:pPr>
        <w:pStyle w:val="nornale"/>
      </w:pPr>
    </w:p>
    <w:p w14:paraId="26AFB2FF" w14:textId="73D34488" w:rsidR="00DE46D1" w:rsidRDefault="00DE46D1" w:rsidP="00DE46D1">
      <w:pPr>
        <w:pStyle w:val="nornale"/>
        <w:numPr>
          <w:ilvl w:val="0"/>
          <w:numId w:val="17"/>
        </w:numPr>
        <w:rPr>
          <w:color w:val="0000FF"/>
        </w:rPr>
      </w:pPr>
      <w:r>
        <w:rPr>
          <w:color w:val="0000FF"/>
        </w:rPr>
        <w:t xml:space="preserve">Renseignez, dans le fichier Excel : U, </w:t>
      </w:r>
      <w:proofErr w:type="spellStart"/>
      <w:r>
        <w:rPr>
          <w:color w:val="0000FF"/>
        </w:rPr>
        <w:t>N</w:t>
      </w:r>
      <w:r w:rsidR="00C1242E">
        <w:rPr>
          <w:color w:val="0000FF"/>
          <w:vertAlign w:val="subscript"/>
        </w:rPr>
        <w:t>réducteur</w:t>
      </w:r>
      <w:proofErr w:type="spellEnd"/>
      <w:r>
        <w:rPr>
          <w:color w:val="0000FF"/>
        </w:rPr>
        <w:t xml:space="preserve"> avant la phase de décélération et le temps d'arrêt relevé ci-dessus</w:t>
      </w:r>
    </w:p>
    <w:p w14:paraId="3D72A5CC" w14:textId="6E494221" w:rsidR="00DE46D1" w:rsidRDefault="00DE46D1" w:rsidP="00DE46D1">
      <w:pPr>
        <w:pStyle w:val="nornale"/>
        <w:rPr>
          <w:color w:val="0000FF"/>
        </w:rPr>
      </w:pPr>
    </w:p>
    <w:p w14:paraId="724F4FAF" w14:textId="358C7ECE" w:rsidR="00DE46D1" w:rsidRDefault="00DE46D1" w:rsidP="00DE46D1">
      <w:pPr>
        <w:pStyle w:val="nornale"/>
        <w:rPr>
          <w:color w:val="0000FF"/>
        </w:rPr>
      </w:pPr>
    </w:p>
    <w:p w14:paraId="67B0DED6" w14:textId="77777777" w:rsidR="00DE46D1" w:rsidRDefault="00DE46D1" w:rsidP="00DE46D1">
      <w:pPr>
        <w:pStyle w:val="nornale"/>
        <w:rPr>
          <w:color w:val="0000FF"/>
        </w:rPr>
      </w:pPr>
    </w:p>
    <w:p w14:paraId="0761B819" w14:textId="77777777" w:rsidR="00B41F93" w:rsidRPr="00B41F93" w:rsidRDefault="00DE46D1" w:rsidP="00B41F93">
      <w:pPr>
        <w:pStyle w:val="nornale"/>
        <w:numPr>
          <w:ilvl w:val="0"/>
          <w:numId w:val="17"/>
        </w:numPr>
        <w:rPr>
          <w:color w:val="0000FF"/>
        </w:rPr>
      </w:pPr>
      <w:r>
        <w:rPr>
          <w:noProof/>
          <w:color w:val="0000FF"/>
          <w:lang w:eastAsia="fr-FR" w:bidi="ar-SA"/>
        </w:rPr>
        <w:drawing>
          <wp:anchor distT="0" distB="0" distL="114300" distR="114300" simplePos="0" relativeHeight="251725824" behindDoc="0" locked="0" layoutInCell="1" allowOverlap="1" wp14:anchorId="26541395" wp14:editId="027FEFF5">
            <wp:simplePos x="0" y="0"/>
            <wp:positionH relativeFrom="column">
              <wp:posOffset>2650490</wp:posOffset>
            </wp:positionH>
            <wp:positionV relativeFrom="paragraph">
              <wp:posOffset>223520</wp:posOffset>
            </wp:positionV>
            <wp:extent cx="314960" cy="319405"/>
            <wp:effectExtent l="0" t="0" r="0" b="10795"/>
            <wp:wrapSquare wrapText="bothSides"/>
            <wp:docPr id="231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960" cy="319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0000FF"/>
        </w:rPr>
        <w:t xml:space="preserve">Pour renseigner l'inertie de l'arbre tournant, ouvrez l'assemblage </w:t>
      </w:r>
      <w:proofErr w:type="spellStart"/>
      <w:r>
        <w:rPr>
          <w:color w:val="0000FF"/>
        </w:rPr>
        <w:t>Solidworks</w:t>
      </w:r>
      <w:proofErr w:type="spellEnd"/>
      <w:r>
        <w:rPr>
          <w:color w:val="0000FF"/>
        </w:rPr>
        <w:t xml:space="preserve"> "</w:t>
      </w:r>
      <w:r w:rsidRPr="00DE46D1">
        <w:rPr>
          <w:color w:val="0000FF"/>
        </w:rPr>
        <w:t xml:space="preserve">Assemblage </w:t>
      </w:r>
      <w:proofErr w:type="spellStart"/>
      <w:r w:rsidRPr="00DE46D1">
        <w:rPr>
          <w:color w:val="0000FF"/>
        </w:rPr>
        <w:t>elements</w:t>
      </w:r>
      <w:proofErr w:type="spellEnd"/>
      <w:r w:rsidRPr="00DE46D1">
        <w:rPr>
          <w:color w:val="0000FF"/>
        </w:rPr>
        <w:t xml:space="preserve"> </w:t>
      </w:r>
      <w:proofErr w:type="spellStart"/>
      <w:proofErr w:type="gramStart"/>
      <w:r w:rsidRPr="00DE46D1">
        <w:rPr>
          <w:color w:val="0000FF"/>
        </w:rPr>
        <w:t>tournants.SLDASM</w:t>
      </w:r>
      <w:proofErr w:type="spellEnd"/>
      <w:proofErr w:type="gramEnd"/>
      <w:r>
        <w:rPr>
          <w:color w:val="0000FF"/>
        </w:rPr>
        <w:t>"</w:t>
      </w:r>
    </w:p>
    <w:p w14:paraId="4AE05054" w14:textId="7C356A64" w:rsidR="00DE46D1" w:rsidRDefault="00DE46D1" w:rsidP="00DE46D1">
      <w:pPr>
        <w:pStyle w:val="nornale"/>
        <w:numPr>
          <w:ilvl w:val="1"/>
          <w:numId w:val="17"/>
        </w:numPr>
        <w:rPr>
          <w:color w:val="0000FF"/>
        </w:rPr>
      </w:pPr>
      <w:r>
        <w:rPr>
          <w:color w:val="0000FF"/>
        </w:rPr>
        <w:t>Ouvrir les propriétés de masse</w:t>
      </w:r>
      <w:r w:rsidR="00443575">
        <w:rPr>
          <w:color w:val="0000FF"/>
        </w:rPr>
        <w:t xml:space="preserve"> (dans l’onglet</w:t>
      </w:r>
      <w:proofErr w:type="gramStart"/>
      <w:r w:rsidR="00443575">
        <w:rPr>
          <w:color w:val="0000FF"/>
        </w:rPr>
        <w:t xml:space="preserve"> </w:t>
      </w:r>
      <w:r w:rsidR="00055875">
        <w:rPr>
          <w:color w:val="0000FF"/>
        </w:rPr>
        <w:t>«</w:t>
      </w:r>
      <w:r w:rsidR="00443575">
        <w:rPr>
          <w:color w:val="0000FF"/>
        </w:rPr>
        <w:t>Evaluer</w:t>
      </w:r>
      <w:proofErr w:type="gramEnd"/>
      <w:r w:rsidR="00C15305">
        <w:rPr>
          <w:color w:val="0000FF"/>
        </w:rPr>
        <w:t>»)</w:t>
      </w:r>
    </w:p>
    <w:p w14:paraId="4D93F1E0" w14:textId="77777777" w:rsidR="00C15305" w:rsidRDefault="00C15305" w:rsidP="00C15305">
      <w:pPr>
        <w:pStyle w:val="nornale"/>
        <w:ind w:left="1440"/>
        <w:rPr>
          <w:color w:val="0000FF"/>
        </w:rPr>
      </w:pPr>
    </w:p>
    <w:p w14:paraId="1A7677AA" w14:textId="77777777" w:rsidR="00B41F93" w:rsidRDefault="00B41F93" w:rsidP="00B41F93">
      <w:pPr>
        <w:pStyle w:val="nornale"/>
        <w:ind w:left="1440"/>
        <w:rPr>
          <w:color w:val="0000FF"/>
        </w:rPr>
      </w:pPr>
    </w:p>
    <w:p w14:paraId="4DD983BB" w14:textId="77777777" w:rsidR="00B41F93" w:rsidRPr="00B41F93" w:rsidRDefault="00B41F93" w:rsidP="00B41F93">
      <w:pPr>
        <w:pStyle w:val="nornale"/>
        <w:numPr>
          <w:ilvl w:val="1"/>
          <w:numId w:val="17"/>
        </w:numPr>
        <w:rPr>
          <w:color w:val="0000FF"/>
        </w:rPr>
      </w:pPr>
      <w:r>
        <w:rPr>
          <w:color w:val="0000FF"/>
        </w:rPr>
        <w:t xml:space="preserve">Relevez l'inertie de l'arbre tournant par rapport à son axe (noté Px dans </w:t>
      </w:r>
      <w:proofErr w:type="spellStart"/>
      <w:r>
        <w:rPr>
          <w:color w:val="0000FF"/>
        </w:rPr>
        <w:t>Solidworks</w:t>
      </w:r>
      <w:proofErr w:type="spellEnd"/>
      <w:r>
        <w:rPr>
          <w:color w:val="0000FF"/>
        </w:rPr>
        <w:t>), attention aux unités : ici des g.mm</w:t>
      </w:r>
      <w:r w:rsidRPr="00B41F93">
        <w:rPr>
          <w:color w:val="0000FF"/>
          <w:vertAlign w:val="superscript"/>
        </w:rPr>
        <w:t>2</w:t>
      </w:r>
    </w:p>
    <w:p w14:paraId="2C9F8802" w14:textId="507BCF71" w:rsidR="00B41F93" w:rsidRDefault="00B41F93" w:rsidP="00B41F93">
      <w:pPr>
        <w:pStyle w:val="nornale"/>
        <w:numPr>
          <w:ilvl w:val="1"/>
          <w:numId w:val="17"/>
        </w:numPr>
        <w:rPr>
          <w:color w:val="0000FF"/>
        </w:rPr>
      </w:pPr>
      <w:r>
        <w:rPr>
          <w:color w:val="0000FF"/>
        </w:rPr>
        <w:t>Complétez le document Excel avec cette valeur (</w:t>
      </w:r>
      <w:r w:rsidR="007B4CBD">
        <w:rPr>
          <w:color w:val="0000FF"/>
        </w:rPr>
        <w:t>10</w:t>
      </w:r>
      <w:r w:rsidR="007B4CBD">
        <w:rPr>
          <w:color w:val="0000FF"/>
          <w:vertAlign w:val="superscript"/>
        </w:rPr>
        <w:t>-</w:t>
      </w:r>
      <w:r w:rsidR="007B4CBD" w:rsidRPr="00B41F93">
        <w:rPr>
          <w:color w:val="0000FF"/>
          <w:vertAlign w:val="superscript"/>
        </w:rPr>
        <w:t>9</w:t>
      </w:r>
      <w:r w:rsidR="007B4CBD">
        <w:rPr>
          <w:color w:val="0000FF"/>
        </w:rPr>
        <w:t xml:space="preserve"> </w:t>
      </w:r>
      <w:r>
        <w:rPr>
          <w:color w:val="0000FF"/>
        </w:rPr>
        <w:t>kg.m</w:t>
      </w:r>
      <w:r w:rsidRPr="00B41F93">
        <w:rPr>
          <w:color w:val="0000FF"/>
          <w:vertAlign w:val="superscript"/>
        </w:rPr>
        <w:t>2</w:t>
      </w:r>
      <w:r>
        <w:rPr>
          <w:color w:val="0000FF"/>
        </w:rPr>
        <w:t xml:space="preserve"> = g.mm</w:t>
      </w:r>
      <w:r w:rsidRPr="00B41F93">
        <w:rPr>
          <w:color w:val="0000FF"/>
          <w:vertAlign w:val="superscript"/>
        </w:rPr>
        <w:t>2</w:t>
      </w:r>
      <w:r>
        <w:rPr>
          <w:color w:val="0000FF"/>
        </w:rPr>
        <w:t>)</w:t>
      </w:r>
      <w:r w:rsidR="00C15305">
        <w:rPr>
          <w:color w:val="0000FF"/>
        </w:rPr>
        <w:t xml:space="preserve"> dans la case G55</w:t>
      </w:r>
    </w:p>
    <w:p w14:paraId="7F317DDA" w14:textId="77777777" w:rsidR="00A60338" w:rsidRDefault="00A60338" w:rsidP="00AE69C7">
      <w:pPr>
        <w:pStyle w:val="nornale"/>
      </w:pPr>
    </w:p>
    <w:p w14:paraId="28B61F30" w14:textId="294C9A2E" w:rsidR="00697FAE" w:rsidRPr="000153B9" w:rsidRDefault="00697FAE" w:rsidP="00697FAE">
      <w:pPr>
        <w:pStyle w:val="Question"/>
      </w:pPr>
      <w:r>
        <w:t xml:space="preserve">Relevez les résultats des calculs de l'inertie du motoréducteur </w:t>
      </w:r>
      <w:proofErr w:type="spellStart"/>
      <w:r>
        <w:t>J</w:t>
      </w:r>
      <w:r w:rsidRPr="00697FAE">
        <w:rPr>
          <w:vertAlign w:val="subscript"/>
        </w:rPr>
        <w:t>motoréduc</w:t>
      </w:r>
      <w:proofErr w:type="spellEnd"/>
      <w:r w:rsidR="002C25B7">
        <w:rPr>
          <w:vertAlign w:val="subscript"/>
        </w:rPr>
        <w:t>/axe réducteur</w:t>
      </w:r>
      <w:r>
        <w:t xml:space="preserve"> et l'inertie totale </w:t>
      </w:r>
      <w:r w:rsidR="00983565">
        <w:t xml:space="preserve">par rapport à l'axe moteur </w:t>
      </w:r>
      <w:proofErr w:type="spellStart"/>
      <w:r w:rsidR="00983565">
        <w:t>J</w:t>
      </w:r>
      <w:r w:rsidR="00983565">
        <w:rPr>
          <w:vertAlign w:val="subscript"/>
        </w:rPr>
        <w:t>totale</w:t>
      </w:r>
      <w:proofErr w:type="spellEnd"/>
      <w:r w:rsidR="00983565">
        <w:rPr>
          <w:vertAlign w:val="subscript"/>
        </w:rPr>
        <w:t>/</w:t>
      </w:r>
      <w:r w:rsidR="002C25B7">
        <w:rPr>
          <w:vertAlign w:val="subscript"/>
        </w:rPr>
        <w:t xml:space="preserve">axe </w:t>
      </w:r>
      <w:r w:rsidR="00983565" w:rsidRPr="00983565">
        <w:rPr>
          <w:vertAlign w:val="subscript"/>
        </w:rPr>
        <w:t>r</w:t>
      </w:r>
      <w:r w:rsidR="002C25B7">
        <w:rPr>
          <w:vertAlign w:val="subscript"/>
        </w:rPr>
        <w:t xml:space="preserve">éducteur </w:t>
      </w:r>
      <w:r>
        <w:t>puis complétez le document réponse DR.</w:t>
      </w:r>
    </w:p>
    <w:p w14:paraId="1D3BD582" w14:textId="77777777" w:rsidR="002C25B7" w:rsidRDefault="002C25B7" w:rsidP="00AE69C7">
      <w:pPr>
        <w:pStyle w:val="nornale"/>
      </w:pPr>
    </w:p>
    <w:p w14:paraId="39675BB3" w14:textId="77777777" w:rsidR="00AD5962" w:rsidRDefault="00AD5962" w:rsidP="00AE69C7">
      <w:pPr>
        <w:pStyle w:val="nornale"/>
      </w:pPr>
    </w:p>
    <w:p w14:paraId="77924F15" w14:textId="77777777" w:rsidR="00697FAE" w:rsidRDefault="00697FAE" w:rsidP="00697FAE">
      <w:pPr>
        <w:pStyle w:val="Rponses"/>
        <w:rPr>
          <w:rFonts w:asciiTheme="majorHAnsi" w:eastAsiaTheme="majorEastAsia" w:hAnsiTheme="majorHAnsi" w:cstheme="majorBidi"/>
          <w:b/>
          <w:bCs/>
          <w:i w:val="0"/>
          <w:color w:val="4F81BD" w:themeColor="accent1"/>
          <w:kern w:val="0"/>
          <w:lang w:eastAsia="fr-FR" w:bidi="ar-SA"/>
        </w:rPr>
      </w:pPr>
      <w:r>
        <w:rPr>
          <w:rFonts w:asciiTheme="majorHAnsi" w:eastAsiaTheme="majorEastAsia" w:hAnsiTheme="majorHAnsi" w:cstheme="majorBidi"/>
          <w:b/>
          <w:bCs/>
          <w:i w:val="0"/>
          <w:color w:val="4F81BD" w:themeColor="accent1"/>
          <w:kern w:val="0"/>
          <w:lang w:eastAsia="fr-FR" w:bidi="ar-SA"/>
        </w:rPr>
        <w:t>Détermination de la caractéristique : Inductance du moteur</w:t>
      </w:r>
    </w:p>
    <w:p w14:paraId="42F0D8D5" w14:textId="77777777" w:rsidR="00983565" w:rsidRPr="00FB1365" w:rsidRDefault="00983565" w:rsidP="00697FAE">
      <w:pPr>
        <w:pStyle w:val="Rponses"/>
        <w:rPr>
          <w:i w:val="0"/>
        </w:rPr>
      </w:pPr>
    </w:p>
    <w:p w14:paraId="2CBB3521" w14:textId="77777777" w:rsidR="00983565" w:rsidRDefault="00983565" w:rsidP="00983565">
      <w:pPr>
        <w:pStyle w:val="nornale"/>
        <w:numPr>
          <w:ilvl w:val="0"/>
          <w:numId w:val="17"/>
        </w:numPr>
        <w:rPr>
          <w:color w:val="0000FF"/>
        </w:rPr>
      </w:pPr>
      <w:r>
        <w:rPr>
          <w:color w:val="0000FF"/>
        </w:rPr>
        <w:t>Déconnectez le motoréducteur du banc de mesure</w:t>
      </w:r>
    </w:p>
    <w:p w14:paraId="24F1ECFC" w14:textId="77777777" w:rsidR="00983565" w:rsidRDefault="00983565" w:rsidP="00983565">
      <w:pPr>
        <w:pStyle w:val="nornale"/>
        <w:numPr>
          <w:ilvl w:val="0"/>
          <w:numId w:val="17"/>
        </w:numPr>
        <w:rPr>
          <w:color w:val="0000FF"/>
        </w:rPr>
      </w:pPr>
      <w:r>
        <w:rPr>
          <w:color w:val="0000FF"/>
        </w:rPr>
        <w:t>Utilisez l'</w:t>
      </w:r>
      <w:proofErr w:type="spellStart"/>
      <w:r>
        <w:rPr>
          <w:color w:val="0000FF"/>
        </w:rPr>
        <w:t>Henrymètre</w:t>
      </w:r>
      <w:proofErr w:type="spellEnd"/>
      <w:r>
        <w:rPr>
          <w:color w:val="0000FF"/>
        </w:rPr>
        <w:t>, pour déterminer l'inductance de l'induit du moteur. Effectuez plusieurs mesures en variant la position de l'arbre moteur et faite</w:t>
      </w:r>
      <w:r w:rsidR="003A35EA">
        <w:rPr>
          <w:color w:val="0000FF"/>
        </w:rPr>
        <w:t>s</w:t>
      </w:r>
      <w:r>
        <w:rPr>
          <w:color w:val="0000FF"/>
        </w:rPr>
        <w:t xml:space="preserve"> une moyenne</w:t>
      </w:r>
    </w:p>
    <w:p w14:paraId="701D49A6" w14:textId="77777777" w:rsidR="00983565" w:rsidRDefault="00983565" w:rsidP="00AE69C7">
      <w:pPr>
        <w:pStyle w:val="nornale"/>
        <w:rPr>
          <w:color w:val="0000FF"/>
        </w:rPr>
      </w:pPr>
    </w:p>
    <w:p w14:paraId="2E9F57CC" w14:textId="77777777" w:rsidR="00983565" w:rsidRDefault="00983565" w:rsidP="00983565">
      <w:pPr>
        <w:pStyle w:val="Question"/>
      </w:pPr>
      <w:r>
        <w:t>Complétez le document réponse DR avec cette valeur.</w:t>
      </w:r>
    </w:p>
    <w:p w14:paraId="31F7F591" w14:textId="310D891E" w:rsidR="00AA1C8C" w:rsidRDefault="007B08EF" w:rsidP="00AA1C8C">
      <w:pPr>
        <w:pStyle w:val="Rponses"/>
      </w:pPr>
      <w:r>
        <w:t>L= H</w:t>
      </w:r>
    </w:p>
    <w:p w14:paraId="109487F5" w14:textId="77777777" w:rsidR="00AA1C8C" w:rsidRDefault="00AA1C8C" w:rsidP="00AA1C8C">
      <w:pPr>
        <w:pStyle w:val="Niv2"/>
        <w:numPr>
          <w:ilvl w:val="1"/>
          <w:numId w:val="22"/>
        </w:numPr>
      </w:pPr>
      <w:r>
        <w:t>Simulation des performances</w:t>
      </w:r>
    </w:p>
    <w:p w14:paraId="2D307209" w14:textId="77777777" w:rsidR="00026468" w:rsidRDefault="00026468" w:rsidP="000D12DD">
      <w:pPr>
        <w:pStyle w:val="nornale"/>
      </w:pPr>
    </w:p>
    <w:p w14:paraId="3693874E" w14:textId="77777777" w:rsidR="000D12DD" w:rsidRDefault="000D12DD" w:rsidP="000D12DD">
      <w:pPr>
        <w:pStyle w:val="nornale"/>
      </w:pPr>
      <w:r>
        <w:t xml:space="preserve">L'objectif de cette partie est de simuler les performances du </w:t>
      </w:r>
      <w:r w:rsidR="0063586D">
        <w:t>système en régime transitoire</w:t>
      </w:r>
      <w:r w:rsidR="00D27D55">
        <w:t xml:space="preserve"> à vide (levier escamoté).</w:t>
      </w:r>
    </w:p>
    <w:p w14:paraId="54BA927A" w14:textId="77777777" w:rsidR="000D12DD" w:rsidRPr="00044D1A" w:rsidRDefault="000D12DD" w:rsidP="000D12DD">
      <w:pPr>
        <w:pStyle w:val="nornale"/>
      </w:pPr>
    </w:p>
    <w:p w14:paraId="149235AE" w14:textId="1E76AC21" w:rsidR="000D12DD" w:rsidRDefault="000D12DD" w:rsidP="000D12DD">
      <w:pPr>
        <w:pStyle w:val="nornale"/>
        <w:numPr>
          <w:ilvl w:val="0"/>
          <w:numId w:val="17"/>
        </w:numPr>
        <w:rPr>
          <w:color w:val="0000FF"/>
        </w:rPr>
      </w:pPr>
      <w:r w:rsidRPr="00044D1A">
        <w:rPr>
          <w:color w:val="0000FF"/>
        </w:rPr>
        <w:t xml:space="preserve">Ouvrir le fichier </w:t>
      </w:r>
      <w:r>
        <w:rPr>
          <w:color w:val="0000FF"/>
        </w:rPr>
        <w:t>"</w:t>
      </w:r>
      <w:proofErr w:type="spellStart"/>
      <w:r w:rsidR="0063586D" w:rsidRPr="0063586D">
        <w:rPr>
          <w:color w:val="0000FF"/>
        </w:rPr>
        <w:t>mo</w:t>
      </w:r>
      <w:r w:rsidR="0063586D">
        <w:rPr>
          <w:color w:val="0000FF"/>
        </w:rPr>
        <w:t>dèle</w:t>
      </w:r>
      <w:proofErr w:type="spellEnd"/>
      <w:r w:rsidR="0063586D">
        <w:rPr>
          <w:color w:val="0000FF"/>
        </w:rPr>
        <w:t xml:space="preserve"> banc MCC </w:t>
      </w:r>
      <w:proofErr w:type="spellStart"/>
      <w:r w:rsidR="0063586D">
        <w:rPr>
          <w:color w:val="0000FF"/>
        </w:rPr>
        <w:t>arret</w:t>
      </w:r>
      <w:proofErr w:type="spellEnd"/>
      <w:r w:rsidR="0063586D">
        <w:rPr>
          <w:color w:val="0000FF"/>
        </w:rPr>
        <w:t xml:space="preserve"> </w:t>
      </w:r>
      <w:proofErr w:type="spellStart"/>
      <w:r w:rsidR="0063586D">
        <w:rPr>
          <w:color w:val="0000FF"/>
        </w:rPr>
        <w:t>moteur</w:t>
      </w:r>
      <w:r w:rsidR="00B503BD">
        <w:rPr>
          <w:color w:val="0000FF"/>
        </w:rPr>
        <w:t>_</w:t>
      </w:r>
      <w:proofErr w:type="gramStart"/>
      <w:r w:rsidR="00B503BD">
        <w:rPr>
          <w:color w:val="0000FF"/>
        </w:rPr>
        <w:t>élèves</w:t>
      </w:r>
      <w:r w:rsidR="0063586D" w:rsidRPr="0063586D">
        <w:rPr>
          <w:color w:val="0000FF"/>
        </w:rPr>
        <w:t>.zcos</w:t>
      </w:r>
      <w:proofErr w:type="spellEnd"/>
      <w:proofErr w:type="gramEnd"/>
      <w:r>
        <w:rPr>
          <w:color w:val="0000FF"/>
        </w:rPr>
        <w:t>"</w:t>
      </w:r>
    </w:p>
    <w:p w14:paraId="48220224" w14:textId="77777777" w:rsidR="000D12DD" w:rsidRDefault="00360AAF" w:rsidP="000D12DD">
      <w:pPr>
        <w:pStyle w:val="nornale"/>
        <w:numPr>
          <w:ilvl w:val="0"/>
          <w:numId w:val="17"/>
        </w:numPr>
        <w:rPr>
          <w:color w:val="0000FF"/>
        </w:rPr>
      </w:pPr>
      <w:r w:rsidRPr="00185E63">
        <w:rPr>
          <w:noProof/>
          <w:color w:val="0000FF"/>
          <w:lang w:eastAsia="fr-FR" w:bidi="ar-SA"/>
        </w:rPr>
        <w:drawing>
          <wp:anchor distT="0" distB="0" distL="114300" distR="114300" simplePos="0" relativeHeight="251728896" behindDoc="0" locked="0" layoutInCell="1" allowOverlap="1" wp14:anchorId="01253FA8" wp14:editId="0D07C59C">
            <wp:simplePos x="0" y="0"/>
            <wp:positionH relativeFrom="column">
              <wp:posOffset>4845685</wp:posOffset>
            </wp:positionH>
            <wp:positionV relativeFrom="paragraph">
              <wp:posOffset>26670</wp:posOffset>
            </wp:positionV>
            <wp:extent cx="1663065" cy="1066165"/>
            <wp:effectExtent l="0" t="0" r="0" b="635"/>
            <wp:wrapSquare wrapText="bothSides"/>
            <wp:docPr id="23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065" cy="1066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D12DD">
        <w:rPr>
          <w:noProof/>
          <w:color w:val="0000FF"/>
          <w:lang w:eastAsia="fr-FR" w:bidi="ar-SA"/>
        </w:rPr>
        <w:drawing>
          <wp:anchor distT="0" distB="0" distL="114300" distR="114300" simplePos="0" relativeHeight="251727872" behindDoc="0" locked="0" layoutInCell="1" allowOverlap="1" wp14:anchorId="7E34B745" wp14:editId="4767DBB1">
            <wp:simplePos x="0" y="0"/>
            <wp:positionH relativeFrom="column">
              <wp:posOffset>2970530</wp:posOffset>
            </wp:positionH>
            <wp:positionV relativeFrom="paragraph">
              <wp:posOffset>67945</wp:posOffset>
            </wp:positionV>
            <wp:extent cx="426720" cy="457835"/>
            <wp:effectExtent l="0" t="0" r="5080" b="0"/>
            <wp:wrapSquare wrapText="bothSides"/>
            <wp:docPr id="23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" cy="457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D12DD">
        <w:rPr>
          <w:color w:val="0000FF"/>
        </w:rPr>
        <w:t>Paramétrez :</w:t>
      </w:r>
    </w:p>
    <w:p w14:paraId="5BB9062E" w14:textId="77777777" w:rsidR="000D12DD" w:rsidRDefault="000D12DD" w:rsidP="000D12DD">
      <w:pPr>
        <w:pStyle w:val="nornale"/>
        <w:numPr>
          <w:ilvl w:val="1"/>
          <w:numId w:val="17"/>
        </w:numPr>
        <w:rPr>
          <w:color w:val="0000FF"/>
        </w:rPr>
      </w:pPr>
      <w:r>
        <w:rPr>
          <w:color w:val="0000FF"/>
        </w:rPr>
        <w:t>10 V DC pour l'alimentation moteur</w:t>
      </w:r>
    </w:p>
    <w:p w14:paraId="642EEA26" w14:textId="77777777" w:rsidR="000D12DD" w:rsidRDefault="000D12DD" w:rsidP="000D12DD">
      <w:pPr>
        <w:pStyle w:val="nornale"/>
        <w:ind w:left="720"/>
        <w:rPr>
          <w:color w:val="0000FF"/>
        </w:rPr>
      </w:pPr>
    </w:p>
    <w:p w14:paraId="76D9B308" w14:textId="77777777" w:rsidR="000D12DD" w:rsidRDefault="000D12DD" w:rsidP="000D12DD">
      <w:pPr>
        <w:pStyle w:val="nornale"/>
        <w:ind w:left="720"/>
        <w:rPr>
          <w:color w:val="0000FF"/>
        </w:rPr>
      </w:pPr>
    </w:p>
    <w:p w14:paraId="18B62415" w14:textId="77777777" w:rsidR="000D12DD" w:rsidRDefault="000D12DD" w:rsidP="000D12DD">
      <w:pPr>
        <w:pStyle w:val="nornale"/>
        <w:numPr>
          <w:ilvl w:val="1"/>
          <w:numId w:val="17"/>
        </w:numPr>
        <w:rPr>
          <w:color w:val="0000FF"/>
        </w:rPr>
      </w:pPr>
      <w:r>
        <w:rPr>
          <w:color w:val="0000FF"/>
        </w:rPr>
        <w:t xml:space="preserve">Modifiez les caractéristiques du moteur R et k, </w:t>
      </w:r>
      <w:r w:rsidR="0063586D">
        <w:rPr>
          <w:color w:val="0000FF"/>
        </w:rPr>
        <w:t>déterminé</w:t>
      </w:r>
      <w:r w:rsidR="00D27D55">
        <w:rPr>
          <w:color w:val="0000FF"/>
        </w:rPr>
        <w:t xml:space="preserve">es dans la première partie puis L et </w:t>
      </w:r>
      <w:proofErr w:type="spellStart"/>
      <w:r w:rsidR="00D27D55">
        <w:rPr>
          <w:color w:val="0000FF"/>
        </w:rPr>
        <w:t>J</w:t>
      </w:r>
      <w:r w:rsidR="00D27D55" w:rsidRPr="00D27D55">
        <w:rPr>
          <w:color w:val="0000FF"/>
          <w:vertAlign w:val="subscript"/>
        </w:rPr>
        <w:t>rotor</w:t>
      </w:r>
      <w:proofErr w:type="spellEnd"/>
    </w:p>
    <w:p w14:paraId="1E92FBF1" w14:textId="77777777" w:rsidR="000D12DD" w:rsidRDefault="000D12DD" w:rsidP="00360AAF">
      <w:pPr>
        <w:pStyle w:val="nornale"/>
        <w:rPr>
          <w:color w:val="0000FF"/>
        </w:rPr>
      </w:pPr>
    </w:p>
    <w:p w14:paraId="07D81CE1" w14:textId="77777777" w:rsidR="000D12DD" w:rsidRDefault="000D12DD" w:rsidP="000D12DD">
      <w:pPr>
        <w:pStyle w:val="nornale"/>
        <w:numPr>
          <w:ilvl w:val="1"/>
          <w:numId w:val="17"/>
        </w:numPr>
        <w:rPr>
          <w:color w:val="0000FF"/>
        </w:rPr>
      </w:pPr>
      <w:r>
        <w:rPr>
          <w:color w:val="0000FF"/>
        </w:rPr>
        <w:lastRenderedPageBreak/>
        <w:t xml:space="preserve">Modifiez les constantes du coefficient de frottement visqueux </w:t>
      </w:r>
      <w:r w:rsidRPr="002A6842">
        <w:rPr>
          <w:i/>
          <w:color w:val="0000FF"/>
        </w:rPr>
        <w:t>f</w:t>
      </w:r>
      <w:r>
        <w:rPr>
          <w:color w:val="0000FF"/>
        </w:rPr>
        <w:t xml:space="preserve">, et du couple de frottement sec </w:t>
      </w:r>
      <w:proofErr w:type="spellStart"/>
      <w:r>
        <w:rPr>
          <w:color w:val="0000FF"/>
        </w:rPr>
        <w:t>C</w:t>
      </w:r>
      <w:r w:rsidRPr="002A6842">
        <w:rPr>
          <w:color w:val="0000FF"/>
          <w:vertAlign w:val="subscript"/>
        </w:rPr>
        <w:t>fs</w:t>
      </w:r>
      <w:proofErr w:type="spellEnd"/>
      <w:r w:rsidR="00D27D55">
        <w:rPr>
          <w:color w:val="0000FF"/>
        </w:rPr>
        <w:t>, déterminées dans la première partie</w:t>
      </w:r>
    </w:p>
    <w:p w14:paraId="768FFD46" w14:textId="77777777" w:rsidR="000D12DD" w:rsidRDefault="00D27D55" w:rsidP="000D12DD">
      <w:pPr>
        <w:pStyle w:val="nornale"/>
        <w:numPr>
          <w:ilvl w:val="1"/>
          <w:numId w:val="17"/>
        </w:numPr>
        <w:rPr>
          <w:color w:val="0000FF"/>
        </w:rPr>
      </w:pPr>
      <w:r>
        <w:rPr>
          <w:color w:val="0000FF"/>
        </w:rPr>
        <w:t>M</w:t>
      </w:r>
      <w:r w:rsidR="000D12DD">
        <w:rPr>
          <w:color w:val="0000FF"/>
        </w:rPr>
        <w:t>odifiez l'inertie de l'arbre tournant</w:t>
      </w:r>
    </w:p>
    <w:p w14:paraId="0CF451CE" w14:textId="77777777" w:rsidR="000D12DD" w:rsidRDefault="000D12DD" w:rsidP="000D12DD">
      <w:pPr>
        <w:pStyle w:val="nornale"/>
        <w:rPr>
          <w:color w:val="0000FF"/>
        </w:rPr>
      </w:pPr>
    </w:p>
    <w:p w14:paraId="13F30A8E" w14:textId="77777777" w:rsidR="00D27D55" w:rsidRPr="00D27D55" w:rsidRDefault="00D27D55" w:rsidP="00D27D55">
      <w:pPr>
        <w:pStyle w:val="nornale"/>
      </w:pPr>
      <w:r w:rsidRPr="00D27D55">
        <w:t>Votre Simulation est prête</w:t>
      </w:r>
    </w:p>
    <w:p w14:paraId="6DE89E55" w14:textId="77777777" w:rsidR="000D12DD" w:rsidRDefault="000D12DD" w:rsidP="000D12DD">
      <w:pPr>
        <w:pStyle w:val="nornale"/>
      </w:pPr>
    </w:p>
    <w:p w14:paraId="100F1E4A" w14:textId="1A25CFB6" w:rsidR="000D12DD" w:rsidRDefault="00D27D55" w:rsidP="00D27D55">
      <w:pPr>
        <w:pStyle w:val="nornale"/>
        <w:numPr>
          <w:ilvl w:val="0"/>
          <w:numId w:val="17"/>
        </w:numPr>
        <w:rPr>
          <w:color w:val="0000FF"/>
        </w:rPr>
      </w:pPr>
      <w:r>
        <w:rPr>
          <w:color w:val="0000FF"/>
        </w:rPr>
        <w:t>Exécutez la simulation du fichier "</w:t>
      </w:r>
      <w:proofErr w:type="spellStart"/>
      <w:r w:rsidRPr="0063586D">
        <w:rPr>
          <w:color w:val="0000FF"/>
        </w:rPr>
        <w:t>mo</w:t>
      </w:r>
      <w:r>
        <w:rPr>
          <w:color w:val="0000FF"/>
        </w:rPr>
        <w:t>dèle</w:t>
      </w:r>
      <w:proofErr w:type="spellEnd"/>
      <w:r>
        <w:rPr>
          <w:color w:val="0000FF"/>
        </w:rPr>
        <w:t xml:space="preserve"> banc MCC </w:t>
      </w:r>
      <w:proofErr w:type="spellStart"/>
      <w:r>
        <w:rPr>
          <w:color w:val="0000FF"/>
        </w:rPr>
        <w:t>arret</w:t>
      </w:r>
      <w:proofErr w:type="spellEnd"/>
      <w:r>
        <w:rPr>
          <w:color w:val="0000FF"/>
        </w:rPr>
        <w:t xml:space="preserve"> </w:t>
      </w:r>
      <w:proofErr w:type="spellStart"/>
      <w:r>
        <w:rPr>
          <w:color w:val="0000FF"/>
        </w:rPr>
        <w:t>moteur</w:t>
      </w:r>
      <w:r w:rsidR="00251F2C">
        <w:rPr>
          <w:color w:val="0000FF"/>
        </w:rPr>
        <w:t>_</w:t>
      </w:r>
      <w:proofErr w:type="gramStart"/>
      <w:r w:rsidR="00251F2C">
        <w:rPr>
          <w:color w:val="0000FF"/>
        </w:rPr>
        <w:t>élèves</w:t>
      </w:r>
      <w:r w:rsidRPr="0063586D">
        <w:rPr>
          <w:color w:val="0000FF"/>
        </w:rPr>
        <w:t>.zcos</w:t>
      </w:r>
      <w:proofErr w:type="spellEnd"/>
      <w:proofErr w:type="gramEnd"/>
      <w:r>
        <w:rPr>
          <w:color w:val="0000FF"/>
        </w:rPr>
        <w:t xml:space="preserve"> "</w:t>
      </w:r>
    </w:p>
    <w:p w14:paraId="2F09B6A7" w14:textId="094A07CF" w:rsidR="00D27D55" w:rsidRPr="00D27D55" w:rsidRDefault="00D27D55" w:rsidP="00D27D55">
      <w:pPr>
        <w:pStyle w:val="nornale"/>
        <w:numPr>
          <w:ilvl w:val="0"/>
          <w:numId w:val="17"/>
        </w:numPr>
        <w:rPr>
          <w:color w:val="0000FF"/>
        </w:rPr>
      </w:pPr>
      <w:r>
        <w:rPr>
          <w:color w:val="0000FF"/>
        </w:rPr>
        <w:t xml:space="preserve">Observez la courbe de </w:t>
      </w:r>
      <w:proofErr w:type="spellStart"/>
      <w:r>
        <w:rPr>
          <w:color w:val="0000FF"/>
        </w:rPr>
        <w:t>N</w:t>
      </w:r>
      <w:r w:rsidR="0094311F">
        <w:rPr>
          <w:color w:val="0000FF"/>
          <w:vertAlign w:val="subscript"/>
        </w:rPr>
        <w:t>réducteur</w:t>
      </w:r>
      <w:proofErr w:type="spellEnd"/>
    </w:p>
    <w:p w14:paraId="22B1003C" w14:textId="77777777" w:rsidR="000D12DD" w:rsidRDefault="000D12DD" w:rsidP="000D12DD">
      <w:pPr>
        <w:pStyle w:val="nornale"/>
      </w:pPr>
    </w:p>
    <w:p w14:paraId="7B62AFEC" w14:textId="5A47C377" w:rsidR="00D27D55" w:rsidRDefault="00D27D55" w:rsidP="00D27D55">
      <w:pPr>
        <w:pStyle w:val="Question"/>
      </w:pPr>
      <w:r w:rsidRPr="00663BA9">
        <w:rPr>
          <w:noProof/>
          <w:lang w:eastAsia="fr-FR" w:bidi="ar-SA"/>
        </w:rPr>
        <w:drawing>
          <wp:anchor distT="0" distB="0" distL="114300" distR="114300" simplePos="0" relativeHeight="251730944" behindDoc="0" locked="0" layoutInCell="1" allowOverlap="1" wp14:anchorId="7663EA7E" wp14:editId="7227D1C4">
            <wp:simplePos x="0" y="0"/>
            <wp:positionH relativeFrom="column">
              <wp:posOffset>6167755</wp:posOffset>
            </wp:positionH>
            <wp:positionV relativeFrom="paragraph">
              <wp:posOffset>67945</wp:posOffset>
            </wp:positionV>
            <wp:extent cx="459105" cy="252730"/>
            <wp:effectExtent l="0" t="0" r="0" b="1270"/>
            <wp:wrapSquare wrapText="bothSides"/>
            <wp:docPr id="235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" cy="252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 xml:space="preserve">Ajoutez les </w:t>
      </w:r>
      <w:proofErr w:type="spellStart"/>
      <w:r>
        <w:t>datatip</w:t>
      </w:r>
      <w:proofErr w:type="spellEnd"/>
      <w:r>
        <w:t xml:space="preserve"> sur les courbes de </w:t>
      </w:r>
      <w:proofErr w:type="spellStart"/>
      <w:r>
        <w:t>N</w:t>
      </w:r>
      <w:r w:rsidR="0094311F">
        <w:rPr>
          <w:vertAlign w:val="subscript"/>
        </w:rPr>
        <w:t>réducteur</w:t>
      </w:r>
      <w:proofErr w:type="spellEnd"/>
      <w:r>
        <w:t xml:space="preserve"> dans les phases de régime établi,</w:t>
      </w:r>
      <w:r w:rsidR="00927A00">
        <w:t xml:space="preserve"> comparez cette valeur avec vos résultats expérimentaux. P</w:t>
      </w:r>
      <w:r>
        <w:t>uis collez ci-dessous vos courbes de résultats.</w:t>
      </w:r>
    </w:p>
    <w:p w14:paraId="1403DE6F" w14:textId="77777777" w:rsidR="00AA1C8C" w:rsidRDefault="00AA1C8C" w:rsidP="000D12DD">
      <w:pPr>
        <w:pStyle w:val="nornale"/>
      </w:pPr>
    </w:p>
    <w:p w14:paraId="7378F8CD" w14:textId="77777777" w:rsidR="003F3F57" w:rsidRDefault="003F3F57" w:rsidP="000D12DD">
      <w:pPr>
        <w:pStyle w:val="nornale"/>
      </w:pPr>
    </w:p>
    <w:p w14:paraId="02EDBE52" w14:textId="022327FE" w:rsidR="001C61A1" w:rsidRDefault="001C61A1" w:rsidP="001C61A1">
      <w:pPr>
        <w:pStyle w:val="Question"/>
      </w:pPr>
      <w:r>
        <w:t xml:space="preserve">Relevez, sur les résultats de la simulation de </w:t>
      </w:r>
      <w:proofErr w:type="spellStart"/>
      <w:r>
        <w:t>N</w:t>
      </w:r>
      <w:r w:rsidR="0094311F">
        <w:rPr>
          <w:vertAlign w:val="subscript"/>
        </w:rPr>
        <w:t>réducteur</w:t>
      </w:r>
      <w:proofErr w:type="spellEnd"/>
      <w:r>
        <w:t>, le temps d'arrêt du moteur.</w:t>
      </w:r>
    </w:p>
    <w:p w14:paraId="75AB0E5A" w14:textId="77777777" w:rsidR="001D0CF8" w:rsidRDefault="001D0CF8" w:rsidP="001C61A1">
      <w:pPr>
        <w:pStyle w:val="Rponses"/>
      </w:pPr>
    </w:p>
    <w:p w14:paraId="7082254E" w14:textId="58D511F8" w:rsidR="00F36736" w:rsidRDefault="00F36736" w:rsidP="00F36736">
      <w:pPr>
        <w:pStyle w:val="Rponses"/>
      </w:pPr>
      <w:proofErr w:type="spellStart"/>
      <w:proofErr w:type="gramStart"/>
      <w:r>
        <w:t>t</w:t>
      </w:r>
      <w:r>
        <w:rPr>
          <w:vertAlign w:val="subscript"/>
        </w:rPr>
        <w:t>arrêt</w:t>
      </w:r>
      <w:proofErr w:type="spellEnd"/>
      <w:proofErr w:type="gramEnd"/>
      <w:r>
        <w:t xml:space="preserve"> = </w:t>
      </w:r>
      <w:r w:rsidR="00AD5962">
        <w:t>s</w:t>
      </w:r>
    </w:p>
    <w:p w14:paraId="3E52863D" w14:textId="77777777" w:rsidR="003F3F57" w:rsidRDefault="003F3F57" w:rsidP="001C61A1">
      <w:pPr>
        <w:pStyle w:val="Rponses"/>
      </w:pPr>
    </w:p>
    <w:p w14:paraId="7EF4A028" w14:textId="77777777" w:rsidR="001D0CF8" w:rsidRDefault="001D0CF8" w:rsidP="001D0CF8">
      <w:pPr>
        <w:pStyle w:val="Question"/>
      </w:pPr>
      <w:r>
        <w:t xml:space="preserve">Calculez </w:t>
      </w:r>
      <w:r w:rsidRPr="00DA4884">
        <w:t xml:space="preserve">l'écart relatif </w:t>
      </w:r>
      <w:r>
        <w:t>(en %) par rapport aux performances issues des expérimentations, pour le temps d'arrêt (à vide).</w:t>
      </w:r>
    </w:p>
    <w:p w14:paraId="6B763E26" w14:textId="77777777" w:rsidR="001D0CF8" w:rsidRPr="00AD5962" w:rsidRDefault="001D0CF8" w:rsidP="001D0CF8">
      <w:pPr>
        <w:pStyle w:val="Rponses"/>
        <w:rPr>
          <w:color w:val="auto"/>
          <w:szCs w:val="20"/>
        </w:rPr>
      </w:pPr>
    </w:p>
    <w:p w14:paraId="3C208F46" w14:textId="77777777" w:rsidR="00AD5962" w:rsidRDefault="00AD5962" w:rsidP="001D0CF8">
      <w:pPr>
        <w:pStyle w:val="Rponses"/>
      </w:pPr>
    </w:p>
    <w:p w14:paraId="48253AFC" w14:textId="77777777" w:rsidR="00AD5962" w:rsidRPr="00AD5962" w:rsidRDefault="00AD5962" w:rsidP="001D0CF8">
      <w:pPr>
        <w:pStyle w:val="Rponses"/>
      </w:pPr>
    </w:p>
    <w:p w14:paraId="323B1790" w14:textId="77777777" w:rsidR="001D0CF8" w:rsidRDefault="001D0CF8" w:rsidP="001D0CF8">
      <w:pPr>
        <w:pStyle w:val="Rponses"/>
        <w:rPr>
          <w:rFonts w:asciiTheme="majorHAnsi" w:eastAsiaTheme="majorEastAsia" w:hAnsiTheme="majorHAnsi" w:cstheme="majorBidi"/>
          <w:b/>
          <w:bCs/>
          <w:i w:val="0"/>
          <w:color w:val="4F81BD" w:themeColor="accent1"/>
          <w:kern w:val="0"/>
          <w:lang w:eastAsia="fr-FR" w:bidi="ar-SA"/>
        </w:rPr>
      </w:pPr>
      <w:r>
        <w:rPr>
          <w:rFonts w:asciiTheme="majorHAnsi" w:eastAsiaTheme="majorEastAsia" w:hAnsiTheme="majorHAnsi" w:cstheme="majorBidi"/>
          <w:b/>
          <w:bCs/>
          <w:i w:val="0"/>
          <w:color w:val="4F81BD" w:themeColor="accent1"/>
          <w:kern w:val="0"/>
          <w:lang w:eastAsia="fr-FR" w:bidi="ar-SA"/>
        </w:rPr>
        <w:t>Conclusion</w:t>
      </w:r>
    </w:p>
    <w:p w14:paraId="2003CE8C" w14:textId="77777777" w:rsidR="001D0CF8" w:rsidRDefault="001D0CF8" w:rsidP="001D0CF8">
      <w:pPr>
        <w:pStyle w:val="Rponses"/>
        <w:rPr>
          <w:rFonts w:asciiTheme="majorHAnsi" w:eastAsiaTheme="majorEastAsia" w:hAnsiTheme="majorHAnsi" w:cstheme="majorBidi"/>
          <w:b/>
          <w:bCs/>
          <w:i w:val="0"/>
          <w:color w:val="4F81BD" w:themeColor="accent1"/>
          <w:kern w:val="0"/>
          <w:lang w:eastAsia="fr-FR" w:bidi="ar-SA"/>
        </w:rPr>
      </w:pPr>
    </w:p>
    <w:p w14:paraId="4D17A587" w14:textId="77777777" w:rsidR="001D0CF8" w:rsidRDefault="001D0CF8" w:rsidP="001D0CF8">
      <w:pPr>
        <w:pStyle w:val="Question"/>
      </w:pPr>
      <w:r>
        <w:t>Concluez sur la validité du modèle proposé</w:t>
      </w:r>
      <w:r w:rsidR="0089788A">
        <w:t xml:space="preserve"> pour déterminer les temps </w:t>
      </w:r>
      <w:r w:rsidR="002A3AE6">
        <w:t>en régime transitoire.</w:t>
      </w:r>
    </w:p>
    <w:p w14:paraId="78022FF5" w14:textId="77777777" w:rsidR="003F3F57" w:rsidRDefault="003F3F57" w:rsidP="001C61A1">
      <w:pPr>
        <w:pStyle w:val="Rponses"/>
      </w:pPr>
    </w:p>
    <w:p w14:paraId="5754A51F" w14:textId="77777777" w:rsidR="00AD5962" w:rsidRDefault="00AD5962" w:rsidP="001C61A1">
      <w:pPr>
        <w:pStyle w:val="Rponses"/>
      </w:pPr>
    </w:p>
    <w:p w14:paraId="06F6CB1C" w14:textId="77777777" w:rsidR="002A3AE6" w:rsidRDefault="002A3AE6" w:rsidP="001C61A1">
      <w:pPr>
        <w:pStyle w:val="Rponses"/>
      </w:pPr>
    </w:p>
    <w:p w14:paraId="44DAA373" w14:textId="57BFC033" w:rsidR="002A3AE6" w:rsidRDefault="00C20324" w:rsidP="002A3AE6">
      <w:pPr>
        <w:pStyle w:val="Niv1"/>
      </w:pPr>
      <w:r>
        <w:rPr>
          <w:noProof/>
        </w:rPr>
        <w:t>Synthèse</w:t>
      </w:r>
    </w:p>
    <w:p w14:paraId="12BD480D" w14:textId="77777777" w:rsidR="002A3AE6" w:rsidRDefault="002A3AE6" w:rsidP="00541350">
      <w:pPr>
        <w:pStyle w:val="nornale"/>
      </w:pPr>
      <w:bookmarkStart w:id="2" w:name="_GoBack"/>
      <w:bookmarkEnd w:id="2"/>
    </w:p>
    <w:p w14:paraId="0281C2F7" w14:textId="77777777" w:rsidR="00541350" w:rsidRDefault="00541350" w:rsidP="00541350">
      <w:pPr>
        <w:pStyle w:val="nornale"/>
      </w:pPr>
      <w:r>
        <w:t>L'objectif de cette dernière partie est de faire une synthèse concernant le modèle multi physique du banc de mesure.</w:t>
      </w:r>
    </w:p>
    <w:p w14:paraId="47211F99" w14:textId="77777777" w:rsidR="00541350" w:rsidRPr="00044D1A" w:rsidRDefault="00541350" w:rsidP="00541350">
      <w:pPr>
        <w:pStyle w:val="nornale"/>
      </w:pPr>
    </w:p>
    <w:p w14:paraId="5CC60E51" w14:textId="5ED58983" w:rsidR="000E0629" w:rsidRDefault="000E0629" w:rsidP="000E0629">
      <w:pPr>
        <w:pStyle w:val="nornale"/>
        <w:numPr>
          <w:ilvl w:val="0"/>
          <w:numId w:val="17"/>
        </w:numPr>
        <w:rPr>
          <w:color w:val="0000FF"/>
        </w:rPr>
      </w:pPr>
      <w:r>
        <w:rPr>
          <w:color w:val="0000FF"/>
        </w:rPr>
        <w:t>Reprenez</w:t>
      </w:r>
      <w:r w:rsidR="00541350" w:rsidRPr="00044D1A">
        <w:rPr>
          <w:color w:val="0000FF"/>
        </w:rPr>
        <w:t xml:space="preserve"> le fichier </w:t>
      </w:r>
      <w:r w:rsidR="00541350">
        <w:rPr>
          <w:color w:val="0000FF"/>
        </w:rPr>
        <w:t>"</w:t>
      </w:r>
      <w:r w:rsidR="00103F6D" w:rsidRPr="00103F6D">
        <w:rPr>
          <w:color w:val="0000FF"/>
        </w:rPr>
        <w:t xml:space="preserve"> </w:t>
      </w:r>
      <w:proofErr w:type="spellStart"/>
      <w:r w:rsidR="00103F6D" w:rsidRPr="00103F6D">
        <w:rPr>
          <w:color w:val="0000FF"/>
        </w:rPr>
        <w:t>Modélisation</w:t>
      </w:r>
      <w:proofErr w:type="spellEnd"/>
      <w:r w:rsidR="00103F6D" w:rsidRPr="00103F6D">
        <w:rPr>
          <w:color w:val="0000FF"/>
        </w:rPr>
        <w:t xml:space="preserve"> </w:t>
      </w:r>
      <w:proofErr w:type="spellStart"/>
      <w:r w:rsidR="00103F6D" w:rsidRPr="00103F6D">
        <w:rPr>
          <w:color w:val="0000FF"/>
        </w:rPr>
        <w:t>motoréducteur</w:t>
      </w:r>
      <w:proofErr w:type="spellEnd"/>
      <w:r w:rsidR="00103F6D" w:rsidRPr="00103F6D">
        <w:rPr>
          <w:color w:val="0000FF"/>
        </w:rPr>
        <w:t xml:space="preserve"> banc </w:t>
      </w:r>
      <w:proofErr w:type="spellStart"/>
      <w:r w:rsidR="00103F6D" w:rsidRPr="00103F6D">
        <w:rPr>
          <w:color w:val="0000FF"/>
        </w:rPr>
        <w:t>MCC_</w:t>
      </w:r>
      <w:proofErr w:type="gramStart"/>
      <w:r w:rsidR="00103F6D" w:rsidRPr="00103F6D">
        <w:rPr>
          <w:color w:val="0000FF"/>
        </w:rPr>
        <w:t>élèves.zcos</w:t>
      </w:r>
      <w:proofErr w:type="spellEnd"/>
      <w:proofErr w:type="gramEnd"/>
      <w:r w:rsidR="00103F6D">
        <w:rPr>
          <w:color w:val="0000FF"/>
        </w:rPr>
        <w:t xml:space="preserve"> </w:t>
      </w:r>
      <w:r w:rsidR="00541350">
        <w:rPr>
          <w:color w:val="0000FF"/>
        </w:rPr>
        <w:t>"</w:t>
      </w:r>
    </w:p>
    <w:p w14:paraId="3520332F" w14:textId="77777777" w:rsidR="000E0629" w:rsidRDefault="00360AAF" w:rsidP="000E0629">
      <w:pPr>
        <w:pStyle w:val="nornale"/>
        <w:numPr>
          <w:ilvl w:val="0"/>
          <w:numId w:val="17"/>
        </w:numPr>
        <w:rPr>
          <w:color w:val="0000FF"/>
        </w:rPr>
      </w:pPr>
      <w:r>
        <w:rPr>
          <w:color w:val="0000FF"/>
        </w:rPr>
        <w:t>Remplacer les valeurs approximatives de l'inertie et de l'inductance du moteur ainsi que l'inertie de l'arbre tournant par les valeurs déterminées dans la partie précédente</w:t>
      </w:r>
    </w:p>
    <w:p w14:paraId="2F587249" w14:textId="77777777" w:rsidR="00360AAF" w:rsidRDefault="00360AAF" w:rsidP="00360AAF">
      <w:pPr>
        <w:pStyle w:val="nornale"/>
        <w:rPr>
          <w:color w:val="0000FF"/>
        </w:rPr>
      </w:pPr>
    </w:p>
    <w:p w14:paraId="6F2516AF" w14:textId="77777777" w:rsidR="00360AAF" w:rsidRDefault="00360AAF" w:rsidP="00360AAF">
      <w:pPr>
        <w:pStyle w:val="nornale"/>
      </w:pPr>
      <w:r w:rsidRPr="00360AAF">
        <w:t>Le modèle est maintenant complet</w:t>
      </w:r>
      <w:r>
        <w:t>.</w:t>
      </w:r>
    </w:p>
    <w:p w14:paraId="7CE4324E" w14:textId="77777777" w:rsidR="00360AAF" w:rsidRDefault="00360AAF" w:rsidP="00360AAF">
      <w:pPr>
        <w:pStyle w:val="nornale"/>
      </w:pPr>
    </w:p>
    <w:p w14:paraId="596AC88E" w14:textId="44D04881" w:rsidR="00360AAF" w:rsidRPr="001C57FD" w:rsidRDefault="00360AAF" w:rsidP="00360AAF">
      <w:pPr>
        <w:pStyle w:val="nornale"/>
        <w:numPr>
          <w:ilvl w:val="0"/>
          <w:numId w:val="17"/>
        </w:numPr>
        <w:rPr>
          <w:color w:val="0000FF"/>
        </w:rPr>
      </w:pPr>
      <w:r>
        <w:rPr>
          <w:color w:val="0000FF"/>
        </w:rPr>
        <w:t>Exécutez la simulation et</w:t>
      </w:r>
      <w:r w:rsidR="005A16C2">
        <w:rPr>
          <w:color w:val="0000FF"/>
        </w:rPr>
        <w:t xml:space="preserve"> </w:t>
      </w:r>
      <w:r>
        <w:rPr>
          <w:color w:val="0000FF"/>
        </w:rPr>
        <w:t>a</w:t>
      </w:r>
      <w:r w:rsidRPr="001C57FD">
        <w:rPr>
          <w:color w:val="0000FF"/>
        </w:rPr>
        <w:t>nalysez les courbes obtenues</w:t>
      </w:r>
    </w:p>
    <w:p w14:paraId="709CD0EA" w14:textId="77777777" w:rsidR="00541350" w:rsidRDefault="00541350" w:rsidP="00541350">
      <w:pPr>
        <w:pStyle w:val="nornale"/>
      </w:pPr>
    </w:p>
    <w:p w14:paraId="4B079F56" w14:textId="77777777" w:rsidR="00360AAF" w:rsidRDefault="00360AAF" w:rsidP="00360AAF">
      <w:pPr>
        <w:pStyle w:val="Question"/>
      </w:pPr>
      <w:r>
        <w:t>Comparez ces résultats avec ceux obtenus à la question 4</w:t>
      </w:r>
      <w:r w:rsidR="00F91185">
        <w:t>.</w:t>
      </w:r>
    </w:p>
    <w:p w14:paraId="714666BF" w14:textId="77777777" w:rsidR="00777307" w:rsidRDefault="00777307" w:rsidP="00541350">
      <w:pPr>
        <w:pStyle w:val="nornale"/>
      </w:pPr>
    </w:p>
    <w:p w14:paraId="654F6C5A" w14:textId="77777777" w:rsidR="00AD5962" w:rsidRDefault="00AD5962" w:rsidP="00541350">
      <w:pPr>
        <w:pStyle w:val="nornale"/>
      </w:pPr>
    </w:p>
    <w:p w14:paraId="32FCAD96" w14:textId="77777777" w:rsidR="00AD5962" w:rsidRDefault="00AD5962" w:rsidP="00541350">
      <w:pPr>
        <w:pStyle w:val="nornale"/>
      </w:pPr>
    </w:p>
    <w:p w14:paraId="34E09085" w14:textId="77777777" w:rsidR="00F91185" w:rsidRDefault="00F91185" w:rsidP="00F91185">
      <w:pPr>
        <w:pStyle w:val="Rponses"/>
        <w:rPr>
          <w:rFonts w:asciiTheme="majorHAnsi" w:eastAsiaTheme="majorEastAsia" w:hAnsiTheme="majorHAnsi" w:cstheme="majorBidi"/>
          <w:b/>
          <w:bCs/>
          <w:i w:val="0"/>
          <w:color w:val="4F81BD" w:themeColor="accent1"/>
          <w:kern w:val="0"/>
          <w:lang w:eastAsia="fr-FR" w:bidi="ar-SA"/>
        </w:rPr>
      </w:pPr>
      <w:r>
        <w:rPr>
          <w:rFonts w:asciiTheme="majorHAnsi" w:eastAsiaTheme="majorEastAsia" w:hAnsiTheme="majorHAnsi" w:cstheme="majorBidi"/>
          <w:b/>
          <w:bCs/>
          <w:i w:val="0"/>
          <w:color w:val="4F81BD" w:themeColor="accent1"/>
          <w:kern w:val="0"/>
          <w:lang w:eastAsia="fr-FR" w:bidi="ar-SA"/>
        </w:rPr>
        <w:t>Conclusion</w:t>
      </w:r>
    </w:p>
    <w:p w14:paraId="2614FDC8" w14:textId="77777777" w:rsidR="00B53414" w:rsidRDefault="00B53414" w:rsidP="00F91185">
      <w:pPr>
        <w:pStyle w:val="Rponses"/>
        <w:rPr>
          <w:rFonts w:asciiTheme="majorHAnsi" w:eastAsiaTheme="majorEastAsia" w:hAnsiTheme="majorHAnsi" w:cstheme="majorBidi"/>
          <w:b/>
          <w:bCs/>
          <w:i w:val="0"/>
          <w:color w:val="4F81BD" w:themeColor="accent1"/>
          <w:kern w:val="0"/>
          <w:lang w:eastAsia="fr-FR" w:bidi="ar-SA"/>
        </w:rPr>
      </w:pPr>
    </w:p>
    <w:p w14:paraId="0E58B5BB" w14:textId="77777777" w:rsidR="00B53414" w:rsidRDefault="00B53414" w:rsidP="00F91185">
      <w:pPr>
        <w:pStyle w:val="Rponses"/>
        <w:rPr>
          <w:rFonts w:asciiTheme="majorHAnsi" w:eastAsiaTheme="majorEastAsia" w:hAnsiTheme="majorHAnsi" w:cstheme="majorBidi"/>
          <w:b/>
          <w:bCs/>
          <w:i w:val="0"/>
          <w:color w:val="4F81BD" w:themeColor="accent1"/>
          <w:kern w:val="0"/>
          <w:lang w:eastAsia="fr-FR" w:bidi="ar-SA"/>
        </w:rPr>
      </w:pPr>
    </w:p>
    <w:p w14:paraId="7C4072C3" w14:textId="77777777" w:rsidR="00B53414" w:rsidRDefault="00B53414" w:rsidP="00B53414">
      <w:pPr>
        <w:pStyle w:val="Question"/>
      </w:pPr>
      <w:r>
        <w:t>Justifiez les écarts entre les performances mesurées et les performances simulées</w:t>
      </w:r>
      <w:r w:rsidR="00777307">
        <w:t xml:space="preserve"> (émettre des hypothèses)</w:t>
      </w:r>
      <w:r>
        <w:t xml:space="preserve">. </w:t>
      </w:r>
    </w:p>
    <w:p w14:paraId="4F7FAD02" w14:textId="77777777" w:rsidR="00F91185" w:rsidRDefault="00F91185" w:rsidP="00103F6D">
      <w:pPr>
        <w:pStyle w:val="Rponses"/>
      </w:pPr>
    </w:p>
    <w:p w14:paraId="701CFD77" w14:textId="77777777" w:rsidR="00B53414" w:rsidRPr="001D0CF8" w:rsidRDefault="00B53414" w:rsidP="00541350">
      <w:pPr>
        <w:pStyle w:val="nornale"/>
      </w:pPr>
    </w:p>
    <w:sectPr w:rsidR="00B53414" w:rsidRPr="001D0CF8" w:rsidSect="00C503AD">
      <w:type w:val="continuous"/>
      <w:pgSz w:w="11900" w:h="16820"/>
      <w:pgMar w:top="709" w:right="701" w:bottom="1135" w:left="851" w:header="708" w:footer="22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22F97AB" w14:textId="77777777" w:rsidR="00E02C32" w:rsidRDefault="00E02C32" w:rsidP="00FB1ED7">
      <w:r>
        <w:separator/>
      </w:r>
    </w:p>
  </w:endnote>
  <w:endnote w:type="continuationSeparator" w:id="0">
    <w:p w14:paraId="5F0BC948" w14:textId="77777777" w:rsidR="00E02C32" w:rsidRDefault="00E02C32" w:rsidP="00FB1E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Andale Sans UI">
    <w:altName w:val="Times New Roman"/>
    <w:charset w:val="00"/>
    <w:family w:val="auto"/>
    <w:pitch w:val="variable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A472565" w14:textId="77777777" w:rsidR="00B53414" w:rsidRDefault="000819B2" w:rsidP="00A95EFB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 w:rsidR="00B53414"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14:paraId="56725840" w14:textId="77777777" w:rsidR="00B53414" w:rsidRDefault="00B53414" w:rsidP="00A95EFB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AE47BB5" w14:textId="77777777" w:rsidR="00B53414" w:rsidRPr="000C1C7D" w:rsidRDefault="000819B2" w:rsidP="003503FC">
    <w:pPr>
      <w:pStyle w:val="Pieddepage1"/>
      <w:tabs>
        <w:tab w:val="left" w:pos="9781"/>
      </w:tabs>
      <w:ind w:right="360"/>
      <w:jc w:val="right"/>
      <w:rPr>
        <w:sz w:val="20"/>
        <w:szCs w:val="20"/>
      </w:rPr>
    </w:pPr>
    <w:r w:rsidRPr="000C1C7D">
      <w:rPr>
        <w:rFonts w:cs="Times New Roman"/>
        <w:sz w:val="20"/>
        <w:szCs w:val="20"/>
      </w:rPr>
      <w:fldChar w:fldCharType="begin"/>
    </w:r>
    <w:r w:rsidR="00B53414">
      <w:rPr>
        <w:rFonts w:cs="Times New Roman"/>
        <w:sz w:val="20"/>
        <w:szCs w:val="20"/>
      </w:rPr>
      <w:instrText>PAGE</w:instrText>
    </w:r>
    <w:r w:rsidRPr="000C1C7D">
      <w:rPr>
        <w:rFonts w:cs="Times New Roman"/>
        <w:sz w:val="20"/>
        <w:szCs w:val="20"/>
      </w:rPr>
      <w:fldChar w:fldCharType="separate"/>
    </w:r>
    <w:r w:rsidR="00C20324">
      <w:rPr>
        <w:rFonts w:cs="Times New Roman"/>
        <w:noProof/>
        <w:sz w:val="20"/>
        <w:szCs w:val="20"/>
      </w:rPr>
      <w:t>6</w:t>
    </w:r>
    <w:r w:rsidRPr="000C1C7D">
      <w:rPr>
        <w:rFonts w:cs="Times New Roman"/>
        <w:sz w:val="20"/>
        <w:szCs w:val="20"/>
      </w:rPr>
      <w:fldChar w:fldCharType="end"/>
    </w:r>
    <w:r w:rsidR="00B53414">
      <w:rPr>
        <w:rFonts w:cs="Times New Roman"/>
        <w:sz w:val="20"/>
        <w:szCs w:val="20"/>
      </w:rPr>
      <w:t>/</w:t>
    </w:r>
    <w:r w:rsidRPr="000C1C7D">
      <w:rPr>
        <w:rFonts w:cs="Times New Roman"/>
        <w:sz w:val="20"/>
        <w:szCs w:val="20"/>
      </w:rPr>
      <w:fldChar w:fldCharType="begin"/>
    </w:r>
    <w:r w:rsidR="00B53414">
      <w:rPr>
        <w:rFonts w:cs="Times New Roman"/>
        <w:sz w:val="20"/>
        <w:szCs w:val="20"/>
      </w:rPr>
      <w:instrText>NUMPAGES</w:instrText>
    </w:r>
    <w:r w:rsidRPr="000C1C7D">
      <w:rPr>
        <w:rFonts w:cs="Times New Roman"/>
        <w:sz w:val="20"/>
        <w:szCs w:val="20"/>
      </w:rPr>
      <w:fldChar w:fldCharType="separate"/>
    </w:r>
    <w:r w:rsidR="00C20324">
      <w:rPr>
        <w:rFonts w:cs="Times New Roman"/>
        <w:noProof/>
        <w:sz w:val="20"/>
        <w:szCs w:val="20"/>
      </w:rPr>
      <w:t>6</w:t>
    </w:r>
    <w:r w:rsidRPr="000C1C7D">
      <w:rPr>
        <w:rFonts w:cs="Times New Roman"/>
        <w:sz w:val="20"/>
        <w:szCs w:val="20"/>
      </w:rPr>
      <w:fldChar w:fldCharType="end"/>
    </w:r>
  </w:p>
  <w:p w14:paraId="6A6AA5BE" w14:textId="77777777" w:rsidR="00B53414" w:rsidRDefault="00B53414" w:rsidP="00CA7E33">
    <w:pPr>
      <w:pStyle w:val="Pieddepage"/>
      <w:tabs>
        <w:tab w:val="clear" w:pos="4536"/>
        <w:tab w:val="clear" w:pos="9072"/>
        <w:tab w:val="left" w:pos="4818"/>
      </w:tabs>
    </w:pPr>
    <w:r>
      <w:tab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27E0508" w14:textId="77777777" w:rsidR="00E02C32" w:rsidRDefault="00E02C32" w:rsidP="00FB1ED7">
      <w:r>
        <w:separator/>
      </w:r>
    </w:p>
  </w:footnote>
  <w:footnote w:type="continuationSeparator" w:id="0">
    <w:p w14:paraId="5BFCD918" w14:textId="77777777" w:rsidR="00E02C32" w:rsidRDefault="00E02C32" w:rsidP="00FB1ED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2"/>
    <w:multiLevelType w:val="multilevel"/>
    <w:tmpl w:val="00000002"/>
    <w:name w:val="Numérotation 1"/>
    <w:lvl w:ilvl="0">
      <w:start w:val="1"/>
      <w:numFmt w:val="upperRoman"/>
      <w:suff w:val="nothing"/>
      <w:lvlText w:val="%1- "/>
      <w:lvlJc w:val="left"/>
      <w:pPr>
        <w:tabs>
          <w:tab w:val="num" w:pos="0"/>
        </w:tabs>
        <w:ind w:left="283" w:hanging="283"/>
      </w:pPr>
    </w:lvl>
    <w:lvl w:ilvl="1">
      <w:start w:val="1"/>
      <w:numFmt w:val="decimal"/>
      <w:suff w:val="nothing"/>
      <w:lvlText w:val="%2- "/>
      <w:lvlJc w:val="left"/>
      <w:pPr>
        <w:tabs>
          <w:tab w:val="num" w:pos="0"/>
        </w:tabs>
        <w:ind w:left="567" w:hanging="283"/>
      </w:pPr>
    </w:lvl>
    <w:lvl w:ilvl="2">
      <w:start w:val="1"/>
      <w:numFmt w:val="lowerLetter"/>
      <w:suff w:val="nothing"/>
      <w:lvlText w:val="%3) "/>
      <w:lvlJc w:val="left"/>
      <w:pPr>
        <w:tabs>
          <w:tab w:val="num" w:pos="0"/>
        </w:tabs>
        <w:ind w:left="850" w:hanging="283"/>
      </w:pPr>
    </w:lvl>
    <w:lvl w:ilvl="3">
      <w:start w:val="1"/>
      <w:numFmt w:val="decimal"/>
      <w:suff w:val="nothing"/>
      <w:lvlText w:val="%4- "/>
      <w:lvlJc w:val="left"/>
      <w:pPr>
        <w:tabs>
          <w:tab w:val="num" w:pos="0"/>
        </w:tabs>
        <w:ind w:left="1134" w:hanging="283"/>
      </w:pPr>
    </w:lvl>
    <w:lvl w:ilvl="4">
      <w:start w:val="1"/>
      <w:numFmt w:val="decimal"/>
      <w:suff w:val="nothing"/>
      <w:lvlText w:val="%5- "/>
      <w:lvlJc w:val="left"/>
      <w:pPr>
        <w:tabs>
          <w:tab w:val="num" w:pos="0"/>
        </w:tabs>
        <w:ind w:left="1417" w:hanging="283"/>
      </w:pPr>
    </w:lvl>
    <w:lvl w:ilvl="5">
      <w:start w:val="1"/>
      <w:numFmt w:val="decimal"/>
      <w:suff w:val="nothing"/>
      <w:lvlText w:val="%6- "/>
      <w:lvlJc w:val="left"/>
      <w:pPr>
        <w:tabs>
          <w:tab w:val="num" w:pos="0"/>
        </w:tabs>
        <w:ind w:left="1701" w:hanging="283"/>
      </w:pPr>
    </w:lvl>
    <w:lvl w:ilvl="6">
      <w:start w:val="1"/>
      <w:numFmt w:val="decimal"/>
      <w:suff w:val="nothing"/>
      <w:lvlText w:val="%7- "/>
      <w:lvlJc w:val="left"/>
      <w:pPr>
        <w:tabs>
          <w:tab w:val="num" w:pos="0"/>
        </w:tabs>
        <w:ind w:left="1984" w:hanging="283"/>
      </w:pPr>
    </w:lvl>
    <w:lvl w:ilvl="7">
      <w:start w:val="1"/>
      <w:numFmt w:val="decimal"/>
      <w:suff w:val="nothing"/>
      <w:lvlText w:val="%8- "/>
      <w:lvlJc w:val="left"/>
      <w:pPr>
        <w:tabs>
          <w:tab w:val="num" w:pos="0"/>
        </w:tabs>
        <w:ind w:left="2268" w:hanging="283"/>
      </w:pPr>
    </w:lvl>
    <w:lvl w:ilvl="8">
      <w:start w:val="1"/>
      <w:numFmt w:val="decimal"/>
      <w:suff w:val="nothing"/>
      <w:lvlText w:val="%9- "/>
      <w:lvlJc w:val="left"/>
      <w:pPr>
        <w:tabs>
          <w:tab w:val="num" w:pos="0"/>
        </w:tabs>
        <w:ind w:left="2551" w:hanging="283"/>
      </w:pPr>
    </w:lvl>
  </w:abstractNum>
  <w:abstractNum w:abstractNumId="1">
    <w:nsid w:val="04427FB6"/>
    <w:multiLevelType w:val="multilevel"/>
    <w:tmpl w:val="86001998"/>
    <w:lvl w:ilvl="0">
      <w:start w:val="1"/>
      <w:numFmt w:val="bullet"/>
      <w:lvlText w:val="o"/>
      <w:lvlJc w:val="left"/>
      <w:pPr>
        <w:ind w:left="1068" w:hanging="360"/>
      </w:pPr>
      <w:rPr>
        <w:rFonts w:ascii="Courier New" w:hAnsi="Courier New" w:hint="default"/>
      </w:rPr>
    </w:lvl>
    <w:lvl w:ilvl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049E41E7"/>
    <w:multiLevelType w:val="multilevel"/>
    <w:tmpl w:val="132A855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92D2AA7"/>
    <w:multiLevelType w:val="hybridMultilevel"/>
    <w:tmpl w:val="1CE4B2C4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A4814E7"/>
    <w:multiLevelType w:val="multilevel"/>
    <w:tmpl w:val="D3AAA0E8"/>
    <w:lvl w:ilvl="0">
      <w:start w:val="1"/>
      <w:numFmt w:val="decimal"/>
      <w:pStyle w:val="Niv1"/>
      <w:lvlText w:val="%1."/>
      <w:lvlJc w:val="left"/>
      <w:pPr>
        <w:ind w:left="360" w:hanging="360"/>
      </w:pPr>
    </w:lvl>
    <w:lvl w:ilvl="1">
      <w:start w:val="1"/>
      <w:numFmt w:val="decimal"/>
      <w:pStyle w:val="Niv2"/>
      <w:lvlText w:val="%1.%2."/>
      <w:lvlJc w:val="left"/>
      <w:pPr>
        <w:ind w:left="792" w:hanging="432"/>
      </w:pPr>
    </w:lvl>
    <w:lvl w:ilvl="2">
      <w:start w:val="1"/>
      <w:numFmt w:val="decimal"/>
      <w:pStyle w:val="Niv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1367100B"/>
    <w:multiLevelType w:val="multilevel"/>
    <w:tmpl w:val="750A6730"/>
    <w:styleLink w:val="Numbering1"/>
    <w:lvl w:ilvl="0">
      <w:start w:val="1"/>
      <w:numFmt w:val="upperRoman"/>
      <w:pStyle w:val="Titre31"/>
      <w:lvlText w:val="%1)"/>
      <w:lvlJc w:val="left"/>
    </w:lvl>
    <w:lvl w:ilvl="1">
      <w:start w:val="1"/>
      <w:numFmt w:val="decimal"/>
      <w:lvlText w:val="%2)"/>
      <w:lvlJc w:val="left"/>
    </w:lvl>
    <w:lvl w:ilvl="2">
      <w:start w:val="1"/>
      <w:numFmt w:val="lowerLetter"/>
      <w:lvlText w:val="%3)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6">
    <w:nsid w:val="142D23BC"/>
    <w:multiLevelType w:val="multilevel"/>
    <w:tmpl w:val="87ECDCBE"/>
    <w:lvl w:ilvl="0">
      <w:start w:val="1"/>
      <w:numFmt w:val="upperRoman"/>
      <w:pStyle w:val="Titre-I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upperLetter"/>
      <w:pStyle w:val="Titre-A"/>
      <w:lvlText w:val="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Titre-1"/>
      <w:lvlText w:val="%3."/>
      <w:lvlJc w:val="left"/>
      <w:pPr>
        <w:tabs>
          <w:tab w:val="num" w:pos="851"/>
        </w:tabs>
        <w:ind w:left="851" w:hanging="681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777"/>
        </w:tabs>
        <w:ind w:left="454" w:hanging="397"/>
      </w:pPr>
      <w:rPr>
        <w:rFonts w:hint="default"/>
        <w:b/>
        <w:i w:val="0"/>
      </w:rPr>
    </w:lvl>
    <w:lvl w:ilvl="4">
      <w:start w:val="1"/>
      <w:numFmt w:val="none"/>
      <w:lvlText w:val="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7">
    <w:nsid w:val="18C20AA2"/>
    <w:multiLevelType w:val="hybridMultilevel"/>
    <w:tmpl w:val="132A85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1BD147E"/>
    <w:multiLevelType w:val="multilevel"/>
    <w:tmpl w:val="61903050"/>
    <w:lvl w:ilvl="0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6594B8E"/>
    <w:multiLevelType w:val="hybridMultilevel"/>
    <w:tmpl w:val="91F4CB4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B191395"/>
    <w:multiLevelType w:val="hybridMultilevel"/>
    <w:tmpl w:val="FEDE53D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E744597"/>
    <w:multiLevelType w:val="hybridMultilevel"/>
    <w:tmpl w:val="916C5E90"/>
    <w:lvl w:ilvl="0" w:tplc="55A617F4">
      <w:start w:val="1"/>
      <w:numFmt w:val="lowerLetter"/>
      <w:pStyle w:val="Style1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B5D1CC4"/>
    <w:multiLevelType w:val="hybridMultilevel"/>
    <w:tmpl w:val="61903050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FB11C71"/>
    <w:multiLevelType w:val="hybridMultilevel"/>
    <w:tmpl w:val="E6E2FED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D20798C"/>
    <w:multiLevelType w:val="hybridMultilevel"/>
    <w:tmpl w:val="86001998"/>
    <w:lvl w:ilvl="0" w:tplc="040C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5">
    <w:nsid w:val="50156C17"/>
    <w:multiLevelType w:val="hybridMultilevel"/>
    <w:tmpl w:val="0FA6A5D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28634F3"/>
    <w:multiLevelType w:val="multilevel"/>
    <w:tmpl w:val="1B6C5B9C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BDF545A"/>
    <w:multiLevelType w:val="hybridMultilevel"/>
    <w:tmpl w:val="8BC81870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CA9254F"/>
    <w:multiLevelType w:val="multilevel"/>
    <w:tmpl w:val="80129958"/>
    <w:styleLink w:val="Numbering2"/>
    <w:lvl w:ilvl="0">
      <w:start w:val="1"/>
      <w:numFmt w:val="decimal"/>
      <w:pStyle w:val="Question"/>
      <w:lvlText w:val="%1)"/>
      <w:lvlJc w:val="left"/>
      <w:pPr>
        <w:ind w:left="360" w:hanging="360"/>
      </w:pPr>
    </w:lvl>
    <w:lvl w:ilvl="1">
      <w:start w:val="2"/>
      <w:numFmt w:val="decimal"/>
      <w:lvlText w:val="%2"/>
      <w:lvlJc w:val="left"/>
    </w:lvl>
    <w:lvl w:ilvl="2">
      <w:start w:val="3"/>
      <w:numFmt w:val="decimal"/>
      <w:lvlText w:val="%3"/>
      <w:lvlJc w:val="left"/>
    </w:lvl>
    <w:lvl w:ilvl="3">
      <w:start w:val="4"/>
      <w:numFmt w:val="decimal"/>
      <w:lvlText w:val="%4"/>
      <w:lvlJc w:val="left"/>
    </w:lvl>
    <w:lvl w:ilvl="4">
      <w:start w:val="5"/>
      <w:numFmt w:val="decimal"/>
      <w:lvlText w:val="%5"/>
      <w:lvlJc w:val="left"/>
    </w:lvl>
    <w:lvl w:ilvl="5">
      <w:start w:val="6"/>
      <w:numFmt w:val="decimal"/>
      <w:lvlText w:val="%6"/>
      <w:lvlJc w:val="left"/>
    </w:lvl>
    <w:lvl w:ilvl="6">
      <w:start w:val="7"/>
      <w:numFmt w:val="decimal"/>
      <w:lvlText w:val="%7"/>
      <w:lvlJc w:val="left"/>
    </w:lvl>
    <w:lvl w:ilvl="7">
      <w:start w:val="8"/>
      <w:numFmt w:val="decimal"/>
      <w:lvlText w:val="%8"/>
      <w:lvlJc w:val="left"/>
    </w:lvl>
    <w:lvl w:ilvl="8">
      <w:start w:val="9"/>
      <w:numFmt w:val="decimal"/>
      <w:lvlText w:val="%9"/>
      <w:lvlJc w:val="left"/>
    </w:lvl>
  </w:abstractNum>
  <w:num w:numId="1">
    <w:abstractNumId w:val="4"/>
  </w:num>
  <w:num w:numId="2">
    <w:abstractNumId w:val="5"/>
  </w:num>
  <w:num w:numId="3">
    <w:abstractNumId w:val="18"/>
    <w:lvlOverride w:ilvl="0">
      <w:lvl w:ilvl="0">
        <w:start w:val="1"/>
        <w:numFmt w:val="decimal"/>
        <w:pStyle w:val="Question"/>
        <w:lvlText w:val="%1)"/>
        <w:lvlJc w:val="left"/>
        <w:pPr>
          <w:ind w:left="360" w:hanging="360"/>
        </w:pPr>
      </w:lvl>
    </w:lvlOverride>
    <w:lvlOverride w:ilvl="1">
      <w:lvl w:ilvl="1">
        <w:start w:val="2"/>
        <w:numFmt w:val="decimal"/>
        <w:lvlText w:val="%2"/>
        <w:lvlJc w:val="left"/>
      </w:lvl>
    </w:lvlOverride>
    <w:lvlOverride w:ilvl="2">
      <w:lvl w:ilvl="2">
        <w:start w:val="3"/>
        <w:numFmt w:val="decimal"/>
        <w:lvlText w:val="%3"/>
        <w:lvlJc w:val="left"/>
      </w:lvl>
    </w:lvlOverride>
    <w:lvlOverride w:ilvl="3">
      <w:lvl w:ilvl="3">
        <w:start w:val="4"/>
        <w:numFmt w:val="decimal"/>
        <w:lvlText w:val="%4"/>
        <w:lvlJc w:val="left"/>
      </w:lvl>
    </w:lvlOverride>
    <w:lvlOverride w:ilvl="4">
      <w:lvl w:ilvl="4">
        <w:start w:val="5"/>
        <w:numFmt w:val="decimal"/>
        <w:lvlText w:val="%5"/>
        <w:lvlJc w:val="left"/>
      </w:lvl>
    </w:lvlOverride>
    <w:lvlOverride w:ilvl="5">
      <w:lvl w:ilvl="5">
        <w:start w:val="6"/>
        <w:numFmt w:val="decimal"/>
        <w:lvlText w:val="%6"/>
        <w:lvlJc w:val="left"/>
      </w:lvl>
    </w:lvlOverride>
    <w:lvlOverride w:ilvl="6">
      <w:lvl w:ilvl="6">
        <w:start w:val="7"/>
        <w:numFmt w:val="decimal"/>
        <w:lvlText w:val="%7"/>
        <w:lvlJc w:val="left"/>
      </w:lvl>
    </w:lvlOverride>
    <w:lvlOverride w:ilvl="7">
      <w:lvl w:ilvl="7">
        <w:start w:val="8"/>
        <w:numFmt w:val="decimal"/>
        <w:lvlText w:val="%8"/>
        <w:lvlJc w:val="left"/>
      </w:lvl>
    </w:lvlOverride>
    <w:lvlOverride w:ilvl="8">
      <w:lvl w:ilvl="8">
        <w:start w:val="9"/>
        <w:numFmt w:val="decimal"/>
        <w:lvlText w:val="%9"/>
        <w:lvlJc w:val="left"/>
      </w:lvl>
    </w:lvlOverride>
  </w:num>
  <w:num w:numId="4">
    <w:abstractNumId w:val="18"/>
  </w:num>
  <w:num w:numId="5">
    <w:abstractNumId w:val="16"/>
  </w:num>
  <w:num w:numId="6">
    <w:abstractNumId w:val="12"/>
  </w:num>
  <w:num w:numId="7">
    <w:abstractNumId w:val="6"/>
  </w:num>
  <w:num w:numId="8">
    <w:abstractNumId w:val="11"/>
  </w:num>
  <w:num w:numId="9">
    <w:abstractNumId w:val="7"/>
  </w:num>
  <w:num w:numId="10">
    <w:abstractNumId w:val="9"/>
  </w:num>
  <w:num w:numId="11">
    <w:abstractNumId w:val="2"/>
  </w:num>
  <w:num w:numId="12">
    <w:abstractNumId w:val="3"/>
  </w:num>
  <w:num w:numId="13">
    <w:abstractNumId w:val="8"/>
  </w:num>
  <w:num w:numId="14">
    <w:abstractNumId w:val="17"/>
  </w:num>
  <w:num w:numId="15">
    <w:abstractNumId w:val="14"/>
  </w:num>
  <w:num w:numId="16">
    <w:abstractNumId w:val="1"/>
  </w:num>
  <w:num w:numId="17">
    <w:abstractNumId w:val="13"/>
  </w:num>
  <w:num w:numId="18">
    <w:abstractNumId w:val="10"/>
  </w:num>
  <w:num w:numId="19">
    <w:abstractNumId w:val="15"/>
  </w:num>
  <w:num w:numId="2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4"/>
  </w:num>
  <w:num w:numId="2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4"/>
  <w:proofState w:spelling="clean" w:grammar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drawingGridHorizontalSpacing w:val="57"/>
  <w:drawingGridVerticalSpacing w:val="57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1224"/>
    <w:rsid w:val="00002E6A"/>
    <w:rsid w:val="000042DA"/>
    <w:rsid w:val="00006CF1"/>
    <w:rsid w:val="00007084"/>
    <w:rsid w:val="00007C34"/>
    <w:rsid w:val="00010430"/>
    <w:rsid w:val="000153B9"/>
    <w:rsid w:val="000227ED"/>
    <w:rsid w:val="00023E3E"/>
    <w:rsid w:val="000246DE"/>
    <w:rsid w:val="00024A71"/>
    <w:rsid w:val="00025924"/>
    <w:rsid w:val="00026468"/>
    <w:rsid w:val="00044D1A"/>
    <w:rsid w:val="00051753"/>
    <w:rsid w:val="00055875"/>
    <w:rsid w:val="00071D05"/>
    <w:rsid w:val="00077D50"/>
    <w:rsid w:val="000819B2"/>
    <w:rsid w:val="000832B7"/>
    <w:rsid w:val="000868B0"/>
    <w:rsid w:val="00087307"/>
    <w:rsid w:val="00091A94"/>
    <w:rsid w:val="00095AAD"/>
    <w:rsid w:val="00096325"/>
    <w:rsid w:val="000A0F86"/>
    <w:rsid w:val="000A3DC2"/>
    <w:rsid w:val="000A52B4"/>
    <w:rsid w:val="000B0613"/>
    <w:rsid w:val="000B30BE"/>
    <w:rsid w:val="000B40C4"/>
    <w:rsid w:val="000B56C3"/>
    <w:rsid w:val="000C1C7D"/>
    <w:rsid w:val="000C5763"/>
    <w:rsid w:val="000C694B"/>
    <w:rsid w:val="000D12DD"/>
    <w:rsid w:val="000D18AC"/>
    <w:rsid w:val="000D339C"/>
    <w:rsid w:val="000D7F32"/>
    <w:rsid w:val="000E0629"/>
    <w:rsid w:val="000E3BEB"/>
    <w:rsid w:val="000F5C8F"/>
    <w:rsid w:val="00100C38"/>
    <w:rsid w:val="00103F6D"/>
    <w:rsid w:val="00104DA9"/>
    <w:rsid w:val="00111182"/>
    <w:rsid w:val="00122229"/>
    <w:rsid w:val="00123272"/>
    <w:rsid w:val="00124379"/>
    <w:rsid w:val="0013171F"/>
    <w:rsid w:val="00132D3A"/>
    <w:rsid w:val="001339F0"/>
    <w:rsid w:val="00134B22"/>
    <w:rsid w:val="00141224"/>
    <w:rsid w:val="0014134F"/>
    <w:rsid w:val="00150221"/>
    <w:rsid w:val="00171E81"/>
    <w:rsid w:val="00185E63"/>
    <w:rsid w:val="00187379"/>
    <w:rsid w:val="00196DD1"/>
    <w:rsid w:val="001A0A0B"/>
    <w:rsid w:val="001A1E9C"/>
    <w:rsid w:val="001A79B5"/>
    <w:rsid w:val="001B146E"/>
    <w:rsid w:val="001B18C4"/>
    <w:rsid w:val="001B18D4"/>
    <w:rsid w:val="001B636D"/>
    <w:rsid w:val="001C3DAE"/>
    <w:rsid w:val="001C462C"/>
    <w:rsid w:val="001C57FD"/>
    <w:rsid w:val="001C61A1"/>
    <w:rsid w:val="001C741B"/>
    <w:rsid w:val="001D0CF8"/>
    <w:rsid w:val="001D4974"/>
    <w:rsid w:val="001D5AE9"/>
    <w:rsid w:val="001D5CDB"/>
    <w:rsid w:val="001E34CF"/>
    <w:rsid w:val="001E6172"/>
    <w:rsid w:val="001E79CB"/>
    <w:rsid w:val="001F21AF"/>
    <w:rsid w:val="001F7BDA"/>
    <w:rsid w:val="00202554"/>
    <w:rsid w:val="00203F72"/>
    <w:rsid w:val="00211B0E"/>
    <w:rsid w:val="002175BA"/>
    <w:rsid w:val="00241B04"/>
    <w:rsid w:val="00242CF1"/>
    <w:rsid w:val="00251F2C"/>
    <w:rsid w:val="0026642B"/>
    <w:rsid w:val="0028147D"/>
    <w:rsid w:val="0028286E"/>
    <w:rsid w:val="002830AA"/>
    <w:rsid w:val="002943DE"/>
    <w:rsid w:val="002A3AE6"/>
    <w:rsid w:val="002A5FF2"/>
    <w:rsid w:val="002A6842"/>
    <w:rsid w:val="002A68CC"/>
    <w:rsid w:val="002B4EF8"/>
    <w:rsid w:val="002B661F"/>
    <w:rsid w:val="002B725B"/>
    <w:rsid w:val="002B790C"/>
    <w:rsid w:val="002B7D39"/>
    <w:rsid w:val="002C13BC"/>
    <w:rsid w:val="002C226F"/>
    <w:rsid w:val="002C25B7"/>
    <w:rsid w:val="002D0ECD"/>
    <w:rsid w:val="002D3903"/>
    <w:rsid w:val="002D473E"/>
    <w:rsid w:val="002D5746"/>
    <w:rsid w:val="002F0D5A"/>
    <w:rsid w:val="00301985"/>
    <w:rsid w:val="00324950"/>
    <w:rsid w:val="00324FC3"/>
    <w:rsid w:val="0032505B"/>
    <w:rsid w:val="003267D2"/>
    <w:rsid w:val="00327BFF"/>
    <w:rsid w:val="00333CEA"/>
    <w:rsid w:val="00335591"/>
    <w:rsid w:val="00340FC3"/>
    <w:rsid w:val="003420D0"/>
    <w:rsid w:val="0034216C"/>
    <w:rsid w:val="00343844"/>
    <w:rsid w:val="00344B26"/>
    <w:rsid w:val="00347A78"/>
    <w:rsid w:val="003503FC"/>
    <w:rsid w:val="00356D0B"/>
    <w:rsid w:val="00360037"/>
    <w:rsid w:val="00360AAF"/>
    <w:rsid w:val="003700C9"/>
    <w:rsid w:val="00372A65"/>
    <w:rsid w:val="00373623"/>
    <w:rsid w:val="00381200"/>
    <w:rsid w:val="00381AA3"/>
    <w:rsid w:val="003875F0"/>
    <w:rsid w:val="003918AA"/>
    <w:rsid w:val="003920CB"/>
    <w:rsid w:val="00392A3A"/>
    <w:rsid w:val="003A35EA"/>
    <w:rsid w:val="003A68DB"/>
    <w:rsid w:val="003C5189"/>
    <w:rsid w:val="003C6BD0"/>
    <w:rsid w:val="003E1833"/>
    <w:rsid w:val="003E26D2"/>
    <w:rsid w:val="003E6D7F"/>
    <w:rsid w:val="003F1BB3"/>
    <w:rsid w:val="003F1D58"/>
    <w:rsid w:val="003F3F57"/>
    <w:rsid w:val="003F411F"/>
    <w:rsid w:val="003F7483"/>
    <w:rsid w:val="00402D86"/>
    <w:rsid w:val="004034B4"/>
    <w:rsid w:val="00406C86"/>
    <w:rsid w:val="00410FE9"/>
    <w:rsid w:val="004207F3"/>
    <w:rsid w:val="00421931"/>
    <w:rsid w:val="004277E1"/>
    <w:rsid w:val="00431D10"/>
    <w:rsid w:val="00435E38"/>
    <w:rsid w:val="004374AE"/>
    <w:rsid w:val="0044084D"/>
    <w:rsid w:val="004431DE"/>
    <w:rsid w:val="00443575"/>
    <w:rsid w:val="0045775A"/>
    <w:rsid w:val="004814A9"/>
    <w:rsid w:val="0049326A"/>
    <w:rsid w:val="00494B6C"/>
    <w:rsid w:val="00496605"/>
    <w:rsid w:val="00496AE5"/>
    <w:rsid w:val="004A1629"/>
    <w:rsid w:val="004A2DF7"/>
    <w:rsid w:val="004A4AEA"/>
    <w:rsid w:val="004A6011"/>
    <w:rsid w:val="004A6FAD"/>
    <w:rsid w:val="004B0E24"/>
    <w:rsid w:val="004B23F7"/>
    <w:rsid w:val="004B47CF"/>
    <w:rsid w:val="004C78E7"/>
    <w:rsid w:val="004D1C38"/>
    <w:rsid w:val="004D4212"/>
    <w:rsid w:val="004D5019"/>
    <w:rsid w:val="004E5E3F"/>
    <w:rsid w:val="004F3161"/>
    <w:rsid w:val="004F4D18"/>
    <w:rsid w:val="004F6662"/>
    <w:rsid w:val="00501C49"/>
    <w:rsid w:val="0051549D"/>
    <w:rsid w:val="00516A8A"/>
    <w:rsid w:val="00523A56"/>
    <w:rsid w:val="00537813"/>
    <w:rsid w:val="005408AB"/>
    <w:rsid w:val="00541350"/>
    <w:rsid w:val="0054251C"/>
    <w:rsid w:val="00546B98"/>
    <w:rsid w:val="0054759E"/>
    <w:rsid w:val="00554360"/>
    <w:rsid w:val="00561557"/>
    <w:rsid w:val="00561A79"/>
    <w:rsid w:val="00562DD4"/>
    <w:rsid w:val="005631B9"/>
    <w:rsid w:val="0056778D"/>
    <w:rsid w:val="00571F76"/>
    <w:rsid w:val="00572219"/>
    <w:rsid w:val="00572DE3"/>
    <w:rsid w:val="0058372F"/>
    <w:rsid w:val="00587D23"/>
    <w:rsid w:val="00591DC4"/>
    <w:rsid w:val="005944C2"/>
    <w:rsid w:val="00595B4F"/>
    <w:rsid w:val="005A16C2"/>
    <w:rsid w:val="005B0CAA"/>
    <w:rsid w:val="005B2FD8"/>
    <w:rsid w:val="005C08DC"/>
    <w:rsid w:val="005C7D01"/>
    <w:rsid w:val="005E2EC4"/>
    <w:rsid w:val="005E3FD8"/>
    <w:rsid w:val="005E79EC"/>
    <w:rsid w:val="005F266E"/>
    <w:rsid w:val="005F352F"/>
    <w:rsid w:val="00603373"/>
    <w:rsid w:val="00604EB8"/>
    <w:rsid w:val="0060512A"/>
    <w:rsid w:val="006058CD"/>
    <w:rsid w:val="0061126F"/>
    <w:rsid w:val="00611EF6"/>
    <w:rsid w:val="006218E1"/>
    <w:rsid w:val="006230B1"/>
    <w:rsid w:val="0062361A"/>
    <w:rsid w:val="006245FD"/>
    <w:rsid w:val="00631891"/>
    <w:rsid w:val="00633D01"/>
    <w:rsid w:val="00634BF3"/>
    <w:rsid w:val="0063586D"/>
    <w:rsid w:val="006374FB"/>
    <w:rsid w:val="00642BC4"/>
    <w:rsid w:val="00651BF1"/>
    <w:rsid w:val="006537FF"/>
    <w:rsid w:val="006564AE"/>
    <w:rsid w:val="00661F30"/>
    <w:rsid w:val="00663BA9"/>
    <w:rsid w:val="00666527"/>
    <w:rsid w:val="006731E6"/>
    <w:rsid w:val="00674DC6"/>
    <w:rsid w:val="00675A1A"/>
    <w:rsid w:val="00683615"/>
    <w:rsid w:val="00684C75"/>
    <w:rsid w:val="00686CDF"/>
    <w:rsid w:val="006957AF"/>
    <w:rsid w:val="00697FAE"/>
    <w:rsid w:val="006A492B"/>
    <w:rsid w:val="006A5925"/>
    <w:rsid w:val="006A6FDD"/>
    <w:rsid w:val="006B1B25"/>
    <w:rsid w:val="006C163E"/>
    <w:rsid w:val="006C28B9"/>
    <w:rsid w:val="006C2B13"/>
    <w:rsid w:val="006C3B76"/>
    <w:rsid w:val="006C55A4"/>
    <w:rsid w:val="006D5F3B"/>
    <w:rsid w:val="006D79B1"/>
    <w:rsid w:val="006E14B1"/>
    <w:rsid w:val="006E1C03"/>
    <w:rsid w:val="006E45EB"/>
    <w:rsid w:val="006E78AA"/>
    <w:rsid w:val="00700D8D"/>
    <w:rsid w:val="00702F82"/>
    <w:rsid w:val="007061C3"/>
    <w:rsid w:val="00710400"/>
    <w:rsid w:val="007210F9"/>
    <w:rsid w:val="0072738B"/>
    <w:rsid w:val="00731391"/>
    <w:rsid w:val="00740C35"/>
    <w:rsid w:val="00752CB7"/>
    <w:rsid w:val="00755152"/>
    <w:rsid w:val="0076144C"/>
    <w:rsid w:val="00777307"/>
    <w:rsid w:val="0077788C"/>
    <w:rsid w:val="00783B3E"/>
    <w:rsid w:val="0078582E"/>
    <w:rsid w:val="00785DAD"/>
    <w:rsid w:val="00793550"/>
    <w:rsid w:val="0079450E"/>
    <w:rsid w:val="007965B4"/>
    <w:rsid w:val="007B08EF"/>
    <w:rsid w:val="007B4CBD"/>
    <w:rsid w:val="007E3288"/>
    <w:rsid w:val="007E4CC0"/>
    <w:rsid w:val="007F3134"/>
    <w:rsid w:val="00804CCB"/>
    <w:rsid w:val="00804F20"/>
    <w:rsid w:val="008162BB"/>
    <w:rsid w:val="0082668E"/>
    <w:rsid w:val="00832956"/>
    <w:rsid w:val="00842606"/>
    <w:rsid w:val="0085467C"/>
    <w:rsid w:val="00855E94"/>
    <w:rsid w:val="00862DD6"/>
    <w:rsid w:val="00863B35"/>
    <w:rsid w:val="00864153"/>
    <w:rsid w:val="00871372"/>
    <w:rsid w:val="0089788A"/>
    <w:rsid w:val="008B08B3"/>
    <w:rsid w:val="008B5142"/>
    <w:rsid w:val="008C4568"/>
    <w:rsid w:val="008C79D2"/>
    <w:rsid w:val="008D1203"/>
    <w:rsid w:val="008D56C7"/>
    <w:rsid w:val="008D68BD"/>
    <w:rsid w:val="008D6CC8"/>
    <w:rsid w:val="008E6969"/>
    <w:rsid w:val="009013A3"/>
    <w:rsid w:val="0091478C"/>
    <w:rsid w:val="0091746C"/>
    <w:rsid w:val="00924202"/>
    <w:rsid w:val="00926EDE"/>
    <w:rsid w:val="00927A00"/>
    <w:rsid w:val="0093016F"/>
    <w:rsid w:val="0093680D"/>
    <w:rsid w:val="009400A7"/>
    <w:rsid w:val="00941ED8"/>
    <w:rsid w:val="0094311F"/>
    <w:rsid w:val="00945887"/>
    <w:rsid w:val="00950C40"/>
    <w:rsid w:val="009538B3"/>
    <w:rsid w:val="0095403E"/>
    <w:rsid w:val="009601E3"/>
    <w:rsid w:val="00963F67"/>
    <w:rsid w:val="00971AFC"/>
    <w:rsid w:val="00971CAB"/>
    <w:rsid w:val="00981F1A"/>
    <w:rsid w:val="009825FE"/>
    <w:rsid w:val="00982701"/>
    <w:rsid w:val="00983565"/>
    <w:rsid w:val="009A5161"/>
    <w:rsid w:val="009C6DF1"/>
    <w:rsid w:val="009D1192"/>
    <w:rsid w:val="009D233D"/>
    <w:rsid w:val="009E3C18"/>
    <w:rsid w:val="009E430E"/>
    <w:rsid w:val="009E7822"/>
    <w:rsid w:val="009F68AC"/>
    <w:rsid w:val="00A01167"/>
    <w:rsid w:val="00A11ACE"/>
    <w:rsid w:val="00A16AE5"/>
    <w:rsid w:val="00A25780"/>
    <w:rsid w:val="00A30870"/>
    <w:rsid w:val="00A352B8"/>
    <w:rsid w:val="00A42BB8"/>
    <w:rsid w:val="00A51F51"/>
    <w:rsid w:val="00A52865"/>
    <w:rsid w:val="00A53F31"/>
    <w:rsid w:val="00A60338"/>
    <w:rsid w:val="00A61920"/>
    <w:rsid w:val="00A6252C"/>
    <w:rsid w:val="00A71AB6"/>
    <w:rsid w:val="00A745F6"/>
    <w:rsid w:val="00A86156"/>
    <w:rsid w:val="00A87CB2"/>
    <w:rsid w:val="00A924B7"/>
    <w:rsid w:val="00A93227"/>
    <w:rsid w:val="00A93BB6"/>
    <w:rsid w:val="00A95EFB"/>
    <w:rsid w:val="00AA1C8C"/>
    <w:rsid w:val="00AA2576"/>
    <w:rsid w:val="00AA40BD"/>
    <w:rsid w:val="00AA4177"/>
    <w:rsid w:val="00AA63E5"/>
    <w:rsid w:val="00AC44CA"/>
    <w:rsid w:val="00AC77E3"/>
    <w:rsid w:val="00AD0E80"/>
    <w:rsid w:val="00AD33C2"/>
    <w:rsid w:val="00AD33D0"/>
    <w:rsid w:val="00AD5962"/>
    <w:rsid w:val="00AD61BB"/>
    <w:rsid w:val="00AE0B85"/>
    <w:rsid w:val="00AE4FF6"/>
    <w:rsid w:val="00AE5346"/>
    <w:rsid w:val="00AE69C7"/>
    <w:rsid w:val="00AF5C3C"/>
    <w:rsid w:val="00B0070A"/>
    <w:rsid w:val="00B01E6B"/>
    <w:rsid w:val="00B04382"/>
    <w:rsid w:val="00B057DB"/>
    <w:rsid w:val="00B05DFA"/>
    <w:rsid w:val="00B06A13"/>
    <w:rsid w:val="00B077CE"/>
    <w:rsid w:val="00B14F44"/>
    <w:rsid w:val="00B41F93"/>
    <w:rsid w:val="00B42792"/>
    <w:rsid w:val="00B503BD"/>
    <w:rsid w:val="00B53414"/>
    <w:rsid w:val="00B65287"/>
    <w:rsid w:val="00B667C3"/>
    <w:rsid w:val="00B67477"/>
    <w:rsid w:val="00B735FC"/>
    <w:rsid w:val="00B754C7"/>
    <w:rsid w:val="00B75BB2"/>
    <w:rsid w:val="00B84FB0"/>
    <w:rsid w:val="00B97725"/>
    <w:rsid w:val="00BA58AD"/>
    <w:rsid w:val="00BA741A"/>
    <w:rsid w:val="00BB0063"/>
    <w:rsid w:val="00BB3DB4"/>
    <w:rsid w:val="00BD00C9"/>
    <w:rsid w:val="00BE207B"/>
    <w:rsid w:val="00BE3A3F"/>
    <w:rsid w:val="00BE4EA3"/>
    <w:rsid w:val="00BF4820"/>
    <w:rsid w:val="00BF5724"/>
    <w:rsid w:val="00C05898"/>
    <w:rsid w:val="00C06D86"/>
    <w:rsid w:val="00C1242E"/>
    <w:rsid w:val="00C13BBE"/>
    <w:rsid w:val="00C15305"/>
    <w:rsid w:val="00C20324"/>
    <w:rsid w:val="00C21585"/>
    <w:rsid w:val="00C26128"/>
    <w:rsid w:val="00C264EF"/>
    <w:rsid w:val="00C2726F"/>
    <w:rsid w:val="00C327A4"/>
    <w:rsid w:val="00C35111"/>
    <w:rsid w:val="00C36904"/>
    <w:rsid w:val="00C4414D"/>
    <w:rsid w:val="00C452DF"/>
    <w:rsid w:val="00C5024C"/>
    <w:rsid w:val="00C503AD"/>
    <w:rsid w:val="00C57ABF"/>
    <w:rsid w:val="00C57D93"/>
    <w:rsid w:val="00C66C41"/>
    <w:rsid w:val="00C74C2D"/>
    <w:rsid w:val="00C7512D"/>
    <w:rsid w:val="00C818B7"/>
    <w:rsid w:val="00C8415A"/>
    <w:rsid w:val="00C92497"/>
    <w:rsid w:val="00C9777D"/>
    <w:rsid w:val="00CA7E33"/>
    <w:rsid w:val="00CC362F"/>
    <w:rsid w:val="00CD6B83"/>
    <w:rsid w:val="00CE11A4"/>
    <w:rsid w:val="00CE1CD0"/>
    <w:rsid w:val="00CE3F20"/>
    <w:rsid w:val="00CF1164"/>
    <w:rsid w:val="00CF26D9"/>
    <w:rsid w:val="00CF7A21"/>
    <w:rsid w:val="00CF7E8D"/>
    <w:rsid w:val="00D03D5D"/>
    <w:rsid w:val="00D072CC"/>
    <w:rsid w:val="00D12E63"/>
    <w:rsid w:val="00D2192B"/>
    <w:rsid w:val="00D27D55"/>
    <w:rsid w:val="00D34521"/>
    <w:rsid w:val="00D40327"/>
    <w:rsid w:val="00D42F6D"/>
    <w:rsid w:val="00D51A77"/>
    <w:rsid w:val="00D527B5"/>
    <w:rsid w:val="00D600CE"/>
    <w:rsid w:val="00D6364E"/>
    <w:rsid w:val="00D8404C"/>
    <w:rsid w:val="00D84B19"/>
    <w:rsid w:val="00D91CE4"/>
    <w:rsid w:val="00D94133"/>
    <w:rsid w:val="00DA4884"/>
    <w:rsid w:val="00DB42F2"/>
    <w:rsid w:val="00DC3C14"/>
    <w:rsid w:val="00DD75BF"/>
    <w:rsid w:val="00DE35F7"/>
    <w:rsid w:val="00DE37E2"/>
    <w:rsid w:val="00DE46D1"/>
    <w:rsid w:val="00DF7536"/>
    <w:rsid w:val="00DF759D"/>
    <w:rsid w:val="00E000A5"/>
    <w:rsid w:val="00E01D6A"/>
    <w:rsid w:val="00E02C32"/>
    <w:rsid w:val="00E10813"/>
    <w:rsid w:val="00E11394"/>
    <w:rsid w:val="00E1209A"/>
    <w:rsid w:val="00E126F9"/>
    <w:rsid w:val="00E259FC"/>
    <w:rsid w:val="00E31375"/>
    <w:rsid w:val="00E32495"/>
    <w:rsid w:val="00E33840"/>
    <w:rsid w:val="00E33E2E"/>
    <w:rsid w:val="00E3439F"/>
    <w:rsid w:val="00E37624"/>
    <w:rsid w:val="00E44042"/>
    <w:rsid w:val="00E454D3"/>
    <w:rsid w:val="00E543E9"/>
    <w:rsid w:val="00E7393A"/>
    <w:rsid w:val="00E77ECC"/>
    <w:rsid w:val="00E80E3F"/>
    <w:rsid w:val="00E81E0E"/>
    <w:rsid w:val="00E82FE5"/>
    <w:rsid w:val="00E84A9E"/>
    <w:rsid w:val="00E9220F"/>
    <w:rsid w:val="00E939FD"/>
    <w:rsid w:val="00EB1AC8"/>
    <w:rsid w:val="00EB74BD"/>
    <w:rsid w:val="00EB7B43"/>
    <w:rsid w:val="00EC3280"/>
    <w:rsid w:val="00EC3F7F"/>
    <w:rsid w:val="00EC4A0E"/>
    <w:rsid w:val="00EC7CB2"/>
    <w:rsid w:val="00ED1F0D"/>
    <w:rsid w:val="00ED2ED2"/>
    <w:rsid w:val="00EE6BE6"/>
    <w:rsid w:val="00F11E7D"/>
    <w:rsid w:val="00F13912"/>
    <w:rsid w:val="00F14D59"/>
    <w:rsid w:val="00F171BA"/>
    <w:rsid w:val="00F218B2"/>
    <w:rsid w:val="00F24BF1"/>
    <w:rsid w:val="00F26D4E"/>
    <w:rsid w:val="00F333AD"/>
    <w:rsid w:val="00F36736"/>
    <w:rsid w:val="00F405DF"/>
    <w:rsid w:val="00F427B4"/>
    <w:rsid w:val="00F63681"/>
    <w:rsid w:val="00F766A4"/>
    <w:rsid w:val="00F80E55"/>
    <w:rsid w:val="00F81B09"/>
    <w:rsid w:val="00F84E3E"/>
    <w:rsid w:val="00F90457"/>
    <w:rsid w:val="00F91185"/>
    <w:rsid w:val="00F92B8B"/>
    <w:rsid w:val="00FA3AA7"/>
    <w:rsid w:val="00FA4932"/>
    <w:rsid w:val="00FA6F12"/>
    <w:rsid w:val="00FB1365"/>
    <w:rsid w:val="00FB1ED7"/>
    <w:rsid w:val="00FC09BB"/>
    <w:rsid w:val="00FC279F"/>
    <w:rsid w:val="00FC45D5"/>
    <w:rsid w:val="00FF01F2"/>
    <w:rsid w:val="00FF7AE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67D60A8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4"/>
        <w:szCs w:val="24"/>
        <w:lang w:val="fr-FR" w:eastAsia="fr-FR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5E2EC4"/>
    <w:pPr>
      <w:spacing w:line="276" w:lineRule="auto"/>
    </w:pPr>
    <w:rPr>
      <w:sz w:val="20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rsid w:val="00FB1ED7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FB1ED7"/>
    <w:pPr>
      <w:keepNext/>
      <w:keepLines/>
      <w:spacing w:before="20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FB1ED7"/>
    <w:pPr>
      <w:keepNext/>
      <w:keepLines/>
      <w:spacing w:before="200"/>
      <w:outlineLvl w:val="2"/>
    </w:pPr>
    <w:rPr>
      <w:rFonts w:ascii="Cambria" w:eastAsia="Times New Roman" w:hAnsi="Cambria"/>
      <w:b/>
      <w:bCs/>
      <w:color w:val="4F81BD"/>
    </w:rPr>
  </w:style>
  <w:style w:type="paragraph" w:styleId="Titre4">
    <w:name w:val="heading 4"/>
    <w:basedOn w:val="Standard"/>
    <w:next w:val="Normal"/>
    <w:link w:val="Titre4Car"/>
    <w:uiPriority w:val="9"/>
    <w:unhideWhenUsed/>
    <w:rsid w:val="00FB1ED7"/>
    <w:pPr>
      <w:jc w:val="center"/>
      <w:outlineLvl w:val="3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uiPriority w:val="1"/>
    <w:rsid w:val="00FB1ED7"/>
    <w:rPr>
      <w:sz w:val="22"/>
      <w:szCs w:val="22"/>
      <w:lang w:eastAsia="en-US"/>
    </w:rPr>
  </w:style>
  <w:style w:type="paragraph" w:customStyle="1" w:styleId="Niv1">
    <w:name w:val="Niv1"/>
    <w:basedOn w:val="Sansinterligne"/>
    <w:qFormat/>
    <w:rsid w:val="006C28B9"/>
    <w:pPr>
      <w:numPr>
        <w:numId w:val="1"/>
      </w:numPr>
    </w:pPr>
    <w:rPr>
      <w:rFonts w:ascii="Times New Roman" w:hAnsi="Times New Roman"/>
      <w:b/>
      <w:color w:val="FF0000"/>
      <w:sz w:val="32"/>
      <w:szCs w:val="32"/>
    </w:rPr>
  </w:style>
  <w:style w:type="paragraph" w:customStyle="1" w:styleId="Niv2">
    <w:name w:val="Niv2"/>
    <w:basedOn w:val="Sansinterligne"/>
    <w:qFormat/>
    <w:rsid w:val="00A924B7"/>
    <w:pPr>
      <w:numPr>
        <w:ilvl w:val="1"/>
        <w:numId w:val="1"/>
      </w:numPr>
      <w:spacing w:before="120" w:after="120"/>
    </w:pPr>
    <w:rPr>
      <w:rFonts w:ascii="Times New Roman" w:hAnsi="Times New Roman"/>
      <w:b/>
      <w:color w:val="365F91"/>
      <w:sz w:val="28"/>
      <w:szCs w:val="28"/>
    </w:rPr>
  </w:style>
  <w:style w:type="paragraph" w:customStyle="1" w:styleId="Niv3">
    <w:name w:val="Niv3"/>
    <w:basedOn w:val="Niv1"/>
    <w:qFormat/>
    <w:rsid w:val="006C28B9"/>
    <w:pPr>
      <w:numPr>
        <w:ilvl w:val="2"/>
      </w:numPr>
      <w:spacing w:before="120" w:after="120"/>
    </w:pPr>
    <w:rPr>
      <w:color w:val="548DD4" w:themeColor="text2" w:themeTint="99"/>
      <w:sz w:val="24"/>
      <w:szCs w:val="24"/>
    </w:rPr>
  </w:style>
  <w:style w:type="paragraph" w:styleId="En-tte">
    <w:name w:val="header"/>
    <w:basedOn w:val="Normal"/>
    <w:link w:val="En-tteCar"/>
    <w:uiPriority w:val="99"/>
    <w:unhideWhenUsed/>
    <w:rsid w:val="00FB1ED7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B1ED7"/>
  </w:style>
  <w:style w:type="paragraph" w:styleId="Pieddepage">
    <w:name w:val="footer"/>
    <w:basedOn w:val="Normal"/>
    <w:link w:val="PieddepageCar"/>
    <w:uiPriority w:val="99"/>
    <w:unhideWhenUsed/>
    <w:rsid w:val="00FB1ED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B1ED7"/>
  </w:style>
  <w:style w:type="character" w:customStyle="1" w:styleId="Titre4Car">
    <w:name w:val="Titre 4 Car"/>
    <w:link w:val="Titre4"/>
    <w:uiPriority w:val="9"/>
    <w:rsid w:val="00FB1ED7"/>
    <w:rPr>
      <w:rFonts w:ascii="Times New Roman" w:eastAsia="Andale Sans UI" w:hAnsi="Times New Roman" w:cs="Tahoma"/>
      <w:b/>
      <w:kern w:val="3"/>
      <w:sz w:val="24"/>
      <w:szCs w:val="24"/>
      <w:lang w:eastAsia="ja-JP" w:bidi="fa-IR"/>
    </w:rPr>
  </w:style>
  <w:style w:type="paragraph" w:customStyle="1" w:styleId="Standard">
    <w:name w:val="Standard"/>
    <w:qFormat/>
    <w:rsid w:val="004D4212"/>
    <w:pPr>
      <w:widowControl w:val="0"/>
      <w:suppressAutoHyphens/>
      <w:autoSpaceDN w:val="0"/>
      <w:jc w:val="both"/>
      <w:textAlignment w:val="baseline"/>
    </w:pPr>
    <w:rPr>
      <w:rFonts w:ascii="Times New Roman" w:eastAsia="Andale Sans UI" w:hAnsi="Times New Roman" w:cs="Tahoma"/>
      <w:kern w:val="3"/>
      <w:lang w:eastAsia="ja-JP" w:bidi="fa-IR"/>
    </w:rPr>
  </w:style>
  <w:style w:type="paragraph" w:customStyle="1" w:styleId="Heading">
    <w:name w:val="Heading"/>
    <w:basedOn w:val="Standard"/>
    <w:rsid w:val="00FB1ED7"/>
    <w:pPr>
      <w:keepNext/>
      <w:spacing w:before="113" w:after="113"/>
      <w:jc w:val="center"/>
    </w:pPr>
    <w:rPr>
      <w:rFonts w:ascii="Arial" w:hAnsi="Arial"/>
      <w:b/>
      <w:color w:val="FF3366"/>
      <w:sz w:val="32"/>
      <w:szCs w:val="28"/>
    </w:rPr>
  </w:style>
  <w:style w:type="paragraph" w:customStyle="1" w:styleId="Titre31">
    <w:name w:val="Titre 31"/>
    <w:basedOn w:val="Heading"/>
    <w:next w:val="Normal"/>
    <w:rsid w:val="00FB1ED7"/>
    <w:pPr>
      <w:numPr>
        <w:numId w:val="2"/>
      </w:numPr>
      <w:spacing w:after="57"/>
      <w:jc w:val="both"/>
      <w:outlineLvl w:val="2"/>
    </w:pPr>
    <w:rPr>
      <w:rFonts w:ascii="Times New Roman" w:hAnsi="Times New Roman"/>
      <w:bCs/>
      <w:i/>
      <w:color w:val="00B8FF"/>
      <w:sz w:val="28"/>
      <w:u w:val="single"/>
    </w:rPr>
  </w:style>
  <w:style w:type="numbering" w:customStyle="1" w:styleId="Numbering1">
    <w:name w:val="Numbering 1"/>
    <w:basedOn w:val="Aucuneliste"/>
    <w:rsid w:val="00FB1ED7"/>
    <w:pPr>
      <w:numPr>
        <w:numId w:val="2"/>
      </w:numPr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FB1ED7"/>
    <w:rPr>
      <w:rFonts w:ascii="Tahoma" w:hAnsi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FB1ED7"/>
    <w:rPr>
      <w:rFonts w:ascii="Tahoma" w:eastAsia="Andale Sans UI" w:hAnsi="Tahoma" w:cs="Tahoma"/>
      <w:kern w:val="3"/>
      <w:sz w:val="16"/>
      <w:szCs w:val="16"/>
      <w:lang w:eastAsia="ja-JP" w:bidi="fa-IR"/>
    </w:rPr>
  </w:style>
  <w:style w:type="character" w:customStyle="1" w:styleId="Titre1Car">
    <w:name w:val="Titre 1 Car"/>
    <w:link w:val="Titre1"/>
    <w:uiPriority w:val="9"/>
    <w:rsid w:val="00FB1ED7"/>
    <w:rPr>
      <w:rFonts w:ascii="Cambria" w:eastAsia="Times New Roman" w:hAnsi="Cambria" w:cs="Times New Roman"/>
      <w:b/>
      <w:bCs/>
      <w:color w:val="365F91"/>
      <w:kern w:val="3"/>
      <w:sz w:val="28"/>
      <w:szCs w:val="28"/>
      <w:lang w:eastAsia="ja-JP" w:bidi="fa-IR"/>
    </w:rPr>
  </w:style>
  <w:style w:type="character" w:customStyle="1" w:styleId="Titre2Car">
    <w:name w:val="Titre 2 Car"/>
    <w:link w:val="Titre2"/>
    <w:uiPriority w:val="9"/>
    <w:semiHidden/>
    <w:rsid w:val="00FB1ED7"/>
    <w:rPr>
      <w:rFonts w:ascii="Cambria" w:eastAsia="Times New Roman" w:hAnsi="Cambria" w:cs="Times New Roman"/>
      <w:b/>
      <w:bCs/>
      <w:color w:val="4F81BD"/>
      <w:kern w:val="3"/>
      <w:sz w:val="26"/>
      <w:szCs w:val="26"/>
      <w:lang w:eastAsia="ja-JP" w:bidi="fa-IR"/>
    </w:rPr>
  </w:style>
  <w:style w:type="character" w:customStyle="1" w:styleId="Titre3Car">
    <w:name w:val="Titre 3 Car"/>
    <w:link w:val="Titre3"/>
    <w:uiPriority w:val="9"/>
    <w:semiHidden/>
    <w:rsid w:val="00FB1ED7"/>
    <w:rPr>
      <w:rFonts w:ascii="Cambria" w:eastAsia="Times New Roman" w:hAnsi="Cambria" w:cs="Times New Roman"/>
      <w:b/>
      <w:bCs/>
      <w:color w:val="4F81BD"/>
      <w:kern w:val="3"/>
      <w:sz w:val="24"/>
      <w:szCs w:val="24"/>
      <w:lang w:eastAsia="ja-JP" w:bidi="fa-IR"/>
    </w:rPr>
  </w:style>
  <w:style w:type="paragraph" w:customStyle="1" w:styleId="Question">
    <w:name w:val="Question"/>
    <w:basedOn w:val="Standard"/>
    <w:next w:val="Rponses"/>
    <w:qFormat/>
    <w:rsid w:val="005E3FD8"/>
    <w:pPr>
      <w:numPr>
        <w:numId w:val="3"/>
      </w:numPr>
      <w:spacing w:before="120" w:after="120"/>
      <w:outlineLvl w:val="2"/>
    </w:pPr>
    <w:rPr>
      <w:i/>
      <w:color w:val="E36C0A"/>
      <w:sz w:val="20"/>
    </w:rPr>
  </w:style>
  <w:style w:type="paragraph" w:customStyle="1" w:styleId="Rponses">
    <w:name w:val="Réponses"/>
    <w:basedOn w:val="Question"/>
    <w:qFormat/>
    <w:rsid w:val="004D4212"/>
    <w:pPr>
      <w:numPr>
        <w:numId w:val="0"/>
      </w:numPr>
      <w:tabs>
        <w:tab w:val="left" w:leader="dot" w:pos="9638"/>
      </w:tabs>
      <w:spacing w:before="0" w:after="0"/>
    </w:pPr>
    <w:rPr>
      <w:color w:val="008000"/>
    </w:rPr>
  </w:style>
  <w:style w:type="numbering" w:customStyle="1" w:styleId="Numbering2">
    <w:name w:val="Numbering 2"/>
    <w:basedOn w:val="Aucuneliste"/>
    <w:rsid w:val="004D4212"/>
    <w:pPr>
      <w:numPr>
        <w:numId w:val="4"/>
      </w:numPr>
    </w:pPr>
  </w:style>
  <w:style w:type="paragraph" w:customStyle="1" w:styleId="Pieddepage1">
    <w:name w:val="Pied de page1"/>
    <w:basedOn w:val="Standard"/>
    <w:rsid w:val="004D4212"/>
    <w:pPr>
      <w:suppressLineNumbers/>
      <w:tabs>
        <w:tab w:val="center" w:pos="4818"/>
        <w:tab w:val="right" w:pos="9637"/>
      </w:tabs>
    </w:pPr>
  </w:style>
  <w:style w:type="character" w:styleId="Rfrenceple">
    <w:name w:val="Subtle Reference"/>
    <w:uiPriority w:val="31"/>
    <w:rsid w:val="004D4212"/>
    <w:rPr>
      <w:smallCaps/>
      <w:color w:val="C0504D"/>
      <w:u w:val="single"/>
    </w:rPr>
  </w:style>
  <w:style w:type="character" w:styleId="Lienhypertexte">
    <w:name w:val="Hyperlink"/>
    <w:uiPriority w:val="99"/>
    <w:unhideWhenUsed/>
    <w:rsid w:val="00971AFC"/>
    <w:rPr>
      <w:color w:val="00B0F0"/>
      <w:u w:val="single"/>
    </w:rPr>
  </w:style>
  <w:style w:type="paragraph" w:styleId="Corpsdetexte">
    <w:name w:val="Body Text"/>
    <w:basedOn w:val="Normal"/>
    <w:link w:val="CorpsdetexteCar"/>
    <w:semiHidden/>
    <w:rsid w:val="00971AFC"/>
    <w:pPr>
      <w:jc w:val="center"/>
    </w:pPr>
    <w:rPr>
      <w:b/>
      <w:sz w:val="32"/>
      <w:szCs w:val="32"/>
    </w:rPr>
  </w:style>
  <w:style w:type="character" w:customStyle="1" w:styleId="CorpsdetexteCar">
    <w:name w:val="Corps de texte Car"/>
    <w:link w:val="Corpsdetexte"/>
    <w:semiHidden/>
    <w:rsid w:val="00971AFC"/>
    <w:rPr>
      <w:rFonts w:ascii="Calibri" w:eastAsia="Calibri" w:hAnsi="Calibri" w:cs="Times New Roman"/>
      <w:b/>
      <w:sz w:val="32"/>
      <w:szCs w:val="32"/>
    </w:rPr>
  </w:style>
  <w:style w:type="character" w:styleId="Lienhypertextevisit">
    <w:name w:val="FollowedHyperlink"/>
    <w:uiPriority w:val="99"/>
    <w:semiHidden/>
    <w:unhideWhenUsed/>
    <w:rsid w:val="00C05898"/>
    <w:rPr>
      <w:color w:val="800080"/>
      <w:u w:val="single"/>
    </w:rPr>
  </w:style>
  <w:style w:type="paragraph" w:styleId="Pardeliste">
    <w:name w:val="List Paragraph"/>
    <w:aliases w:val="à faire"/>
    <w:basedOn w:val="Normal"/>
    <w:uiPriority w:val="34"/>
    <w:qFormat/>
    <w:rsid w:val="00FB1365"/>
    <w:pPr>
      <w:contextualSpacing/>
    </w:pPr>
    <w:rPr>
      <w:color w:val="0000FF"/>
    </w:rPr>
  </w:style>
  <w:style w:type="paragraph" w:customStyle="1" w:styleId="Titredetableau">
    <w:name w:val="Titre de tableau"/>
    <w:basedOn w:val="Normal"/>
    <w:rsid w:val="00A42BB8"/>
    <w:pPr>
      <w:widowControl w:val="0"/>
      <w:suppressLineNumbers/>
      <w:suppressAutoHyphens/>
      <w:spacing w:line="240" w:lineRule="auto"/>
      <w:jc w:val="center"/>
    </w:pPr>
    <w:rPr>
      <w:rFonts w:ascii="Times New Roman" w:eastAsia="Arial Unicode MS" w:hAnsi="Times New Roman" w:cs="Tahoma"/>
      <w:b/>
      <w:bCs/>
      <w:color w:val="000000"/>
      <w:sz w:val="24"/>
      <w:szCs w:val="24"/>
      <w:lang w:bidi="en-US"/>
    </w:rPr>
  </w:style>
  <w:style w:type="paragraph" w:customStyle="1" w:styleId="Illustration">
    <w:name w:val="Illustration"/>
    <w:basedOn w:val="Normal"/>
    <w:rsid w:val="00A42BB8"/>
    <w:pPr>
      <w:widowControl w:val="0"/>
      <w:suppressAutoHyphens/>
      <w:spacing w:before="113" w:after="113" w:line="240" w:lineRule="auto"/>
      <w:jc w:val="center"/>
    </w:pPr>
    <w:rPr>
      <w:rFonts w:ascii="Times New Roman" w:eastAsia="Arial Unicode MS" w:hAnsi="Times New Roman" w:cs="Tahoma"/>
      <w:color w:val="000000"/>
      <w:sz w:val="24"/>
      <w:szCs w:val="24"/>
      <w:lang w:bidi="en-US"/>
    </w:rPr>
  </w:style>
  <w:style w:type="paragraph" w:customStyle="1" w:styleId="Proprit">
    <w:name w:val="Propriété"/>
    <w:basedOn w:val="Normal"/>
    <w:rsid w:val="002B661F"/>
    <w:pPr>
      <w:widowControl w:val="0"/>
      <w:suppressAutoHyphens/>
      <w:spacing w:before="113" w:line="240" w:lineRule="auto"/>
      <w:jc w:val="both"/>
    </w:pPr>
    <w:rPr>
      <w:rFonts w:ascii="Times New Roman" w:eastAsia="Arial Unicode MS" w:hAnsi="Times New Roman" w:cs="Tahoma"/>
      <w:b/>
      <w:color w:val="000000"/>
      <w:sz w:val="24"/>
      <w:szCs w:val="24"/>
      <w:u w:val="single"/>
      <w:lang w:bidi="en-US"/>
    </w:rPr>
  </w:style>
  <w:style w:type="table" w:styleId="Grilledutableau">
    <w:name w:val="Table Grid"/>
    <w:basedOn w:val="TableauNormal"/>
    <w:uiPriority w:val="59"/>
    <w:rsid w:val="001C462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unhideWhenUsed/>
    <w:rsid w:val="001C462C"/>
    <w:pPr>
      <w:spacing w:before="100" w:beforeAutospacing="1" w:after="100" w:afterAutospacing="1" w:line="240" w:lineRule="auto"/>
    </w:pPr>
    <w:rPr>
      <w:rFonts w:ascii="Times" w:hAnsi="Times"/>
      <w:szCs w:val="20"/>
      <w:lang w:eastAsia="fr-FR"/>
    </w:rPr>
  </w:style>
  <w:style w:type="paragraph" w:styleId="Retraitcorpsdetexte">
    <w:name w:val="Body Text Indent"/>
    <w:basedOn w:val="Normal"/>
    <w:link w:val="RetraitcorpsdetexteCar"/>
    <w:rsid w:val="009F68AC"/>
    <w:pPr>
      <w:spacing w:after="120" w:line="240" w:lineRule="auto"/>
      <w:ind w:left="283"/>
    </w:pPr>
    <w:rPr>
      <w:rFonts w:ascii="Courier New" w:eastAsia="Times New Roman" w:hAnsi="Courier New"/>
      <w:szCs w:val="20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9F68AC"/>
    <w:rPr>
      <w:rFonts w:ascii="Courier New" w:eastAsia="Times New Roman" w:hAnsi="Courier New"/>
    </w:rPr>
  </w:style>
  <w:style w:type="paragraph" w:styleId="Corpsdetexte3">
    <w:name w:val="Body Text 3"/>
    <w:basedOn w:val="Normal"/>
    <w:link w:val="Corpsdetexte3Car"/>
    <w:uiPriority w:val="99"/>
    <w:unhideWhenUsed/>
    <w:rsid w:val="00FA3AA7"/>
    <w:pPr>
      <w:spacing w:after="120" w:line="240" w:lineRule="auto"/>
    </w:pPr>
    <w:rPr>
      <w:rFonts w:ascii="Arial" w:hAnsi="Arial"/>
      <w:sz w:val="16"/>
      <w:szCs w:val="16"/>
    </w:rPr>
  </w:style>
  <w:style w:type="character" w:customStyle="1" w:styleId="Corpsdetexte3Car">
    <w:name w:val="Corps de texte 3 Car"/>
    <w:basedOn w:val="Policepardfaut"/>
    <w:link w:val="Corpsdetexte3"/>
    <w:uiPriority w:val="99"/>
    <w:rsid w:val="00FA3AA7"/>
    <w:rPr>
      <w:rFonts w:ascii="Arial" w:hAnsi="Arial"/>
      <w:sz w:val="16"/>
      <w:szCs w:val="16"/>
      <w:lang w:eastAsia="en-US"/>
    </w:rPr>
  </w:style>
  <w:style w:type="paragraph" w:styleId="PrformatHTML">
    <w:name w:val="HTML Preformatted"/>
    <w:basedOn w:val="Normal"/>
    <w:link w:val="PrformatHTMLCar"/>
    <w:uiPriority w:val="99"/>
    <w:unhideWhenUsed/>
    <w:rsid w:val="006D79B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Times New Roman" w:hAnsi="Courier New" w:cs="Courier New"/>
      <w:szCs w:val="20"/>
      <w:lang w:eastAsia="fr-FR"/>
    </w:rPr>
  </w:style>
  <w:style w:type="character" w:customStyle="1" w:styleId="PrformatHTMLCar">
    <w:name w:val="Préformaté HTML Car"/>
    <w:basedOn w:val="Policepardfaut"/>
    <w:link w:val="PrformatHTML"/>
    <w:uiPriority w:val="99"/>
    <w:rsid w:val="006D79B1"/>
    <w:rPr>
      <w:rFonts w:ascii="Courier New" w:eastAsia="Times New Roman" w:hAnsi="Courier New" w:cs="Courier New"/>
    </w:rPr>
  </w:style>
  <w:style w:type="paragraph" w:customStyle="1" w:styleId="Default">
    <w:name w:val="Default"/>
    <w:rsid w:val="0056778D"/>
    <w:pPr>
      <w:widowControl w:val="0"/>
      <w:autoSpaceDE w:val="0"/>
      <w:autoSpaceDN w:val="0"/>
      <w:adjustRightInd w:val="0"/>
    </w:pPr>
    <w:rPr>
      <w:rFonts w:cs="Calibri"/>
      <w:color w:val="000000"/>
    </w:rPr>
  </w:style>
  <w:style w:type="character" w:styleId="Textedelespacerserv">
    <w:name w:val="Placeholder Text"/>
    <w:basedOn w:val="Policepardfaut"/>
    <w:uiPriority w:val="99"/>
    <w:semiHidden/>
    <w:rsid w:val="001B146E"/>
    <w:rPr>
      <w:color w:val="808080"/>
    </w:rPr>
  </w:style>
  <w:style w:type="paragraph" w:customStyle="1" w:styleId="Titre-I">
    <w:name w:val="Titre - I"/>
    <w:basedOn w:val="Normal"/>
    <w:next w:val="Normal"/>
    <w:rsid w:val="00A95EFB"/>
    <w:pPr>
      <w:numPr>
        <w:numId w:val="7"/>
      </w:numPr>
      <w:tabs>
        <w:tab w:val="clear" w:pos="567"/>
      </w:tabs>
      <w:spacing w:before="120" w:after="120" w:line="240" w:lineRule="auto"/>
      <w:ind w:left="0" w:firstLine="0"/>
      <w:jc w:val="both"/>
    </w:pPr>
    <w:rPr>
      <w:rFonts w:ascii="Arial" w:eastAsia="Times New Roman" w:hAnsi="Arial"/>
      <w:b/>
      <w:smallCaps/>
      <w:color w:val="FF0000"/>
      <w:sz w:val="32"/>
      <w:szCs w:val="32"/>
      <w:u w:val="single" w:color="FF0000"/>
      <w:lang w:eastAsia="fr-FR"/>
    </w:rPr>
  </w:style>
  <w:style w:type="paragraph" w:customStyle="1" w:styleId="Titre-A">
    <w:name w:val="Titre - A"/>
    <w:basedOn w:val="Normal"/>
    <w:next w:val="Normal"/>
    <w:rsid w:val="00A95EFB"/>
    <w:pPr>
      <w:numPr>
        <w:ilvl w:val="1"/>
        <w:numId w:val="7"/>
      </w:numPr>
      <w:tabs>
        <w:tab w:val="clear" w:pos="851"/>
      </w:tabs>
      <w:spacing w:before="120" w:after="120" w:line="240" w:lineRule="auto"/>
      <w:ind w:left="0" w:firstLine="0"/>
      <w:jc w:val="both"/>
    </w:pPr>
    <w:rPr>
      <w:rFonts w:ascii="Arial" w:eastAsia="Times New Roman" w:hAnsi="Arial"/>
      <w:b/>
      <w:smallCaps/>
      <w:color w:val="0000FF"/>
      <w:sz w:val="28"/>
      <w:szCs w:val="28"/>
      <w:u w:val="single" w:color="0000FF"/>
      <w:lang w:eastAsia="fr-FR"/>
    </w:rPr>
  </w:style>
  <w:style w:type="paragraph" w:customStyle="1" w:styleId="Titre-1">
    <w:name w:val="Titre - 1"/>
    <w:basedOn w:val="Normal"/>
    <w:next w:val="Normal"/>
    <w:rsid w:val="00A95EFB"/>
    <w:pPr>
      <w:numPr>
        <w:ilvl w:val="2"/>
        <w:numId w:val="7"/>
      </w:numPr>
      <w:tabs>
        <w:tab w:val="clear" w:pos="851"/>
      </w:tabs>
      <w:spacing w:before="120" w:after="120" w:line="240" w:lineRule="auto"/>
      <w:ind w:left="0" w:firstLine="0"/>
      <w:jc w:val="both"/>
    </w:pPr>
    <w:rPr>
      <w:rFonts w:ascii="Arial" w:eastAsia="Times New Roman" w:hAnsi="Arial"/>
      <w:b/>
      <w:smallCaps/>
      <w:color w:val="008000"/>
      <w:sz w:val="24"/>
      <w:szCs w:val="24"/>
      <w:u w:val="single" w:color="008000"/>
      <w:lang w:eastAsia="fr-FR"/>
    </w:rPr>
  </w:style>
  <w:style w:type="character" w:styleId="Numrodepage">
    <w:name w:val="page number"/>
    <w:basedOn w:val="Policepardfaut"/>
    <w:uiPriority w:val="99"/>
    <w:semiHidden/>
    <w:unhideWhenUsed/>
    <w:rsid w:val="00A95EFB"/>
  </w:style>
  <w:style w:type="paragraph" w:customStyle="1" w:styleId="Remarque">
    <w:name w:val="Remarque"/>
    <w:basedOn w:val="Normal"/>
    <w:next w:val="Normal"/>
    <w:rsid w:val="00F26D4E"/>
    <w:pPr>
      <w:spacing w:before="120" w:after="120" w:line="240" w:lineRule="auto"/>
      <w:jc w:val="both"/>
    </w:pPr>
    <w:rPr>
      <w:rFonts w:ascii="Arial" w:eastAsia="Times New Roman" w:hAnsi="Arial" w:cs="Arial"/>
      <w:b/>
      <w:bCs/>
      <w:i/>
      <w:smallCaps/>
      <w:kern w:val="28"/>
      <w:szCs w:val="32"/>
      <w:lang w:eastAsia="fr-FR"/>
    </w:rPr>
  </w:style>
  <w:style w:type="paragraph" w:customStyle="1" w:styleId="Petittitre">
    <w:name w:val="Petit titre"/>
    <w:basedOn w:val="Normal"/>
    <w:next w:val="Normal"/>
    <w:rsid w:val="003F411F"/>
    <w:pPr>
      <w:spacing w:line="240" w:lineRule="auto"/>
      <w:jc w:val="both"/>
    </w:pPr>
    <w:rPr>
      <w:rFonts w:ascii="Arial" w:eastAsia="Times New Roman" w:hAnsi="Arial" w:cs="Arial"/>
      <w:b/>
      <w:bCs/>
      <w:i/>
      <w:iCs/>
      <w:smallCaps/>
      <w:sz w:val="24"/>
      <w:szCs w:val="20"/>
      <w:shd w:val="clear" w:color="auto" w:fill="B3B3B3"/>
      <w:lang w:eastAsia="fr-FR"/>
    </w:rPr>
  </w:style>
  <w:style w:type="paragraph" w:customStyle="1" w:styleId="nornale">
    <w:name w:val="nornale"/>
    <w:qFormat/>
    <w:rsid w:val="0095403E"/>
    <w:pPr>
      <w:widowControl w:val="0"/>
      <w:suppressAutoHyphens/>
      <w:autoSpaceDN w:val="0"/>
      <w:jc w:val="both"/>
      <w:textAlignment w:val="baseline"/>
    </w:pPr>
    <w:rPr>
      <w:rFonts w:asciiTheme="minorHAnsi" w:eastAsia="Andale Sans UI" w:hAnsiTheme="minorHAnsi" w:cs="Tahoma"/>
      <w:kern w:val="3"/>
      <w:sz w:val="20"/>
      <w:szCs w:val="20"/>
      <w:lang w:eastAsia="ja-JP" w:bidi="fa-IR"/>
    </w:rPr>
  </w:style>
  <w:style w:type="paragraph" w:customStyle="1" w:styleId="Style1">
    <w:name w:val="Style1"/>
    <w:basedOn w:val="Pardeliste"/>
    <w:qFormat/>
    <w:rsid w:val="00A30870"/>
    <w:pPr>
      <w:numPr>
        <w:numId w:val="8"/>
      </w:numPr>
    </w:pPr>
    <w:rPr>
      <w:color w:val="548DD4" w:themeColor="text2" w:themeTint="99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952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6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84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165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85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14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8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92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98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30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95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88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79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8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39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934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35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888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25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241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256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59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47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17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7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028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794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082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20" Type="http://schemas.openxmlformats.org/officeDocument/2006/relationships/image" Target="media/image8.png"/><Relationship Id="rId21" Type="http://schemas.openxmlformats.org/officeDocument/2006/relationships/image" Target="media/image9.png"/><Relationship Id="rId22" Type="http://schemas.openxmlformats.org/officeDocument/2006/relationships/image" Target="media/image10.png"/><Relationship Id="rId23" Type="http://schemas.openxmlformats.org/officeDocument/2006/relationships/image" Target="media/image11.png"/><Relationship Id="rId24" Type="http://schemas.openxmlformats.org/officeDocument/2006/relationships/image" Target="media/image12.png"/><Relationship Id="rId25" Type="http://schemas.openxmlformats.org/officeDocument/2006/relationships/image" Target="media/image13.png"/><Relationship Id="rId26" Type="http://schemas.openxmlformats.org/officeDocument/2006/relationships/image" Target="media/image14.png"/><Relationship Id="rId27" Type="http://schemas.openxmlformats.org/officeDocument/2006/relationships/fontTable" Target="fontTable.xml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1" Type="http://schemas.openxmlformats.org/officeDocument/2006/relationships/image" Target="media/image3.jpeg"/><Relationship Id="rId12" Type="http://schemas.openxmlformats.org/officeDocument/2006/relationships/image" Target="media/image5.jpeg"/><Relationship Id="rId13" Type="http://schemas.openxmlformats.org/officeDocument/2006/relationships/image" Target="media/image4.png"/><Relationship Id="rId14" Type="http://schemas.openxmlformats.org/officeDocument/2006/relationships/footer" Target="footer1.xml"/><Relationship Id="rId15" Type="http://schemas.openxmlformats.org/officeDocument/2006/relationships/footer" Target="footer2.xml"/><Relationship Id="rId16" Type="http://schemas.openxmlformats.org/officeDocument/2006/relationships/image" Target="media/image5.png"/><Relationship Id="rId17" Type="http://schemas.openxmlformats.org/officeDocument/2006/relationships/image" Target="media/image6.tiff"/><Relationship Id="rId18" Type="http://schemas.openxmlformats.org/officeDocument/2006/relationships/image" Target="media/image7.png"/><Relationship Id="rId19" Type="http://schemas.openxmlformats.org/officeDocument/2006/relationships/hyperlink" Target="https://www.pololu.com/product/2823/specs" TargetMode="Externa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RESICION\Desktop\Mod&#232;le%20STI2D%20TC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D19F063-5B50-9E44-9B40-0576F816E1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C:\Users\PRESICION\Desktop\Modèle STI2D TC.dotx</Template>
  <TotalTime>22</TotalTime>
  <Pages>6</Pages>
  <Words>1608</Words>
  <Characters>8848</Characters>
  <Application>Microsoft Macintosh Word</Application>
  <DocSecurity>0</DocSecurity>
  <Lines>73</Lines>
  <Paragraphs>20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10436</CharactersWithSpaces>
  <SharedDoc>false</SharedDoc>
  <HLinks>
    <vt:vector size="6" baseType="variant">
      <vt:variant>
        <vt:i4>2949205</vt:i4>
      </vt:variant>
      <vt:variant>
        <vt:i4>0</vt:i4>
      </vt:variant>
      <vt:variant>
        <vt:i4>0</vt:i4>
      </vt:variant>
      <vt:variant>
        <vt:i4>5</vt:i4>
      </vt:variant>
      <vt:variant>
        <vt:lpwstr>http://www.ecligne.net/technologie/2_fonctions_du_produit/3_la_transmission/1_sans_transformation_de_mvt/3_engrenage_droit.html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PRESICION</dc:creator>
  <cp:lastModifiedBy>Utilisateur de Microsoft Office</cp:lastModifiedBy>
  <cp:revision>5</cp:revision>
  <cp:lastPrinted>2013-09-16T13:17:00Z</cp:lastPrinted>
  <dcterms:created xsi:type="dcterms:W3CDTF">2018-11-29T20:29:00Z</dcterms:created>
  <dcterms:modified xsi:type="dcterms:W3CDTF">2018-11-30T20:42:00Z</dcterms:modified>
</cp:coreProperties>
</file>