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41" w:rightFromText="141" w:vertAnchor="page" w:horzAnchor="page" w:tblpX="933" w:tblpY="878"/>
        <w:tblW w:w="10083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189"/>
        <w:gridCol w:w="6946"/>
        <w:gridCol w:w="1948"/>
      </w:tblGrid>
      <w:tr w:rsidR="00007084" w14:paraId="505AD96B" w14:textId="77777777" w:rsidTr="001316E9">
        <w:trPr>
          <w:trHeight w:val="876"/>
        </w:trPr>
        <w:tc>
          <w:tcPr>
            <w:tcW w:w="11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5201DEA" w14:textId="77777777" w:rsidR="00FB1ED7" w:rsidRDefault="00FB1ED7" w:rsidP="00007084">
            <w:pPr>
              <w:pStyle w:val="Titre4"/>
            </w:pPr>
          </w:p>
          <w:p w14:paraId="3C284B63" w14:textId="77777777" w:rsidR="00FB1ED7" w:rsidRDefault="00FB1ED7" w:rsidP="00007084">
            <w:pPr>
              <w:pStyle w:val="Standard"/>
              <w:jc w:val="center"/>
            </w:pPr>
          </w:p>
        </w:tc>
        <w:tc>
          <w:tcPr>
            <w:tcW w:w="69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0E0E356" w14:textId="4A9D764F" w:rsidR="009838C6" w:rsidRDefault="009B2696" w:rsidP="009B2696">
            <w:pPr>
              <w:pStyle w:val="Heading"/>
            </w:pPr>
            <w:r>
              <w:t>Transférer des données de Arduino vers Excel</w:t>
            </w:r>
          </w:p>
        </w:tc>
        <w:tc>
          <w:tcPr>
            <w:tcW w:w="1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E7E5A4B" w14:textId="1D86CCB5" w:rsidR="00FB1ED7" w:rsidRDefault="001316E9" w:rsidP="00007084">
            <w:pPr>
              <w:pStyle w:val="Heading"/>
            </w:pPr>
            <w:r>
              <w:t>Ressource</w:t>
            </w:r>
          </w:p>
        </w:tc>
      </w:tr>
    </w:tbl>
    <w:p w14:paraId="2F3E4DB4" w14:textId="2ACA70B5" w:rsidR="003B58F7" w:rsidRDefault="003B58F7" w:rsidP="00100C38">
      <w:pPr>
        <w:pStyle w:val="Niv1"/>
        <w:numPr>
          <w:ilvl w:val="0"/>
          <w:numId w:val="0"/>
        </w:numPr>
        <w:ind w:left="142"/>
        <w:rPr>
          <w:rStyle w:val="Titre1Car"/>
          <w:rFonts w:ascii="Times New Roman" w:eastAsia="Calibri" w:hAnsi="Times New Roman"/>
          <w:b w:val="0"/>
          <w:bCs w:val="0"/>
          <w:kern w:val="0"/>
          <w:sz w:val="32"/>
          <w:szCs w:val="32"/>
          <w:lang w:eastAsia="en-US" w:bidi="ar-SA"/>
        </w:rPr>
      </w:pPr>
      <w:bookmarkStart w:id="0" w:name="_Toc297491953"/>
      <w:bookmarkStart w:id="1" w:name="_Toc297492161"/>
      <w:r>
        <w:rPr>
          <w:noProof/>
          <w:lang w:eastAsia="fr-FR"/>
        </w:rPr>
        <w:drawing>
          <wp:anchor distT="0" distB="0" distL="114300" distR="114300" simplePos="0" relativeHeight="251581440" behindDoc="0" locked="0" layoutInCell="1" allowOverlap="1" wp14:anchorId="691C2F07" wp14:editId="267A2C18">
            <wp:simplePos x="0" y="0"/>
            <wp:positionH relativeFrom="column">
              <wp:posOffset>72390</wp:posOffset>
            </wp:positionH>
            <wp:positionV relativeFrom="paragraph">
              <wp:posOffset>36195</wp:posOffset>
            </wp:positionV>
            <wp:extent cx="683260" cy="665480"/>
            <wp:effectExtent l="0" t="0" r="2540" b="0"/>
            <wp:wrapSquare wrapText="bothSides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ooltext1162502515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3260" cy="665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bookmarkEnd w:id="0"/>
    <w:bookmarkEnd w:id="1"/>
    <w:p w14:paraId="0EEA56E0" w14:textId="3267C035" w:rsidR="009B2696" w:rsidRPr="00D14DAE" w:rsidRDefault="009B2696" w:rsidP="00101E33">
      <w:pPr>
        <w:rPr>
          <w:szCs w:val="20"/>
          <w:lang w:eastAsia="fr-FR"/>
        </w:rPr>
      </w:pPr>
      <w:r w:rsidRPr="00D14DAE">
        <w:rPr>
          <w:noProof/>
          <w:szCs w:val="20"/>
          <w:lang w:eastAsia="fr-FR"/>
        </w:rPr>
        <w:drawing>
          <wp:anchor distT="0" distB="0" distL="114300" distR="114300" simplePos="0" relativeHeight="251658240" behindDoc="0" locked="0" layoutInCell="1" allowOverlap="1" wp14:anchorId="55C80111" wp14:editId="4521B92E">
            <wp:simplePos x="0" y="0"/>
            <wp:positionH relativeFrom="column">
              <wp:posOffset>5067300</wp:posOffset>
            </wp:positionH>
            <wp:positionV relativeFrom="paragraph">
              <wp:posOffset>287020</wp:posOffset>
            </wp:positionV>
            <wp:extent cx="1447800" cy="1543685"/>
            <wp:effectExtent l="0" t="0" r="0" b="5715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7647" r="776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543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14DAE">
        <w:rPr>
          <w:szCs w:val="20"/>
          <w:lang w:eastAsia="fr-FR"/>
        </w:rPr>
        <w:t xml:space="preserve">Le but de cette ressource est d’expliquer comment transférer des données issues d’Arduino vers le tableur MS-Excel à travers le port COM. </w:t>
      </w:r>
    </w:p>
    <w:p w14:paraId="49260CB0" w14:textId="77777777" w:rsidR="009B2696" w:rsidRPr="00D14DAE" w:rsidRDefault="009B2696" w:rsidP="00101E33">
      <w:pPr>
        <w:rPr>
          <w:szCs w:val="20"/>
          <w:lang w:eastAsia="fr-FR"/>
        </w:rPr>
      </w:pPr>
    </w:p>
    <w:p w14:paraId="581E6887" w14:textId="475B7295" w:rsidR="009B2696" w:rsidRPr="00D14DAE" w:rsidRDefault="009B2696" w:rsidP="009B2696">
      <w:pPr>
        <w:widowControl w:val="0"/>
        <w:autoSpaceDE w:val="0"/>
        <w:autoSpaceDN w:val="0"/>
        <w:adjustRightInd w:val="0"/>
        <w:spacing w:line="240" w:lineRule="auto"/>
        <w:rPr>
          <w:szCs w:val="20"/>
        </w:rPr>
      </w:pPr>
      <w:r w:rsidRPr="00D14DAE">
        <w:rPr>
          <w:szCs w:val="20"/>
          <w:lang w:eastAsia="fr-FR"/>
        </w:rPr>
        <w:t xml:space="preserve">Pour expliquer ce data </w:t>
      </w:r>
      <w:proofErr w:type="spellStart"/>
      <w:r w:rsidRPr="00D14DAE">
        <w:rPr>
          <w:szCs w:val="20"/>
          <w:lang w:eastAsia="fr-FR"/>
        </w:rPr>
        <w:t>logging</w:t>
      </w:r>
      <w:proofErr w:type="spellEnd"/>
      <w:r w:rsidRPr="00D14DAE">
        <w:rPr>
          <w:szCs w:val="20"/>
          <w:lang w:eastAsia="fr-FR"/>
        </w:rPr>
        <w:t xml:space="preserve">, nous allons utiliser un exemple et </w:t>
      </w:r>
      <w:r w:rsidRPr="00D14DAE">
        <w:rPr>
          <w:szCs w:val="20"/>
        </w:rPr>
        <w:t xml:space="preserve">PLX-DAQ qui est une macro pour Excel mise au point par la société </w:t>
      </w:r>
      <w:hyperlink r:id="rId11" w:history="1">
        <w:proofErr w:type="spellStart"/>
        <w:r w:rsidRPr="00D14DAE">
          <w:rPr>
            <w:szCs w:val="20"/>
          </w:rPr>
          <w:t>Parallax</w:t>
        </w:r>
        <w:proofErr w:type="spellEnd"/>
      </w:hyperlink>
      <w:r w:rsidRPr="00D14DAE">
        <w:rPr>
          <w:szCs w:val="20"/>
        </w:rPr>
        <w:t xml:space="preserve"> pour permettre aux microcontrôleurs qu'elle commercialise d'e</w:t>
      </w:r>
      <w:r w:rsidR="004C26AD">
        <w:rPr>
          <w:szCs w:val="20"/>
        </w:rPr>
        <w:t>nvoyer des données vers Excel. </w:t>
      </w:r>
      <w:bookmarkStart w:id="2" w:name="_GoBack"/>
      <w:bookmarkEnd w:id="2"/>
      <w:r w:rsidRPr="00D14DAE">
        <w:rPr>
          <w:szCs w:val="20"/>
        </w:rPr>
        <w:t>C'est gratuit, et ça fonctionne avec n'importe quel microcontrôleur capable de communication série, ce qui inclut bien sûr l'Arduino!</w:t>
      </w:r>
    </w:p>
    <w:p w14:paraId="4D782705" w14:textId="0ECB9033" w:rsidR="009B2696" w:rsidRDefault="009B2696" w:rsidP="009B2696">
      <w:pPr>
        <w:rPr>
          <w:lang w:eastAsia="fr-FR"/>
        </w:rPr>
      </w:pPr>
    </w:p>
    <w:p w14:paraId="3736F74C" w14:textId="77777777" w:rsidR="000E5174" w:rsidRDefault="000E5174" w:rsidP="009B2696">
      <w:pPr>
        <w:rPr>
          <w:lang w:eastAsia="fr-FR"/>
        </w:rPr>
      </w:pPr>
    </w:p>
    <w:p w14:paraId="178E7C1A" w14:textId="5559D257" w:rsidR="009B2696" w:rsidRDefault="009B2696" w:rsidP="009B2696">
      <w:pPr>
        <w:pStyle w:val="Niv1"/>
        <w:rPr>
          <w:lang w:eastAsia="fr-FR"/>
        </w:rPr>
      </w:pPr>
      <w:r>
        <w:rPr>
          <w:lang w:eastAsia="fr-FR"/>
        </w:rPr>
        <w:t>Envoyer des données</w:t>
      </w:r>
    </w:p>
    <w:p w14:paraId="503BBCBF" w14:textId="7050CE2A" w:rsidR="009B2696" w:rsidRDefault="009B2696" w:rsidP="009B2696">
      <w:pPr>
        <w:pStyle w:val="Titre3"/>
        <w:rPr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59264" behindDoc="0" locked="0" layoutInCell="1" allowOverlap="1" wp14:anchorId="78F77D38" wp14:editId="6A40EC84">
            <wp:simplePos x="0" y="0"/>
            <wp:positionH relativeFrom="column">
              <wp:posOffset>4777105</wp:posOffset>
            </wp:positionH>
            <wp:positionV relativeFrom="paragraph">
              <wp:posOffset>262255</wp:posOffset>
            </wp:positionV>
            <wp:extent cx="1374775" cy="1711960"/>
            <wp:effectExtent l="0" t="0" r="0" b="0"/>
            <wp:wrapSquare wrapText="bothSides"/>
            <wp:docPr id="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4775" cy="171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lang w:eastAsia="fr-FR"/>
        </w:rPr>
        <w:t>Le circuit :</w:t>
      </w:r>
    </w:p>
    <w:p w14:paraId="71E740C6" w14:textId="5DF738F4" w:rsidR="009B2696" w:rsidRDefault="009B2696" w:rsidP="009B2696"/>
    <w:p w14:paraId="65201B3D" w14:textId="470820F6" w:rsidR="009B2696" w:rsidRPr="00D14DAE" w:rsidRDefault="009B2696" w:rsidP="00D14DAE">
      <w:pPr>
        <w:widowControl w:val="0"/>
        <w:autoSpaceDE w:val="0"/>
        <w:autoSpaceDN w:val="0"/>
        <w:adjustRightInd w:val="0"/>
        <w:spacing w:line="240" w:lineRule="auto"/>
        <w:rPr>
          <w:szCs w:val="20"/>
        </w:rPr>
      </w:pPr>
      <w:r w:rsidRPr="00D14DAE">
        <w:rPr>
          <w:szCs w:val="20"/>
        </w:rPr>
        <w:t>Pour faire un premier essai rapide, un potentiomètre achemine un signal analogique à l'entrée A0 de l'Arduino.  C'est ce signal qui sera envoyé à Excel pour être mis en graphique. Évidemment, l'Arduino doit être relié à un des ports USB de l'ordinateur.</w:t>
      </w:r>
    </w:p>
    <w:p w14:paraId="5D87BD17" w14:textId="77777777" w:rsidR="009B2696" w:rsidRDefault="009B2696" w:rsidP="009B2696">
      <w:pPr>
        <w:rPr>
          <w:lang w:eastAsia="fr-FR"/>
        </w:rPr>
      </w:pPr>
    </w:p>
    <w:p w14:paraId="0575648E" w14:textId="77777777" w:rsidR="009B2696" w:rsidRDefault="009B2696" w:rsidP="009B2696">
      <w:pPr>
        <w:rPr>
          <w:lang w:eastAsia="fr-FR"/>
        </w:rPr>
      </w:pPr>
    </w:p>
    <w:p w14:paraId="77223314" w14:textId="77777777" w:rsidR="00EE5B6B" w:rsidRPr="00EE5B6B" w:rsidRDefault="009B2696" w:rsidP="00EE5B6B">
      <w:pPr>
        <w:rPr>
          <w:sz w:val="16"/>
          <w:szCs w:val="16"/>
          <w:lang w:eastAsia="fr-FR"/>
        </w:rPr>
      </w:pPr>
      <w:r w:rsidRPr="00EE5B6B">
        <w:rPr>
          <w:rFonts w:ascii="Cambria" w:eastAsia="Times New Roman" w:hAnsi="Cambria"/>
          <w:b/>
          <w:bCs/>
          <w:color w:val="4F81BD"/>
          <w:lang w:eastAsia="fr-FR"/>
        </w:rPr>
        <w:t>Le sketch Arduino :</w:t>
      </w:r>
      <w:r w:rsidR="00EE5B6B">
        <w:rPr>
          <w:lang w:eastAsia="fr-FR"/>
        </w:rPr>
        <w:t xml:space="preserve"> </w:t>
      </w:r>
      <w:r w:rsidR="00EE5B6B" w:rsidRPr="00EE5B6B">
        <w:rPr>
          <w:sz w:val="16"/>
          <w:szCs w:val="16"/>
          <w:lang w:eastAsia="fr-FR"/>
        </w:rPr>
        <w:t>Vous trouverez le programme dans le dossier ressource sous sketch1.</w:t>
      </w:r>
    </w:p>
    <w:p w14:paraId="039F46C0" w14:textId="21B9FCC1" w:rsidR="009B2696" w:rsidRDefault="009B2696" w:rsidP="009B2696">
      <w:pPr>
        <w:pStyle w:val="Titre3"/>
        <w:rPr>
          <w:lang w:eastAsia="fr-FR"/>
        </w:rPr>
      </w:pPr>
    </w:p>
    <w:p w14:paraId="1051EA96" w14:textId="793ED4D2" w:rsidR="009B2696" w:rsidRDefault="009B2696" w:rsidP="009B2696">
      <w:pPr>
        <w:rPr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60288" behindDoc="0" locked="0" layoutInCell="1" allowOverlap="1" wp14:anchorId="04D27640" wp14:editId="1C137A93">
            <wp:simplePos x="0" y="0"/>
            <wp:positionH relativeFrom="column">
              <wp:posOffset>635</wp:posOffset>
            </wp:positionH>
            <wp:positionV relativeFrom="paragraph">
              <wp:posOffset>196850</wp:posOffset>
            </wp:positionV>
            <wp:extent cx="3727450" cy="1963420"/>
            <wp:effectExtent l="0" t="0" r="6350" b="0"/>
            <wp:wrapSquare wrapText="bothSides"/>
            <wp:docPr id="9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966"/>
                    <a:stretch/>
                  </pic:blipFill>
                  <pic:spPr bwMode="auto">
                    <a:xfrm>
                      <a:off x="0" y="0"/>
                      <a:ext cx="3727450" cy="1963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BB1A5F1" w14:textId="21E19814" w:rsidR="009B2696" w:rsidRPr="00D14DAE" w:rsidRDefault="009B2696" w:rsidP="00D14DAE">
      <w:pPr>
        <w:widowControl w:val="0"/>
        <w:autoSpaceDE w:val="0"/>
        <w:autoSpaceDN w:val="0"/>
        <w:adjustRightInd w:val="0"/>
        <w:spacing w:line="240" w:lineRule="auto"/>
        <w:rPr>
          <w:szCs w:val="20"/>
        </w:rPr>
      </w:pPr>
      <w:r w:rsidRPr="00D14DAE">
        <w:rPr>
          <w:szCs w:val="20"/>
        </w:rPr>
        <w:t xml:space="preserve">Le sketch à </w:t>
      </w:r>
      <w:r w:rsidR="004F0BAA">
        <w:rPr>
          <w:szCs w:val="20"/>
        </w:rPr>
        <w:t>charger</w:t>
      </w:r>
      <w:r w:rsidRPr="00D14DAE">
        <w:rPr>
          <w:szCs w:val="20"/>
        </w:rPr>
        <w:t xml:space="preserve"> dan</w:t>
      </w:r>
      <w:r w:rsidR="00E15876" w:rsidRPr="00D14DAE">
        <w:rPr>
          <w:szCs w:val="20"/>
        </w:rPr>
        <w:t>s l'Arduino est plutôt simple: </w:t>
      </w:r>
      <w:r w:rsidRPr="00D14DAE">
        <w:rPr>
          <w:szCs w:val="20"/>
        </w:rPr>
        <w:t xml:space="preserve">il consiste en gros à lire la valeur de l'entrée A0, et de la transmettre par liaison série (donc </w:t>
      </w:r>
      <w:proofErr w:type="spellStart"/>
      <w:r w:rsidRPr="00D14DAE">
        <w:rPr>
          <w:szCs w:val="20"/>
        </w:rPr>
        <w:t>Serial.Print</w:t>
      </w:r>
      <w:proofErr w:type="spellEnd"/>
      <w:r w:rsidRPr="00D14DAE">
        <w:rPr>
          <w:szCs w:val="20"/>
        </w:rPr>
        <w:t xml:space="preserve"> et </w:t>
      </w:r>
      <w:proofErr w:type="spellStart"/>
      <w:r w:rsidRPr="00D14DAE">
        <w:rPr>
          <w:szCs w:val="20"/>
        </w:rPr>
        <w:t>Serial.Println</w:t>
      </w:r>
      <w:proofErr w:type="spellEnd"/>
      <w:r w:rsidRPr="00D14DAE">
        <w:rPr>
          <w:szCs w:val="20"/>
        </w:rPr>
        <w:t>, comme quand on veut afficher quelque</w:t>
      </w:r>
      <w:r w:rsidR="00BD4161">
        <w:rPr>
          <w:szCs w:val="20"/>
        </w:rPr>
        <w:t xml:space="preserve"> chose dans le moniteur Série).</w:t>
      </w:r>
      <w:r w:rsidRPr="00D14DAE">
        <w:rPr>
          <w:szCs w:val="20"/>
        </w:rPr>
        <w:t xml:space="preserve"> Chaque fois que la macro PLX-DAQ reçoit la commande DATA suivie d'une liste de données séparées par des virgules, elle place ces données sur la prochaine ligne du tableur.</w:t>
      </w:r>
    </w:p>
    <w:p w14:paraId="12188774" w14:textId="07EF660B" w:rsidR="000E5174" w:rsidRPr="00BD4161" w:rsidRDefault="009B2696" w:rsidP="00BD4161">
      <w:pPr>
        <w:widowControl w:val="0"/>
        <w:autoSpaceDE w:val="0"/>
        <w:autoSpaceDN w:val="0"/>
        <w:adjustRightInd w:val="0"/>
        <w:spacing w:line="240" w:lineRule="auto"/>
        <w:rPr>
          <w:szCs w:val="20"/>
        </w:rPr>
      </w:pPr>
      <w:r w:rsidRPr="00D14DAE">
        <w:rPr>
          <w:szCs w:val="20"/>
        </w:rPr>
        <w:t>TIME (en majuscules) est une instruction qui indique à la macro d'insérer l'heure (ce sera l'heure telle que réglée dans l'ordinateur qui exécute Excel).</w:t>
      </w:r>
    </w:p>
    <w:p w14:paraId="791C9C8A" w14:textId="45C74002" w:rsidR="000E5174" w:rsidRDefault="00BD4161" w:rsidP="000E5174">
      <w:pPr>
        <w:pStyle w:val="Titre3"/>
        <w:rPr>
          <w:lang w:eastAsia="fr-FR"/>
        </w:rPr>
      </w:pPr>
      <w:r>
        <w:rPr>
          <w:lang w:eastAsia="fr-FR"/>
        </w:rPr>
        <w:t xml:space="preserve">Utilisation de la macro </w:t>
      </w:r>
      <w:proofErr w:type="spellStart"/>
      <w:r>
        <w:rPr>
          <w:lang w:eastAsia="fr-FR"/>
        </w:rPr>
        <w:t>Paral</w:t>
      </w:r>
      <w:r w:rsidR="000E5174">
        <w:rPr>
          <w:lang w:eastAsia="fr-FR"/>
        </w:rPr>
        <w:t>lax</w:t>
      </w:r>
      <w:proofErr w:type="spellEnd"/>
      <w:r w:rsidR="000E5174">
        <w:rPr>
          <w:lang w:eastAsia="fr-FR"/>
        </w:rPr>
        <w:t xml:space="preserve"> </w:t>
      </w:r>
      <w:proofErr w:type="spellStart"/>
      <w:r w:rsidR="000E5174">
        <w:rPr>
          <w:lang w:eastAsia="fr-FR"/>
        </w:rPr>
        <w:t>Inc</w:t>
      </w:r>
      <w:proofErr w:type="spellEnd"/>
      <w:r w:rsidR="000E5174">
        <w:rPr>
          <w:lang w:eastAsia="fr-FR"/>
        </w:rPr>
        <w:t> :</w:t>
      </w:r>
    </w:p>
    <w:p w14:paraId="79FD7A47" w14:textId="2DBFB575" w:rsidR="000E5174" w:rsidRDefault="000E5174" w:rsidP="009B2696">
      <w:pPr>
        <w:rPr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62336" behindDoc="0" locked="0" layoutInCell="1" allowOverlap="1" wp14:anchorId="02731F89" wp14:editId="2EA12525">
            <wp:simplePos x="0" y="0"/>
            <wp:positionH relativeFrom="column">
              <wp:posOffset>4922520</wp:posOffset>
            </wp:positionH>
            <wp:positionV relativeFrom="paragraph">
              <wp:posOffset>100965</wp:posOffset>
            </wp:positionV>
            <wp:extent cx="1592580" cy="420370"/>
            <wp:effectExtent l="0" t="0" r="7620" b="11430"/>
            <wp:wrapSquare wrapText="bothSides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927" t="68658" r="78613" b="20841"/>
                    <a:stretch/>
                  </pic:blipFill>
                  <pic:spPr bwMode="auto">
                    <a:xfrm>
                      <a:off x="0" y="0"/>
                      <a:ext cx="1592580" cy="420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9F788A5" w14:textId="77777777" w:rsidR="000E5174" w:rsidRPr="00D14DAE" w:rsidRDefault="000E5174" w:rsidP="00D14DAE">
      <w:pPr>
        <w:widowControl w:val="0"/>
        <w:autoSpaceDE w:val="0"/>
        <w:autoSpaceDN w:val="0"/>
        <w:adjustRightInd w:val="0"/>
        <w:spacing w:line="240" w:lineRule="auto"/>
        <w:rPr>
          <w:szCs w:val="20"/>
        </w:rPr>
      </w:pPr>
      <w:r w:rsidRPr="00D14DAE">
        <w:rPr>
          <w:szCs w:val="20"/>
        </w:rPr>
        <w:t xml:space="preserve">Lancez le fichier "PLX-DAQ </w:t>
      </w:r>
      <w:proofErr w:type="spellStart"/>
      <w:r w:rsidRPr="00D14DAE">
        <w:rPr>
          <w:szCs w:val="20"/>
        </w:rPr>
        <w:t>Spreadsheet</w:t>
      </w:r>
      <w:proofErr w:type="spellEnd"/>
      <w:r w:rsidRPr="00D14DAE">
        <w:rPr>
          <w:szCs w:val="20"/>
        </w:rPr>
        <w:t xml:space="preserve">": il s'agit d'un tableur Excel qui contient la macro "PLX-DAQ". </w:t>
      </w:r>
    </w:p>
    <w:p w14:paraId="7CB4E137" w14:textId="5C45DA1E" w:rsidR="000E5174" w:rsidRDefault="000E5174" w:rsidP="000E5174">
      <w:pPr>
        <w:rPr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63360" behindDoc="0" locked="0" layoutInCell="1" allowOverlap="1" wp14:anchorId="0D6E9B53" wp14:editId="121DFD75">
            <wp:simplePos x="0" y="0"/>
            <wp:positionH relativeFrom="column">
              <wp:posOffset>-36195</wp:posOffset>
            </wp:positionH>
            <wp:positionV relativeFrom="paragraph">
              <wp:posOffset>92075</wp:posOffset>
            </wp:positionV>
            <wp:extent cx="2309495" cy="1383030"/>
            <wp:effectExtent l="0" t="0" r="1905" b="0"/>
            <wp:wrapSquare wrapText="bothSides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9896" b="57265"/>
                    <a:stretch/>
                  </pic:blipFill>
                  <pic:spPr bwMode="auto">
                    <a:xfrm>
                      <a:off x="0" y="0"/>
                      <a:ext cx="2309495" cy="1383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2DBEA55" w14:textId="77777777" w:rsidR="000E5174" w:rsidRDefault="000E5174" w:rsidP="000E5174">
      <w:pPr>
        <w:rPr>
          <w:lang w:eastAsia="fr-FR"/>
        </w:rPr>
      </w:pPr>
    </w:p>
    <w:p w14:paraId="59AE3FBC" w14:textId="554F7BB5" w:rsidR="000E5174" w:rsidRPr="00D14DAE" w:rsidRDefault="000E5174" w:rsidP="00D14DAE">
      <w:pPr>
        <w:widowControl w:val="0"/>
        <w:autoSpaceDE w:val="0"/>
        <w:autoSpaceDN w:val="0"/>
        <w:adjustRightInd w:val="0"/>
        <w:spacing w:line="240" w:lineRule="auto"/>
        <w:rPr>
          <w:szCs w:val="20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AFCEE48" wp14:editId="45C6885E">
                <wp:simplePos x="0" y="0"/>
                <wp:positionH relativeFrom="column">
                  <wp:posOffset>-562610</wp:posOffset>
                </wp:positionH>
                <wp:positionV relativeFrom="paragraph">
                  <wp:posOffset>242570</wp:posOffset>
                </wp:positionV>
                <wp:extent cx="692150" cy="201930"/>
                <wp:effectExtent l="25400" t="25400" r="19050" b="52070"/>
                <wp:wrapThrough wrapText="bothSides">
                  <wp:wrapPolygon edited="0">
                    <wp:start x="21376" y="26258"/>
                    <wp:lineTo x="22210" y="23689"/>
                    <wp:lineTo x="22461" y="7410"/>
                    <wp:lineTo x="21004" y="-1018"/>
                    <wp:lineTo x="17046" y="-1737"/>
                    <wp:lineTo x="7506" y="-750"/>
                    <wp:lineTo x="256" y="6095"/>
                    <wp:lineTo x="4" y="22374"/>
                    <wp:lineTo x="21376" y="26258"/>
                  </wp:wrapPolygon>
                </wp:wrapThrough>
                <wp:docPr id="12" name="Flèche vers la droit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617904">
                          <a:off x="0" y="0"/>
                          <a:ext cx="692150" cy="201930"/>
                        </a:xfrm>
                        <a:prstGeom prst="rightArrow">
                          <a:avLst/>
                        </a:prstGeom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3" coordsize="21600,21600" o:spt="13" adj="16200,5400" path="m@0,0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Flèche vers la droite 12" o:spid="_x0000_s1026" type="#_x0000_t13" style="position:absolute;margin-left:-44.25pt;margin-top:19.1pt;width:54.5pt;height:15.9pt;rotation:11597583fd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" adj="18449" fillcolor="#254163 [1636]" strokecolor="#4579b8 [3044]">
                <v:fill color2="#4477b6 [3012]" rotate="t" colors="0 #2c5d98;52429f #3c7bc7;1 #3a7ccb" type="gradient">
                  <o:fill v:ext="view" type="gradientUnscaled"/>
                </v:fill>
                <w10:wrap type="through"/>
              </v:shape>
            </w:pict>
          </mc:Fallback>
        </mc:AlternateContent>
      </w:r>
      <w:r w:rsidRPr="00D14DAE">
        <w:rPr>
          <w:szCs w:val="20"/>
        </w:rPr>
        <w:t xml:space="preserve">Si vous avez choisi le niveau de sécurité moyen, Excel vous avertit de la présence de macros (et vous choisissez évidemment de les activer). </w:t>
      </w:r>
    </w:p>
    <w:p w14:paraId="0CCFF4D4" w14:textId="5C5958A4" w:rsidR="000E5174" w:rsidRPr="00D14DAE" w:rsidRDefault="000E5174" w:rsidP="00D14DAE">
      <w:pPr>
        <w:widowControl w:val="0"/>
        <w:autoSpaceDE w:val="0"/>
        <w:autoSpaceDN w:val="0"/>
        <w:adjustRightInd w:val="0"/>
        <w:spacing w:line="240" w:lineRule="auto"/>
        <w:rPr>
          <w:szCs w:val="20"/>
        </w:rPr>
      </w:pPr>
    </w:p>
    <w:p w14:paraId="4756AFBA" w14:textId="77777777" w:rsidR="000E5174" w:rsidRPr="00D14DAE" w:rsidRDefault="000E5174" w:rsidP="00D14DAE">
      <w:pPr>
        <w:widowControl w:val="0"/>
        <w:autoSpaceDE w:val="0"/>
        <w:autoSpaceDN w:val="0"/>
        <w:adjustRightInd w:val="0"/>
        <w:spacing w:line="240" w:lineRule="auto"/>
        <w:rPr>
          <w:szCs w:val="20"/>
        </w:rPr>
      </w:pPr>
    </w:p>
    <w:p w14:paraId="63A057CC" w14:textId="77777777" w:rsidR="000E5174" w:rsidRDefault="000E5174" w:rsidP="00D14DAE">
      <w:pPr>
        <w:widowControl w:val="0"/>
        <w:autoSpaceDE w:val="0"/>
        <w:autoSpaceDN w:val="0"/>
        <w:adjustRightInd w:val="0"/>
        <w:spacing w:line="240" w:lineRule="auto"/>
        <w:rPr>
          <w:szCs w:val="20"/>
        </w:rPr>
      </w:pPr>
    </w:p>
    <w:p w14:paraId="062A7B42" w14:textId="77777777" w:rsidR="00BD4161" w:rsidRDefault="00BD4161" w:rsidP="00D14DAE">
      <w:pPr>
        <w:widowControl w:val="0"/>
        <w:autoSpaceDE w:val="0"/>
        <w:autoSpaceDN w:val="0"/>
        <w:adjustRightInd w:val="0"/>
        <w:spacing w:line="240" w:lineRule="auto"/>
        <w:rPr>
          <w:szCs w:val="20"/>
        </w:rPr>
      </w:pPr>
    </w:p>
    <w:p w14:paraId="26C73C7D" w14:textId="77777777" w:rsidR="00BD4161" w:rsidRDefault="00BD4161" w:rsidP="00D14DAE">
      <w:pPr>
        <w:widowControl w:val="0"/>
        <w:autoSpaceDE w:val="0"/>
        <w:autoSpaceDN w:val="0"/>
        <w:adjustRightInd w:val="0"/>
        <w:spacing w:line="240" w:lineRule="auto"/>
        <w:rPr>
          <w:szCs w:val="20"/>
        </w:rPr>
      </w:pPr>
    </w:p>
    <w:p w14:paraId="121290E7" w14:textId="77777777" w:rsidR="00BD4161" w:rsidRDefault="00BD4161" w:rsidP="00D14DAE">
      <w:pPr>
        <w:widowControl w:val="0"/>
        <w:autoSpaceDE w:val="0"/>
        <w:autoSpaceDN w:val="0"/>
        <w:adjustRightInd w:val="0"/>
        <w:spacing w:line="240" w:lineRule="auto"/>
        <w:rPr>
          <w:szCs w:val="20"/>
        </w:rPr>
      </w:pPr>
    </w:p>
    <w:p w14:paraId="6549BF12" w14:textId="77777777" w:rsidR="00BD4161" w:rsidRDefault="00BD4161" w:rsidP="00D14DAE">
      <w:pPr>
        <w:widowControl w:val="0"/>
        <w:autoSpaceDE w:val="0"/>
        <w:autoSpaceDN w:val="0"/>
        <w:adjustRightInd w:val="0"/>
        <w:spacing w:line="240" w:lineRule="auto"/>
        <w:rPr>
          <w:szCs w:val="20"/>
        </w:rPr>
      </w:pPr>
    </w:p>
    <w:p w14:paraId="6D4D9B66" w14:textId="77777777" w:rsidR="00BD4161" w:rsidRPr="00D14DAE" w:rsidRDefault="00BD4161" w:rsidP="00D14DAE">
      <w:pPr>
        <w:widowControl w:val="0"/>
        <w:autoSpaceDE w:val="0"/>
        <w:autoSpaceDN w:val="0"/>
        <w:adjustRightInd w:val="0"/>
        <w:spacing w:line="240" w:lineRule="auto"/>
        <w:rPr>
          <w:szCs w:val="20"/>
        </w:rPr>
      </w:pPr>
    </w:p>
    <w:p w14:paraId="19551629" w14:textId="2773E3BD" w:rsidR="000E5174" w:rsidRDefault="00BD4161" w:rsidP="00BD4161">
      <w:r>
        <w:rPr>
          <w:noProof/>
          <w:lang w:eastAsia="fr-FR"/>
        </w:rPr>
        <w:lastRenderedPageBreak/>
        <w:drawing>
          <wp:anchor distT="0" distB="0" distL="114300" distR="114300" simplePos="0" relativeHeight="251665408" behindDoc="0" locked="0" layoutInCell="1" allowOverlap="1" wp14:anchorId="76927B81" wp14:editId="748DF983">
            <wp:simplePos x="0" y="0"/>
            <wp:positionH relativeFrom="column">
              <wp:posOffset>4379595</wp:posOffset>
            </wp:positionH>
            <wp:positionV relativeFrom="paragraph">
              <wp:posOffset>-72390</wp:posOffset>
            </wp:positionV>
            <wp:extent cx="2026285" cy="1811020"/>
            <wp:effectExtent l="0" t="0" r="5715" b="0"/>
            <wp:wrapSquare wrapText="bothSides"/>
            <wp:docPr id="1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6285" cy="181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14DAE" w:rsidRPr="00D14DAE">
        <w:t xml:space="preserve">Si tout va bien, vous devriez apercevoir </w:t>
      </w:r>
      <w:r>
        <w:t>cette</w:t>
      </w:r>
      <w:r w:rsidR="00D14DAE" w:rsidRPr="00D14DAE">
        <w:t xml:space="preserve"> boîte de</w:t>
      </w:r>
      <w:r>
        <w:t xml:space="preserve"> dialogue. </w:t>
      </w:r>
      <w:r w:rsidR="00D14DAE" w:rsidRPr="00D14DAE">
        <w:t>Dans cette fenêtre, il faut sélectionner le port série qui correspond à l'Arduino (</w:t>
      </w:r>
      <w:r>
        <w:t>ici COM3, attention le moniteur série de l’IDE Arduino ne doit pas être ouvert et occuper le COM</w:t>
      </w:r>
      <w:r w:rsidR="00D14DAE" w:rsidRPr="00D14DAE">
        <w:t>) et la vitesse de transmission des données (9600, puisque c'est cette valeur que j'ai ét</w:t>
      </w:r>
      <w:r>
        <w:t>ablie dans mon sketch Arduino).</w:t>
      </w:r>
      <w:r w:rsidR="00D14DAE" w:rsidRPr="00D14DAE">
        <w:t> </w:t>
      </w:r>
      <w:r>
        <w:t>Cliquez</w:t>
      </w:r>
      <w:r w:rsidR="00D14DAE" w:rsidRPr="00D14DAE">
        <w:t xml:space="preserve"> sur le bouton "</w:t>
      </w:r>
      <w:proofErr w:type="spellStart"/>
      <w:r w:rsidR="00D14DAE" w:rsidRPr="00D14DAE">
        <w:t>Connect</w:t>
      </w:r>
      <w:proofErr w:type="spellEnd"/>
      <w:r w:rsidR="00D14DAE" w:rsidRPr="00D14DAE">
        <w:t>" pour que l'état de l'entrée A0 (ainsi que le moment où la mesure a été prise) s'affiche dans le tableur.</w:t>
      </w:r>
    </w:p>
    <w:p w14:paraId="4769F31B" w14:textId="77777777" w:rsidR="008F0FF4" w:rsidRDefault="008F0FF4" w:rsidP="00BD4161"/>
    <w:p w14:paraId="3ACBD19C" w14:textId="77777777" w:rsidR="009B0B04" w:rsidRPr="00D14DAE" w:rsidRDefault="009B0B04" w:rsidP="00BD4161"/>
    <w:p w14:paraId="40563CDE" w14:textId="77777777" w:rsidR="008F0FF4" w:rsidRDefault="008F0FF4" w:rsidP="008F0FF4">
      <w:pPr>
        <w:pStyle w:val="Titre3"/>
        <w:rPr>
          <w:lang w:eastAsia="fr-FR"/>
        </w:rPr>
      </w:pPr>
      <w:r>
        <w:rPr>
          <w:lang w:eastAsia="fr-FR"/>
        </w:rPr>
        <w:t>Utilisation de MS-Excel :</w:t>
      </w:r>
    </w:p>
    <w:p w14:paraId="703FEFB2" w14:textId="639A09B9" w:rsidR="000E5174" w:rsidRDefault="000E5174" w:rsidP="00D14DAE">
      <w:pPr>
        <w:widowControl w:val="0"/>
        <w:autoSpaceDE w:val="0"/>
        <w:autoSpaceDN w:val="0"/>
        <w:adjustRightInd w:val="0"/>
        <w:spacing w:line="240" w:lineRule="auto"/>
        <w:rPr>
          <w:lang w:eastAsia="fr-FR"/>
        </w:rPr>
      </w:pPr>
    </w:p>
    <w:p w14:paraId="05A9FA79" w14:textId="26BC7099" w:rsidR="00BD4161" w:rsidRDefault="00BD4161" w:rsidP="00D14DAE">
      <w:pPr>
        <w:widowControl w:val="0"/>
        <w:autoSpaceDE w:val="0"/>
        <w:autoSpaceDN w:val="0"/>
        <w:adjustRightInd w:val="0"/>
        <w:spacing w:line="240" w:lineRule="auto"/>
        <w:rPr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66432" behindDoc="0" locked="0" layoutInCell="1" allowOverlap="1" wp14:anchorId="36620041" wp14:editId="263873E7">
            <wp:simplePos x="0" y="0"/>
            <wp:positionH relativeFrom="column">
              <wp:posOffset>-108585</wp:posOffset>
            </wp:positionH>
            <wp:positionV relativeFrom="paragraph">
              <wp:posOffset>81280</wp:posOffset>
            </wp:positionV>
            <wp:extent cx="3003550" cy="1725930"/>
            <wp:effectExtent l="0" t="0" r="0" b="1270"/>
            <wp:wrapSquare wrapText="bothSides"/>
            <wp:docPr id="1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3550" cy="1725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3E44643" w14:textId="2EDB1B8B" w:rsidR="00BD4161" w:rsidRDefault="00BD4161" w:rsidP="00D14DAE">
      <w:pPr>
        <w:widowControl w:val="0"/>
        <w:autoSpaceDE w:val="0"/>
        <w:autoSpaceDN w:val="0"/>
        <w:adjustRightInd w:val="0"/>
        <w:spacing w:line="240" w:lineRule="auto"/>
        <w:rPr>
          <w:lang w:eastAsia="fr-FR"/>
        </w:rPr>
      </w:pPr>
    </w:p>
    <w:p w14:paraId="64FAAC60" w14:textId="77777777" w:rsidR="00BD4161" w:rsidRDefault="00BD4161" w:rsidP="00D14DAE">
      <w:pPr>
        <w:widowControl w:val="0"/>
        <w:autoSpaceDE w:val="0"/>
        <w:autoSpaceDN w:val="0"/>
        <w:adjustRightInd w:val="0"/>
        <w:spacing w:line="240" w:lineRule="auto"/>
        <w:rPr>
          <w:lang w:eastAsia="fr-FR"/>
        </w:rPr>
      </w:pPr>
    </w:p>
    <w:p w14:paraId="7FB3D675" w14:textId="54BF6511" w:rsidR="00BD4161" w:rsidRDefault="00BD4161" w:rsidP="00BD4161">
      <w:pPr>
        <w:rPr>
          <w:lang w:eastAsia="fr-FR"/>
        </w:rPr>
      </w:pPr>
      <w:r>
        <w:rPr>
          <w:lang w:eastAsia="fr-FR"/>
        </w:rPr>
        <w:t xml:space="preserve">Par défaut, le fichier "PLX-DAQ </w:t>
      </w:r>
      <w:proofErr w:type="spellStart"/>
      <w:r>
        <w:rPr>
          <w:lang w:eastAsia="fr-FR"/>
        </w:rPr>
        <w:t>Spreadsheet</w:t>
      </w:r>
      <w:proofErr w:type="spellEnd"/>
      <w:r>
        <w:rPr>
          <w:lang w:eastAsia="fr-FR"/>
        </w:rPr>
        <w:t>" ne comporte pas de graphique, mais rien de vous interdit d'en ajouter un.  Si vous le préparez à l'avance, avant l'acquisition des données, le graphique se met à jour, en temps réel, à mesure qu'</w:t>
      </w:r>
      <w:r w:rsidR="00050239">
        <w:rPr>
          <w:lang w:eastAsia="fr-FR"/>
        </w:rPr>
        <w:t xml:space="preserve">Excel reçoit les informations. </w:t>
      </w:r>
      <w:r>
        <w:rPr>
          <w:lang w:eastAsia="fr-FR"/>
        </w:rPr>
        <w:t>Voici, le résultat obtenu pendant que je tournais lentement le bouton du potentiomètre.</w:t>
      </w:r>
    </w:p>
    <w:p w14:paraId="1975FBB5" w14:textId="4834B9B8" w:rsidR="00BD4161" w:rsidRDefault="00BD4161" w:rsidP="00BD4161">
      <w:pPr>
        <w:rPr>
          <w:lang w:eastAsia="fr-FR"/>
        </w:rPr>
      </w:pPr>
    </w:p>
    <w:p w14:paraId="5EC321FC" w14:textId="77777777" w:rsidR="00BD4161" w:rsidRDefault="00BD4161" w:rsidP="00BD4161">
      <w:pPr>
        <w:rPr>
          <w:lang w:eastAsia="fr-FR"/>
        </w:rPr>
      </w:pPr>
    </w:p>
    <w:p w14:paraId="38351E12" w14:textId="77777777" w:rsidR="009B0B04" w:rsidRDefault="009B0B04" w:rsidP="00BD4161">
      <w:pPr>
        <w:rPr>
          <w:lang w:eastAsia="fr-FR"/>
        </w:rPr>
      </w:pPr>
    </w:p>
    <w:p w14:paraId="68CF6E8E" w14:textId="77777777" w:rsidR="009B0B04" w:rsidRDefault="009B0B04" w:rsidP="00BD4161">
      <w:pPr>
        <w:rPr>
          <w:lang w:eastAsia="fr-FR"/>
        </w:rPr>
      </w:pPr>
    </w:p>
    <w:p w14:paraId="4630C79A" w14:textId="1AFBC96E" w:rsidR="00644376" w:rsidRDefault="006564BE" w:rsidP="00BD4161">
      <w:pPr>
        <w:rPr>
          <w:lang w:eastAsia="fr-FR"/>
        </w:rPr>
      </w:pP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07EBC1D1" wp14:editId="5448B3F8">
                <wp:simplePos x="0" y="0"/>
                <wp:positionH relativeFrom="column">
                  <wp:posOffset>-144780</wp:posOffset>
                </wp:positionH>
                <wp:positionV relativeFrom="paragraph">
                  <wp:posOffset>174625</wp:posOffset>
                </wp:positionV>
                <wp:extent cx="4559935" cy="2648585"/>
                <wp:effectExtent l="0" t="0" r="12065" b="0"/>
                <wp:wrapThrough wrapText="bothSides">
                  <wp:wrapPolygon edited="0">
                    <wp:start x="0" y="0"/>
                    <wp:lineTo x="0" y="21336"/>
                    <wp:lineTo x="21537" y="21336"/>
                    <wp:lineTo x="21537" y="0"/>
                    <wp:lineTo x="0" y="0"/>
                  </wp:wrapPolygon>
                </wp:wrapThrough>
                <wp:docPr id="34" name="Grouper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59935" cy="2648585"/>
                          <a:chOff x="0" y="0"/>
                          <a:chExt cx="4559935" cy="2648585"/>
                        </a:xfrm>
                      </wpg:grpSpPr>
                      <pic:pic xmlns:pic="http://schemas.openxmlformats.org/drawingml/2006/picture">
                        <pic:nvPicPr>
                          <pic:cNvPr id="4" name="Image 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8204" r="20836"/>
                          <a:stretch/>
                        </pic:blipFill>
                        <pic:spPr bwMode="auto">
                          <a:xfrm>
                            <a:off x="0" y="0"/>
                            <a:ext cx="4559935" cy="2648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8" name="Légende encadrée 1 18"/>
                        <wps:cNvSpPr/>
                        <wps:spPr>
                          <a:xfrm>
                            <a:off x="1230630" y="1880870"/>
                            <a:ext cx="289560" cy="254635"/>
                          </a:xfrm>
                          <a:prstGeom prst="borderCallout1">
                            <a:avLst>
                              <a:gd name="adj1" fmla="val 47250"/>
                              <a:gd name="adj2" fmla="val 878"/>
                              <a:gd name="adj3" fmla="val 112500"/>
                              <a:gd name="adj4" fmla="val -38333"/>
                            </a:avLst>
                          </a:prstGeom>
                          <a:noFill/>
                          <a:ln w="12700" cmpd="sng">
                            <a:solidFill>
                              <a:srgbClr val="FF0000"/>
                            </a:solidFill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6BD3004D" w14:textId="253CA792" w:rsidR="0023073D" w:rsidRPr="00644376" w:rsidRDefault="0023073D" w:rsidP="00644376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 w:rsidRPr="00644376">
                                <w:rPr>
                                  <w:color w:val="FF000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Légende encadrée 1 19"/>
                        <wps:cNvSpPr/>
                        <wps:spPr>
                          <a:xfrm>
                            <a:off x="3185160" y="1122045"/>
                            <a:ext cx="289560" cy="253365"/>
                          </a:xfrm>
                          <a:prstGeom prst="borderCallout1">
                            <a:avLst>
                              <a:gd name="adj1" fmla="val 47250"/>
                              <a:gd name="adj2" fmla="val 878"/>
                              <a:gd name="adj3" fmla="val 149045"/>
                              <a:gd name="adj4" fmla="val -23790"/>
                            </a:avLst>
                          </a:prstGeom>
                          <a:noFill/>
                          <a:ln w="12700" cmpd="sng">
                            <a:solidFill>
                              <a:srgbClr val="FF0000"/>
                            </a:solidFill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4F2EA39" w14:textId="2DC536C6" w:rsidR="0023073D" w:rsidRPr="00644376" w:rsidRDefault="0023073D" w:rsidP="00644376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>
                                <w:rPr>
                                  <w:color w:val="FF000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Légende encadrée 1 20"/>
                        <wps:cNvSpPr/>
                        <wps:spPr>
                          <a:xfrm>
                            <a:off x="3764280" y="140970"/>
                            <a:ext cx="289560" cy="257175"/>
                          </a:xfrm>
                          <a:prstGeom prst="borderCallout1">
                            <a:avLst>
                              <a:gd name="adj1" fmla="val 47250"/>
                              <a:gd name="adj2" fmla="val 878"/>
                              <a:gd name="adj3" fmla="val 112500"/>
                              <a:gd name="adj4" fmla="val -38333"/>
                            </a:avLst>
                          </a:prstGeom>
                          <a:noFill/>
                          <a:ln w="12700" cmpd="sng">
                            <a:solidFill>
                              <a:srgbClr val="FF0000"/>
                            </a:solidFill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6825D358" w14:textId="44552820" w:rsidR="0023073D" w:rsidRPr="00644376" w:rsidRDefault="0023073D" w:rsidP="00644376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>
                                <w:rPr>
                                  <w:color w:val="FF0000"/>
                                </w:rPr>
                                <w:t>3</w:t>
                              </w:r>
                              <w:r>
                                <w:rPr>
                                  <w:noProof/>
                                  <w:color w:val="FF0000"/>
                                  <w:lang w:eastAsia="fr-FR"/>
                                </w:rPr>
                                <w:drawing>
                                  <wp:inline distT="0" distB="0" distL="0" distR="0" wp14:anchorId="5049538D" wp14:editId="75848B95">
                                    <wp:extent cx="93980" cy="145292"/>
                                    <wp:effectExtent l="0" t="0" r="7620" b="7620"/>
                                    <wp:docPr id="32" name="Image 5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5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93980" cy="145292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  <w:r>
                                <w:rPr>
                                  <w:noProof/>
                                  <w:color w:val="FF0000"/>
                                  <w:lang w:eastAsia="fr-FR"/>
                                </w:rPr>
                                <w:drawing>
                                  <wp:inline distT="0" distB="0" distL="0" distR="0" wp14:anchorId="2B980932" wp14:editId="44200870">
                                    <wp:extent cx="93980" cy="145292"/>
                                    <wp:effectExtent l="0" t="0" r="7620" b="7620"/>
                                    <wp:docPr id="33" name="Image 6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6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93980" cy="145292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Légende encadrée 1 27"/>
                        <wps:cNvSpPr/>
                        <wps:spPr>
                          <a:xfrm>
                            <a:off x="3945255" y="502920"/>
                            <a:ext cx="289560" cy="257175"/>
                          </a:xfrm>
                          <a:prstGeom prst="borderCallout1">
                            <a:avLst>
                              <a:gd name="adj1" fmla="val 47250"/>
                              <a:gd name="adj2" fmla="val 878"/>
                              <a:gd name="adj3" fmla="val 130804"/>
                              <a:gd name="adj4" fmla="val -50798"/>
                            </a:avLst>
                          </a:prstGeom>
                          <a:noFill/>
                          <a:ln w="12700" cmpd="sng">
                            <a:solidFill>
                              <a:srgbClr val="FF0000"/>
                            </a:solidFill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EAB611A" w14:textId="78C0B97B" w:rsidR="0023073D" w:rsidRPr="00644376" w:rsidRDefault="0023073D" w:rsidP="00644376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>
                                <w:rPr>
                                  <w:color w:val="FF0000"/>
                                </w:rPr>
                                <w:t>4</w:t>
                              </w:r>
                              <w:r>
                                <w:rPr>
                                  <w:noProof/>
                                  <w:color w:val="FF0000"/>
                                  <w:lang w:eastAsia="fr-FR"/>
                                </w:rPr>
                                <w:drawing>
                                  <wp:inline distT="0" distB="0" distL="0" distR="0" wp14:anchorId="1FB8FFF5" wp14:editId="174027DB">
                                    <wp:extent cx="93980" cy="145292"/>
                                    <wp:effectExtent l="0" t="0" r="7620" b="7620"/>
                                    <wp:docPr id="30" name="Image 5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5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93980" cy="145292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  <w:r>
                                <w:rPr>
                                  <w:noProof/>
                                  <w:color w:val="FF0000"/>
                                  <w:lang w:eastAsia="fr-FR"/>
                                </w:rPr>
                                <w:drawing>
                                  <wp:inline distT="0" distB="0" distL="0" distR="0" wp14:anchorId="1345CBD6" wp14:editId="77A98AF5">
                                    <wp:extent cx="93980" cy="145292"/>
                                    <wp:effectExtent l="0" t="0" r="7620" b="7620"/>
                                    <wp:docPr id="31" name="Image 6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6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93980" cy="145292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r 34" o:spid="_x0000_s1026" style="position:absolute;margin-left:-11.35pt;margin-top:13.75pt;width:359.05pt;height:208.55pt;z-index:251674624" coordsize="4559935,264858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4" o:spid="_x0000_s1027" type="#_x0000_t75" style="position:absolute;width:4559935;height:264858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D4X&#10;aaXCAAAA2gAAAA8AAABkcnMvZG93bnJldi54bWxEj92KwjAUhO8XfIdwBO/WtKssUo1ihfXnZsWf&#10;Bzg0x6bYnJQman37zYLg5TDzzTCzRWdrcafWV44VpMMEBHHhdMWlgvPp53MCwgdkjbVjUvAkD4t5&#10;72OGmXYPPtD9GEoRS9hnqMCE0GRS+sKQRT90DXH0Lq61GKJsS6lbfMRyW8uvJPmWFiuOCwYbWhkq&#10;rsebVTAe5+tRs9nWPi3SfGd+8/15d1Bq0O+WUxCBuvAOv+itjhz8X4k3QM7/AA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A+F2mlwgAAANoAAAAPAAAAAAAAAAAAAAAAAJwCAABk&#10;cnMvZG93bnJldi54bWxQSwUGAAAAAAQABAD3AAAAiwMAAAAA&#10;">
                  <v:imagedata r:id="rId19" o:title="" croptop="11930f" cropright="13655f"/>
                  <v:path arrowok="t"/>
                </v:shape>
                <v:shapetype id="_x0000_t47" coordsize="21600,21600" o:spt="47" adj="-8280,24300,-1800,4050" path="m@0@1l@2@3nfem0,0l21600,,21600,21600,,21600xe">
                  <v:stroke joinstyle="miter"/>
                  <v:formulas>
                    <v:f eqn="val #0"/>
                    <v:f eqn="val #1"/>
                    <v:f eqn="val #2"/>
                    <v:f eqn="val #3"/>
                  </v:formulas>
                  <v:path arrowok="t" o:extrusionok="f" gradientshapeok="t" o:connecttype="custom" o:connectlocs="@0,@1;10800,0;10800,21600;0,10800;21600,10800"/>
                  <v:handles>
                    <v:h position="#0,#1"/>
                    <v:h position="#2,#3"/>
                  </v:handles>
                  <o:callout v:ext="edit" type="oneSegment" on="t"/>
                </v:shapetype>
                <v:shape id="Légende encadrée 1 18" o:spid="_x0000_s1028" type="#_x0000_t47" style="position:absolute;left:1230630;top:1880870;width:289560;height:25463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wsjLkwwAA&#10;ANsAAAAPAAAAZHJzL2Rvd25yZXYueG1sRI/BasNADETvhfzDokBvzTo+tMXJJhQHh6aHQpx8gPAq&#10;tqlXa7xrx/376FDobYRmRk/b/ew6NdEQWs8G1qsEFHHlbcu1geuleHkHFSKyxc4zGfilAPvd4mmL&#10;mfV3PtNUxlpJCYcMDTQx9pnWoWrIYVj5nlh2Nz84jDIOtbYD3qXcdTpNklftsGW50GBPeUPVTzk6&#10;A/l1FPFWpkc6f8/u9FUc0svamOfl/LEBFWmO/+a/9KcVfIGVX0SA3j0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wsjLkwwAAANsAAAAPAAAAAAAAAAAAAAAAAJcCAABkcnMvZG93&#10;bnJldi54bWxQSwUGAAAAAAQABAD1AAAAhwMAAAAA&#10;" adj=",,190,10206" filled="f" strokecolor="red" strokeweight="1pt">
                  <v:textbox>
                    <w:txbxContent>
                      <w:p w14:paraId="6BD3004D" w14:textId="253CA792" w:rsidR="0023073D" w:rsidRPr="00644376" w:rsidRDefault="0023073D" w:rsidP="00644376">
                        <w:pPr>
                          <w:jc w:val="center"/>
                          <w:rPr>
                            <w:color w:val="FF0000"/>
                          </w:rPr>
                        </w:pPr>
                        <w:r w:rsidRPr="00644376">
                          <w:rPr>
                            <w:color w:val="FF0000"/>
                          </w:rPr>
                          <w:t>1</w:t>
                        </w:r>
                      </w:p>
                    </w:txbxContent>
                  </v:textbox>
                  <o:callout v:ext="edit" minusy="t"/>
                </v:shape>
                <v:shape id="Légende encadrée 1 19" o:spid="_x0000_s1029" type="#_x0000_t47" style="position:absolute;left:3185160;top:1122045;width:289560;height:25336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WNvcmwQAA&#10;ANsAAAAPAAAAZHJzL2Rvd25yZXYueG1sRE9Li8IwEL4L+x/CLHgRTSsi3a5RFlEQwYOPvY/NbFu2&#10;mdQm1vrvjSB4m4/vObNFZyrRUuNKywriUQSCOLO65FzB6bgeJiCcR9ZYWSYFd3KwmH/0Zphqe+M9&#10;tQefixDCLkUFhfd1KqXLCjLoRrYmDtyfbQz6AJtc6gZvIdxUchxFU2mw5NBQYE3LgrL/w9UoGOwu&#10;23p1LvN9myUx299tN4mnSvU/u59vEJ46/xa/3Bsd5n/B85dwgJw/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ljb3JsEAAADbAAAADwAAAAAAAAAAAAAAAACXAgAAZHJzL2Rvd25y&#10;ZXYueG1sUEsFBgAAAAAEAAQA9QAAAIUDAAAAAA==&#10;" adj="-5139,32194,190,10206" filled="f" strokecolor="red" strokeweight="1pt">
                  <v:textbox>
                    <w:txbxContent>
                      <w:p w14:paraId="34F2EA39" w14:textId="2DC536C6" w:rsidR="0023073D" w:rsidRPr="00644376" w:rsidRDefault="0023073D" w:rsidP="00644376">
                        <w:pPr>
                          <w:jc w:val="center"/>
                          <w:rPr>
                            <w:color w:val="FF0000"/>
                          </w:rPr>
                        </w:pPr>
                        <w:r>
                          <w:rPr>
                            <w:color w:val="FF0000"/>
                          </w:rPr>
                          <w:t>2</w:t>
                        </w:r>
                      </w:p>
                    </w:txbxContent>
                  </v:textbox>
                  <o:callout v:ext="edit" minusy="t"/>
                </v:shape>
                <v:shape id="Légende encadrée 1 20" o:spid="_x0000_s1030" type="#_x0000_t47" style="position:absolute;left:3764280;top:140970;width:289560;height:25717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AqPRfwgAA&#10;ANsAAAAPAAAAZHJzL2Rvd25yZXYueG1sRI9Bi8JADIXvC/6HIYK3dWoP7lIdRRRF9yBY/QGhE9ti&#10;J1M6o9Z/bw4L3hLy8t775sveNepBXag9G5iME1DEhbc1lwYu5+33L6gQkS02nsnAiwIsF4OvOWbW&#10;P/lEjzyWSkw4ZGigirHNtA5FRQ7D2LfEcrv6zmGUtSu17fAp5q7RaZJMtcOaJaHCltYVFbf87gys&#10;L3cZfvJ0R6dj7w5/2016nhgzGvarGahIffyI/7/31kAq7YVFOEAv3g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MCo9F/CAAAA2wAAAA8AAAAAAAAAAAAAAAAAlwIAAGRycy9kb3du&#10;cmV2LnhtbFBLBQYAAAAABAAEAPUAAACGAwAAAAA=&#10;" adj=",,190,10206" filled="f" strokecolor="red" strokeweight="1pt">
                  <v:textbox>
                    <w:txbxContent>
                      <w:p w14:paraId="6825D358" w14:textId="44552820" w:rsidR="0023073D" w:rsidRPr="00644376" w:rsidRDefault="0023073D" w:rsidP="00644376">
                        <w:pPr>
                          <w:jc w:val="center"/>
                          <w:rPr>
                            <w:color w:val="FF0000"/>
                          </w:rPr>
                        </w:pPr>
                        <w:r>
                          <w:rPr>
                            <w:color w:val="FF0000"/>
                          </w:rPr>
                          <w:t>3</w:t>
                        </w:r>
                        <w:r>
                          <w:rPr>
                            <w:noProof/>
                            <w:color w:val="FF0000"/>
                            <w:lang w:eastAsia="fr-FR"/>
                          </w:rPr>
                          <w:drawing>
                            <wp:inline distT="0" distB="0" distL="0" distR="0" wp14:anchorId="5049538D" wp14:editId="75848B95">
                              <wp:extent cx="93980" cy="145292"/>
                              <wp:effectExtent l="0" t="0" r="7620" b="7620"/>
                              <wp:docPr id="32" name="Image 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93980" cy="145292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>
                          <w:rPr>
                            <w:noProof/>
                            <w:color w:val="FF0000"/>
                            <w:lang w:eastAsia="fr-FR"/>
                          </w:rPr>
                          <w:drawing>
                            <wp:inline distT="0" distB="0" distL="0" distR="0" wp14:anchorId="2B980932" wp14:editId="44200870">
                              <wp:extent cx="93980" cy="145292"/>
                              <wp:effectExtent l="0" t="0" r="7620" b="7620"/>
                              <wp:docPr id="33" name="Image 6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93980" cy="145292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  <o:callout v:ext="edit" minusy="t"/>
                </v:shape>
                <v:shape id="Légende encadrée 1 27" o:spid="_x0000_s1031" type="#_x0000_t47" style="position:absolute;left:3945255;top:502920;width:289560;height:25717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oiIkCwwAA&#10;ANsAAAAPAAAAZHJzL2Rvd25yZXYueG1sRI9Ba8JAFITvBf/D8oReim6SQyvRNYig9NBLVfD6yD6T&#10;YPZt2N2YxF/fLRR6HGa+GWZTjKYVD3K+sawgXSYgiEurG64UXM6HxQqED8gaW8ukYCIPxXb2ssFc&#10;24G/6XEKlYgl7HNUUIfQ5VL6siaDfmk74ujdrDMYonSV1A6HWG5amSXJuzTYcFyosaN9TeX91BsF&#10;WXASryUdvp7PY59OPZ/fhqtSr/NxtwYRaAz/4T/6U0fuA36/xB8gtz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oiIkCwwAAANsAAAAPAAAAAAAAAAAAAAAAAJcCAABkcnMvZG93&#10;bnJldi54bWxQSwUGAAAAAAQABAD1AAAAhwMAAAAA&#10;" adj="-10972,28254,190,10206" filled="f" strokecolor="red" strokeweight="1pt">
                  <v:textbox>
                    <w:txbxContent>
                      <w:p w14:paraId="4EAB611A" w14:textId="78C0B97B" w:rsidR="0023073D" w:rsidRPr="00644376" w:rsidRDefault="0023073D" w:rsidP="00644376">
                        <w:pPr>
                          <w:jc w:val="center"/>
                          <w:rPr>
                            <w:color w:val="FF0000"/>
                          </w:rPr>
                        </w:pPr>
                        <w:r>
                          <w:rPr>
                            <w:color w:val="FF0000"/>
                          </w:rPr>
                          <w:t>4</w:t>
                        </w:r>
                        <w:r>
                          <w:rPr>
                            <w:noProof/>
                            <w:color w:val="FF0000"/>
                            <w:lang w:eastAsia="fr-FR"/>
                          </w:rPr>
                          <w:drawing>
                            <wp:inline distT="0" distB="0" distL="0" distR="0" wp14:anchorId="1FB8FFF5" wp14:editId="174027DB">
                              <wp:extent cx="93980" cy="145292"/>
                              <wp:effectExtent l="0" t="0" r="7620" b="7620"/>
                              <wp:docPr id="30" name="Image 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93980" cy="145292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>
                          <w:rPr>
                            <w:noProof/>
                            <w:color w:val="FF0000"/>
                            <w:lang w:eastAsia="fr-FR"/>
                          </w:rPr>
                          <w:drawing>
                            <wp:inline distT="0" distB="0" distL="0" distR="0" wp14:anchorId="1345CBD6" wp14:editId="77A98AF5">
                              <wp:extent cx="93980" cy="145292"/>
                              <wp:effectExtent l="0" t="0" r="7620" b="7620"/>
                              <wp:docPr id="31" name="Image 6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93980" cy="145292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  <o:callout v:ext="edit" minusy="t"/>
                </v:shape>
                <w10:wrap type="through"/>
              </v:group>
            </w:pict>
          </mc:Fallback>
        </mc:AlternateContent>
      </w:r>
    </w:p>
    <w:p w14:paraId="2D98C53B" w14:textId="75C2CF6A" w:rsidR="008F0FF4" w:rsidRDefault="008F0FF4" w:rsidP="008F0FF4">
      <w:pPr>
        <w:pStyle w:val="Paragraphedeliste"/>
        <w:numPr>
          <w:ilvl w:val="0"/>
          <w:numId w:val="24"/>
        </w:numPr>
        <w:rPr>
          <w:lang w:eastAsia="fr-FR"/>
        </w:rPr>
      </w:pPr>
      <w:r>
        <w:rPr>
          <w:lang w:eastAsia="fr-FR"/>
        </w:rPr>
        <w:t>Choisissez une large zone de données en prévision puis ins</w:t>
      </w:r>
      <w:r w:rsidR="006564BE">
        <w:rPr>
          <w:lang w:eastAsia="fr-FR"/>
        </w:rPr>
        <w:t xml:space="preserve">érez un </w:t>
      </w:r>
      <w:r w:rsidR="004F0BAA">
        <w:rPr>
          <w:lang w:eastAsia="fr-FR"/>
        </w:rPr>
        <w:t xml:space="preserve">type de </w:t>
      </w:r>
      <w:r w:rsidR="006564BE">
        <w:rPr>
          <w:lang w:eastAsia="fr-FR"/>
        </w:rPr>
        <w:t xml:space="preserve">graphique de votre </w:t>
      </w:r>
      <w:r w:rsidR="004F0BAA">
        <w:rPr>
          <w:lang w:eastAsia="fr-FR"/>
        </w:rPr>
        <w:t>choix</w:t>
      </w:r>
      <w:r w:rsidR="006564BE">
        <w:rPr>
          <w:lang w:eastAsia="fr-FR"/>
        </w:rPr>
        <w:t>,</w:t>
      </w:r>
    </w:p>
    <w:p w14:paraId="113C1D86" w14:textId="16ECE129" w:rsidR="008F0FF4" w:rsidRDefault="008F0FF4" w:rsidP="008F0FF4">
      <w:pPr>
        <w:pStyle w:val="Paragraphedeliste"/>
        <w:numPr>
          <w:ilvl w:val="0"/>
          <w:numId w:val="24"/>
        </w:numPr>
        <w:rPr>
          <w:lang w:eastAsia="fr-FR"/>
        </w:rPr>
      </w:pPr>
      <w:r>
        <w:rPr>
          <w:lang w:eastAsia="fr-FR"/>
        </w:rPr>
        <w:t>Afficher sur le graphique le menu contextuel (clic droit)</w:t>
      </w:r>
      <w:r w:rsidR="00644376">
        <w:rPr>
          <w:lang w:eastAsia="fr-FR"/>
        </w:rPr>
        <w:t xml:space="preserve"> puis « Sélectionner des données … </w:t>
      </w:r>
      <w:r w:rsidR="006564BE">
        <w:rPr>
          <w:lang w:eastAsia="fr-FR"/>
        </w:rPr>
        <w:t>»,</w:t>
      </w:r>
    </w:p>
    <w:p w14:paraId="1C4A43E0" w14:textId="2CB7D6E6" w:rsidR="00644376" w:rsidRDefault="00644376" w:rsidP="008F0FF4">
      <w:pPr>
        <w:pStyle w:val="Paragraphedeliste"/>
        <w:numPr>
          <w:ilvl w:val="0"/>
          <w:numId w:val="24"/>
        </w:numPr>
        <w:rPr>
          <w:lang w:eastAsia="fr-FR"/>
        </w:rPr>
      </w:pPr>
      <w:r>
        <w:rPr>
          <w:lang w:eastAsia="fr-FR"/>
        </w:rPr>
        <w:t>Dans le champ « plage de données du graphique » sélection</w:t>
      </w:r>
      <w:r w:rsidR="006564BE">
        <w:rPr>
          <w:lang w:eastAsia="fr-FR"/>
        </w:rPr>
        <w:t>nez les valeurs en provenance du</w:t>
      </w:r>
      <w:r>
        <w:rPr>
          <w:lang w:eastAsia="fr-FR"/>
        </w:rPr>
        <w:t xml:space="preserve"> </w:t>
      </w:r>
      <w:r w:rsidR="006564BE">
        <w:rPr>
          <w:lang w:eastAsia="fr-FR"/>
        </w:rPr>
        <w:t>potentiomètre</w:t>
      </w:r>
      <w:r>
        <w:rPr>
          <w:lang w:eastAsia="fr-FR"/>
        </w:rPr>
        <w:t xml:space="preserve"> (colonn</w:t>
      </w:r>
      <w:r w:rsidR="006564BE">
        <w:rPr>
          <w:lang w:eastAsia="fr-FR"/>
        </w:rPr>
        <w:t>e de droite),</w:t>
      </w:r>
    </w:p>
    <w:p w14:paraId="71715207" w14:textId="5A8D4713" w:rsidR="00644376" w:rsidRDefault="00644376" w:rsidP="008F0FF4">
      <w:pPr>
        <w:pStyle w:val="Paragraphedeliste"/>
        <w:numPr>
          <w:ilvl w:val="0"/>
          <w:numId w:val="24"/>
        </w:numPr>
        <w:rPr>
          <w:lang w:eastAsia="fr-FR"/>
        </w:rPr>
      </w:pPr>
      <w:r>
        <w:rPr>
          <w:lang w:eastAsia="fr-FR"/>
        </w:rPr>
        <w:t>Modifiez les « Etiquettes de l’axe horizontal » pour sélectionner les informatio</w:t>
      </w:r>
      <w:r w:rsidR="006564BE">
        <w:rPr>
          <w:lang w:eastAsia="fr-FR"/>
        </w:rPr>
        <w:t>ns du temps (colonne de gauche)</w:t>
      </w:r>
      <w:r>
        <w:rPr>
          <w:lang w:eastAsia="fr-FR"/>
        </w:rPr>
        <w:t>.</w:t>
      </w:r>
    </w:p>
    <w:p w14:paraId="3FED48D3" w14:textId="77777777" w:rsidR="006564BE" w:rsidRDefault="006564BE" w:rsidP="006564BE">
      <w:pPr>
        <w:rPr>
          <w:lang w:eastAsia="fr-FR"/>
        </w:rPr>
      </w:pPr>
    </w:p>
    <w:p w14:paraId="75713AD1" w14:textId="77777777" w:rsidR="006564BE" w:rsidRDefault="006564BE" w:rsidP="006564BE">
      <w:pPr>
        <w:rPr>
          <w:lang w:eastAsia="fr-FR"/>
        </w:rPr>
      </w:pPr>
    </w:p>
    <w:p w14:paraId="23BBF03A" w14:textId="77777777" w:rsidR="006564BE" w:rsidRDefault="006564BE" w:rsidP="006564BE">
      <w:pPr>
        <w:rPr>
          <w:lang w:eastAsia="fr-FR"/>
        </w:rPr>
      </w:pPr>
    </w:p>
    <w:p w14:paraId="62D82773" w14:textId="77777777" w:rsidR="00050239" w:rsidRDefault="00050239" w:rsidP="00050239">
      <w:pPr>
        <w:pStyle w:val="Niv1"/>
        <w:rPr>
          <w:lang w:eastAsia="fr-FR"/>
        </w:rPr>
      </w:pPr>
      <w:r>
        <w:rPr>
          <w:lang w:eastAsia="fr-FR"/>
        </w:rPr>
        <w:t>Améliorer la précision de l’axe de abscisse :</w:t>
      </w:r>
    </w:p>
    <w:p w14:paraId="7BFB9D29" w14:textId="196E5899" w:rsidR="006564BE" w:rsidRDefault="00050239" w:rsidP="006564BE">
      <w:pPr>
        <w:rPr>
          <w:lang w:eastAsia="fr-FR"/>
        </w:rPr>
      </w:pPr>
      <w:r>
        <w:rPr>
          <w:lang w:eastAsia="fr-FR"/>
        </w:rPr>
        <w:t xml:space="preserve"> </w:t>
      </w:r>
    </w:p>
    <w:p w14:paraId="394995B0" w14:textId="6D03C5E5" w:rsidR="00050239" w:rsidRDefault="00050239" w:rsidP="006564BE">
      <w:pPr>
        <w:rPr>
          <w:szCs w:val="20"/>
        </w:rPr>
      </w:pPr>
      <w:r>
        <w:rPr>
          <w:szCs w:val="20"/>
        </w:rPr>
        <w:t xml:space="preserve">Par défaut, la macro utilise </w:t>
      </w:r>
      <w:r w:rsidRPr="00D14DAE">
        <w:rPr>
          <w:szCs w:val="20"/>
        </w:rPr>
        <w:t>TIME (en majuscules)</w:t>
      </w:r>
      <w:r w:rsidR="008531A4">
        <w:rPr>
          <w:szCs w:val="20"/>
        </w:rPr>
        <w:t>,</w:t>
      </w:r>
      <w:r w:rsidRPr="00D14DAE">
        <w:rPr>
          <w:szCs w:val="20"/>
        </w:rPr>
        <w:t xml:space="preserve"> </w:t>
      </w:r>
      <w:r>
        <w:rPr>
          <w:szCs w:val="20"/>
        </w:rPr>
        <w:t xml:space="preserve">mais </w:t>
      </w:r>
      <w:r w:rsidRPr="00D14DAE">
        <w:rPr>
          <w:szCs w:val="20"/>
        </w:rPr>
        <w:t xml:space="preserve">l'heure telle que réglée dans </w:t>
      </w:r>
      <w:r>
        <w:rPr>
          <w:szCs w:val="20"/>
        </w:rPr>
        <w:t>l'ordinateur qui exécute Excel n’est pas très précise. On ne peut pas l</w:t>
      </w:r>
      <w:r w:rsidR="008531A4">
        <w:rPr>
          <w:szCs w:val="20"/>
        </w:rPr>
        <w:t>’</w:t>
      </w:r>
      <w:r>
        <w:rPr>
          <w:szCs w:val="20"/>
        </w:rPr>
        <w:t>a</w:t>
      </w:r>
      <w:r w:rsidR="008531A4">
        <w:rPr>
          <w:szCs w:val="20"/>
        </w:rPr>
        <w:t>méliorer ou la</w:t>
      </w:r>
      <w:r>
        <w:rPr>
          <w:szCs w:val="20"/>
        </w:rPr>
        <w:t xml:space="preserve"> supprimer mais on peut transférer une variable qui représente le temps depuis l’Arduino</w:t>
      </w:r>
      <w:r w:rsidR="008531A4">
        <w:rPr>
          <w:szCs w:val="20"/>
        </w:rPr>
        <w:t>. Le temps et l’information à transmettre seront issus du même système, cela évitera des défauts de synchronisation dans le cas de fréquences d’échantillonnage élevées.</w:t>
      </w:r>
    </w:p>
    <w:p w14:paraId="14BF75B6" w14:textId="77777777" w:rsidR="008531A4" w:rsidRDefault="008531A4" w:rsidP="006564BE">
      <w:pPr>
        <w:rPr>
          <w:lang w:eastAsia="fr-FR"/>
        </w:rPr>
      </w:pPr>
    </w:p>
    <w:p w14:paraId="78D12B81" w14:textId="77777777" w:rsidR="009B0B04" w:rsidRDefault="009B0B04" w:rsidP="006564BE">
      <w:pPr>
        <w:rPr>
          <w:lang w:eastAsia="fr-FR"/>
        </w:rPr>
      </w:pPr>
    </w:p>
    <w:p w14:paraId="0B7EDF9D" w14:textId="77777777" w:rsidR="009B0B04" w:rsidRDefault="009B0B04" w:rsidP="006564BE">
      <w:pPr>
        <w:rPr>
          <w:lang w:eastAsia="fr-FR"/>
        </w:rPr>
      </w:pPr>
    </w:p>
    <w:p w14:paraId="1D55454E" w14:textId="77777777" w:rsidR="009B0B04" w:rsidRDefault="009B0B04" w:rsidP="006564BE">
      <w:pPr>
        <w:rPr>
          <w:lang w:eastAsia="fr-FR"/>
        </w:rPr>
      </w:pPr>
    </w:p>
    <w:p w14:paraId="6B508ECF" w14:textId="77777777" w:rsidR="009B0B04" w:rsidRDefault="009B0B04" w:rsidP="006564BE">
      <w:pPr>
        <w:rPr>
          <w:lang w:eastAsia="fr-FR"/>
        </w:rPr>
      </w:pPr>
    </w:p>
    <w:p w14:paraId="084DB372" w14:textId="5168BD86" w:rsidR="009B0B04" w:rsidRPr="00EE5B6B" w:rsidRDefault="009B0B04" w:rsidP="009B0B04">
      <w:pPr>
        <w:rPr>
          <w:sz w:val="16"/>
          <w:szCs w:val="16"/>
          <w:lang w:eastAsia="fr-FR"/>
        </w:rPr>
      </w:pPr>
      <w:r w:rsidRPr="00EE5B6B">
        <w:rPr>
          <w:rFonts w:ascii="Cambria" w:eastAsia="Times New Roman" w:hAnsi="Cambria"/>
          <w:b/>
          <w:bCs/>
          <w:color w:val="4F81BD"/>
          <w:lang w:eastAsia="fr-FR"/>
        </w:rPr>
        <w:lastRenderedPageBreak/>
        <w:t>Le sketch Arduino :</w:t>
      </w:r>
      <w:r>
        <w:rPr>
          <w:lang w:eastAsia="fr-FR"/>
        </w:rPr>
        <w:t xml:space="preserve"> </w:t>
      </w:r>
      <w:r w:rsidRPr="00EE5B6B">
        <w:rPr>
          <w:sz w:val="16"/>
          <w:szCs w:val="16"/>
          <w:lang w:eastAsia="fr-FR"/>
        </w:rPr>
        <w:t>Vous trouverez le programme dans l</w:t>
      </w:r>
      <w:r>
        <w:rPr>
          <w:sz w:val="16"/>
          <w:szCs w:val="16"/>
          <w:lang w:eastAsia="fr-FR"/>
        </w:rPr>
        <w:t>e dossier ressource sous sketch2</w:t>
      </w:r>
      <w:r w:rsidRPr="00EE5B6B">
        <w:rPr>
          <w:sz w:val="16"/>
          <w:szCs w:val="16"/>
          <w:lang w:eastAsia="fr-FR"/>
        </w:rPr>
        <w:t>.</w:t>
      </w:r>
    </w:p>
    <w:p w14:paraId="0C83945D" w14:textId="570FD44D" w:rsidR="009B0B04" w:rsidRDefault="009B0B04" w:rsidP="006564BE">
      <w:pPr>
        <w:rPr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75648" behindDoc="0" locked="0" layoutInCell="1" allowOverlap="1" wp14:anchorId="6227C78B" wp14:editId="25F575C8">
            <wp:simplePos x="0" y="0"/>
            <wp:positionH relativeFrom="column">
              <wp:posOffset>635</wp:posOffset>
            </wp:positionH>
            <wp:positionV relativeFrom="paragraph">
              <wp:posOffset>178435</wp:posOffset>
            </wp:positionV>
            <wp:extent cx="4917440" cy="2147570"/>
            <wp:effectExtent l="0" t="0" r="10160" b="11430"/>
            <wp:wrapSquare wrapText="bothSides"/>
            <wp:docPr id="35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7440" cy="2147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A1529A" w14:textId="77777777" w:rsidR="009B0B04" w:rsidRDefault="009B0B04" w:rsidP="006564BE">
      <w:pPr>
        <w:rPr>
          <w:lang w:eastAsia="fr-FR"/>
        </w:rPr>
      </w:pPr>
    </w:p>
    <w:p w14:paraId="67EA9EAE" w14:textId="77777777" w:rsidR="009B0B04" w:rsidRDefault="009B0B04" w:rsidP="006564BE">
      <w:pPr>
        <w:rPr>
          <w:lang w:eastAsia="fr-FR"/>
        </w:rPr>
      </w:pPr>
    </w:p>
    <w:p w14:paraId="2ED67704" w14:textId="77777777" w:rsidR="009B0B04" w:rsidRDefault="009B0B04" w:rsidP="006564BE">
      <w:pPr>
        <w:rPr>
          <w:lang w:eastAsia="fr-FR"/>
        </w:rPr>
      </w:pPr>
    </w:p>
    <w:p w14:paraId="74A0AD51" w14:textId="77777777" w:rsidR="009B0B04" w:rsidRDefault="009B0B04" w:rsidP="006564BE">
      <w:pPr>
        <w:rPr>
          <w:lang w:eastAsia="fr-FR"/>
        </w:rPr>
      </w:pPr>
    </w:p>
    <w:p w14:paraId="5325E699" w14:textId="77777777" w:rsidR="009B0B04" w:rsidRDefault="009B0B04" w:rsidP="006564BE">
      <w:pPr>
        <w:rPr>
          <w:lang w:eastAsia="fr-FR"/>
        </w:rPr>
      </w:pPr>
    </w:p>
    <w:p w14:paraId="700C6441" w14:textId="77777777" w:rsidR="009B0B04" w:rsidRDefault="009B0B04" w:rsidP="006564BE">
      <w:pPr>
        <w:rPr>
          <w:lang w:eastAsia="fr-FR"/>
        </w:rPr>
      </w:pPr>
    </w:p>
    <w:p w14:paraId="266F084D" w14:textId="77777777" w:rsidR="009B0B04" w:rsidRDefault="009B0B04" w:rsidP="006564BE">
      <w:pPr>
        <w:rPr>
          <w:lang w:eastAsia="fr-FR"/>
        </w:rPr>
      </w:pPr>
    </w:p>
    <w:p w14:paraId="0C9E4107" w14:textId="77777777" w:rsidR="009B0B04" w:rsidRDefault="009B0B04" w:rsidP="006564BE">
      <w:pPr>
        <w:rPr>
          <w:lang w:eastAsia="fr-FR"/>
        </w:rPr>
      </w:pPr>
    </w:p>
    <w:p w14:paraId="2E314EDC" w14:textId="77777777" w:rsidR="009B0B04" w:rsidRDefault="009B0B04" w:rsidP="006564BE">
      <w:pPr>
        <w:rPr>
          <w:lang w:eastAsia="fr-FR"/>
        </w:rPr>
      </w:pPr>
    </w:p>
    <w:p w14:paraId="34AB12EF" w14:textId="77777777" w:rsidR="009B0B04" w:rsidRDefault="009B0B04" w:rsidP="006564BE">
      <w:pPr>
        <w:rPr>
          <w:lang w:eastAsia="fr-FR"/>
        </w:rPr>
      </w:pPr>
    </w:p>
    <w:p w14:paraId="22021977" w14:textId="77777777" w:rsidR="009B0B04" w:rsidRDefault="009B0B04" w:rsidP="006564BE">
      <w:pPr>
        <w:rPr>
          <w:lang w:eastAsia="fr-FR"/>
        </w:rPr>
      </w:pPr>
    </w:p>
    <w:p w14:paraId="4597BE60" w14:textId="77777777" w:rsidR="009B0B04" w:rsidRDefault="009B0B04" w:rsidP="006564BE">
      <w:pPr>
        <w:rPr>
          <w:lang w:eastAsia="fr-FR"/>
        </w:rPr>
      </w:pPr>
    </w:p>
    <w:p w14:paraId="696F420A" w14:textId="77777777" w:rsidR="009B0B04" w:rsidRDefault="009B0B04" w:rsidP="006564BE">
      <w:pPr>
        <w:rPr>
          <w:lang w:eastAsia="fr-FR"/>
        </w:rPr>
      </w:pPr>
    </w:p>
    <w:p w14:paraId="6C455950" w14:textId="77777777" w:rsidR="009B0B04" w:rsidRDefault="009B0B04" w:rsidP="006564BE">
      <w:pPr>
        <w:rPr>
          <w:lang w:eastAsia="fr-FR"/>
        </w:rPr>
      </w:pPr>
    </w:p>
    <w:p w14:paraId="3A3B99B1" w14:textId="44733BD7" w:rsidR="009B0B04" w:rsidRDefault="009B0B04" w:rsidP="006564BE">
      <w:pPr>
        <w:rPr>
          <w:lang w:eastAsia="fr-FR"/>
        </w:rPr>
      </w:pPr>
      <w:r>
        <w:rPr>
          <w:lang w:eastAsia="fr-FR"/>
        </w:rPr>
        <w:t>Les commentaires ajoutés expliquent les modifications à apporter pour</w:t>
      </w:r>
      <w:r w:rsidR="0023073D">
        <w:rPr>
          <w:lang w:eastAsia="fr-FR"/>
        </w:rPr>
        <w:t xml:space="preserve"> transférer vers MS-Excel la motion de temps décrit par Arduino</w:t>
      </w:r>
      <w:r>
        <w:rPr>
          <w:lang w:eastAsia="fr-FR"/>
        </w:rPr>
        <w:t>.</w:t>
      </w:r>
    </w:p>
    <w:p w14:paraId="5559D054" w14:textId="212D20E6" w:rsidR="001E0D5D" w:rsidRDefault="001E0D5D" w:rsidP="006564BE">
      <w:pPr>
        <w:rPr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76672" behindDoc="0" locked="0" layoutInCell="1" allowOverlap="1" wp14:anchorId="7A171FCE" wp14:editId="7443C3DC">
            <wp:simplePos x="0" y="0"/>
            <wp:positionH relativeFrom="column">
              <wp:posOffset>19050</wp:posOffset>
            </wp:positionH>
            <wp:positionV relativeFrom="paragraph">
              <wp:posOffset>179070</wp:posOffset>
            </wp:positionV>
            <wp:extent cx="2129155" cy="3238500"/>
            <wp:effectExtent l="0" t="0" r="4445" b="12700"/>
            <wp:wrapSquare wrapText="bothSides"/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3032"/>
                    <a:stretch/>
                  </pic:blipFill>
                  <pic:spPr bwMode="auto">
                    <a:xfrm>
                      <a:off x="0" y="0"/>
                      <a:ext cx="212915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3CB80F3" w14:textId="21ED218F" w:rsidR="0023073D" w:rsidRDefault="0023073D" w:rsidP="006564BE">
      <w:pPr>
        <w:rPr>
          <w:lang w:eastAsia="fr-FR"/>
        </w:rPr>
      </w:pPr>
    </w:p>
    <w:p w14:paraId="7199FDC4" w14:textId="2B8597B6" w:rsidR="001E0D5D" w:rsidRDefault="001E0D5D" w:rsidP="006564BE">
      <w:pPr>
        <w:rPr>
          <w:lang w:eastAsia="fr-FR"/>
        </w:rPr>
      </w:pPr>
      <w:r>
        <w:rPr>
          <w:lang w:eastAsia="fr-FR"/>
        </w:rPr>
        <w:t>Ici la colonne « C » correspond à la variable « time » défini dans le sketch Arduino, elle est exprimée en milliseconde.</w:t>
      </w:r>
    </w:p>
    <w:p w14:paraId="3F19DF28" w14:textId="256BEE6F" w:rsidR="001E0D5D" w:rsidRDefault="001E0D5D" w:rsidP="006564BE">
      <w:pPr>
        <w:rPr>
          <w:lang w:eastAsia="fr-FR"/>
        </w:rPr>
      </w:pPr>
      <w:r>
        <w:rPr>
          <w:lang w:eastAsia="fr-FR"/>
        </w:rPr>
        <w:t>Vous noterez également que dans le sketch Arduino, nous avons défini un intervalle de mesure de 10ms. Le traitement du programme respecte approximativement cet intervalle, en tout les cas : le temps et la mesure transférés sont synchronisés.</w:t>
      </w:r>
    </w:p>
    <w:p w14:paraId="3C8FCB0C" w14:textId="77777777" w:rsidR="001E0D5D" w:rsidRPr="009B2696" w:rsidRDefault="001E0D5D" w:rsidP="006564BE">
      <w:pPr>
        <w:rPr>
          <w:lang w:eastAsia="fr-FR"/>
        </w:rPr>
      </w:pPr>
    </w:p>
    <w:sectPr w:rsidR="001E0D5D" w:rsidRPr="009B2696" w:rsidSect="00595C6B">
      <w:footerReference w:type="default" r:id="rId23"/>
      <w:pgSz w:w="11906" w:h="16838"/>
      <w:pgMar w:top="851" w:right="849" w:bottom="993" w:left="851" w:header="708" w:footer="36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F8F0F41" w14:textId="77777777" w:rsidR="0023073D" w:rsidRDefault="0023073D" w:rsidP="00FB1ED7">
      <w:r>
        <w:separator/>
      </w:r>
    </w:p>
  </w:endnote>
  <w:endnote w:type="continuationSeparator" w:id="0">
    <w:p w14:paraId="7300575D" w14:textId="77777777" w:rsidR="0023073D" w:rsidRDefault="0023073D" w:rsidP="00FB1E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ndale Sans UI">
    <w:altName w:val="Times New Roman"/>
    <w:charset w:val="00"/>
    <w:family w:val="auto"/>
    <w:pitch w:val="variable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3CD4D81" w14:textId="6F845F12" w:rsidR="0023073D" w:rsidRDefault="0023073D" w:rsidP="004D4212">
    <w:pPr>
      <w:pStyle w:val="Pieddepage1"/>
      <w:rPr>
        <w:noProof/>
      </w:rPr>
    </w:pPr>
    <w:r>
      <w:t xml:space="preserve">Transférer des données via le port COM vers Excel - </w:t>
    </w:r>
    <w:r w:rsidR="004C26AD">
      <w:fldChar w:fldCharType="begin"/>
    </w:r>
    <w:r w:rsidR="004C26AD">
      <w:instrText xml:space="preserve"> FILENAME  </w:instrText>
    </w:r>
    <w:r w:rsidR="004C26AD">
      <w:fldChar w:fldCharType="separate"/>
    </w:r>
    <w:r>
      <w:rPr>
        <w:noProof/>
      </w:rPr>
      <w:t xml:space="preserve">TP - </w:t>
    </w:r>
    <w:r w:rsidR="004C26AD">
      <w:rPr>
        <w:noProof/>
      </w:rPr>
      <w:fldChar w:fldCharType="end"/>
    </w:r>
    <w:r>
      <w:tab/>
    </w:r>
    <w:r>
      <w:tab/>
      <w:t xml:space="preserve">Page </w:t>
    </w:r>
    <w:r>
      <w:fldChar w:fldCharType="begin"/>
    </w:r>
    <w:r>
      <w:instrText xml:space="preserve"> PAGE </w:instrText>
    </w:r>
    <w:r>
      <w:fldChar w:fldCharType="separate"/>
    </w:r>
    <w:r w:rsidR="004C26AD">
      <w:rPr>
        <w:noProof/>
      </w:rPr>
      <w:t>1</w:t>
    </w:r>
    <w:r>
      <w:rPr>
        <w:noProof/>
      </w:rPr>
      <w:fldChar w:fldCharType="end"/>
    </w:r>
    <w:r>
      <w:t xml:space="preserve"> sur </w:t>
    </w:r>
    <w:r w:rsidR="004C26AD">
      <w:fldChar w:fldCharType="begin"/>
    </w:r>
    <w:r w:rsidR="004C26AD">
      <w:instrText xml:space="preserve"> NUMPAGES </w:instrText>
    </w:r>
    <w:r w:rsidR="004C26AD">
      <w:fldChar w:fldCharType="separate"/>
    </w:r>
    <w:r w:rsidR="004C26AD">
      <w:rPr>
        <w:noProof/>
      </w:rPr>
      <w:t>3</w:t>
    </w:r>
    <w:r w:rsidR="004C26AD">
      <w:rPr>
        <w:noProof/>
      </w:rPr>
      <w:fldChar w:fldCharType="end"/>
    </w:r>
  </w:p>
  <w:p w14:paraId="56234AEB" w14:textId="77777777" w:rsidR="0023073D" w:rsidRDefault="0023073D" w:rsidP="00CA7E33">
    <w:pPr>
      <w:pStyle w:val="Pieddepage"/>
      <w:tabs>
        <w:tab w:val="clear" w:pos="4536"/>
        <w:tab w:val="clear" w:pos="9072"/>
        <w:tab w:val="left" w:pos="4818"/>
      </w:tabs>
    </w:pPr>
    <w:r>
      <w:tab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3AD681D" w14:textId="77777777" w:rsidR="0023073D" w:rsidRDefault="0023073D" w:rsidP="00FB1ED7">
      <w:r>
        <w:separator/>
      </w:r>
    </w:p>
  </w:footnote>
  <w:footnote w:type="continuationSeparator" w:id="0">
    <w:p w14:paraId="1DCF10E5" w14:textId="77777777" w:rsidR="0023073D" w:rsidRDefault="0023073D" w:rsidP="00FB1ED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4814E7"/>
    <w:multiLevelType w:val="multilevel"/>
    <w:tmpl w:val="D3AAA0E8"/>
    <w:lvl w:ilvl="0">
      <w:start w:val="1"/>
      <w:numFmt w:val="decimal"/>
      <w:pStyle w:val="Niv1"/>
      <w:lvlText w:val="%1."/>
      <w:lvlJc w:val="left"/>
      <w:pPr>
        <w:ind w:left="360" w:hanging="360"/>
      </w:pPr>
    </w:lvl>
    <w:lvl w:ilvl="1">
      <w:start w:val="1"/>
      <w:numFmt w:val="decimal"/>
      <w:pStyle w:val="Niv2"/>
      <w:lvlText w:val="%1.%2."/>
      <w:lvlJc w:val="left"/>
      <w:pPr>
        <w:ind w:left="792" w:hanging="432"/>
      </w:pPr>
    </w:lvl>
    <w:lvl w:ilvl="2">
      <w:start w:val="1"/>
      <w:numFmt w:val="decimal"/>
      <w:pStyle w:val="Niv3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>
    <w:nsid w:val="0FA97CE0"/>
    <w:multiLevelType w:val="hybridMultilevel"/>
    <w:tmpl w:val="FBE046B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67100B"/>
    <w:multiLevelType w:val="multilevel"/>
    <w:tmpl w:val="750A6730"/>
    <w:styleLink w:val="Numbering1"/>
    <w:lvl w:ilvl="0">
      <w:start w:val="1"/>
      <w:numFmt w:val="upperRoman"/>
      <w:pStyle w:val="Titre31"/>
      <w:lvlText w:val="%1)"/>
      <w:lvlJc w:val="left"/>
    </w:lvl>
    <w:lvl w:ilvl="1">
      <w:start w:val="1"/>
      <w:numFmt w:val="decimal"/>
      <w:lvlText w:val="%2)"/>
      <w:lvlJc w:val="left"/>
    </w:lvl>
    <w:lvl w:ilvl="2">
      <w:start w:val="1"/>
      <w:numFmt w:val="lowerLetter"/>
      <w:lvlText w:val="%3)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3">
    <w:nsid w:val="142D23BC"/>
    <w:multiLevelType w:val="multilevel"/>
    <w:tmpl w:val="EB5CCCC4"/>
    <w:lvl w:ilvl="0">
      <w:start w:val="1"/>
      <w:numFmt w:val="upperRoman"/>
      <w:pStyle w:val="Titre-I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upperLetter"/>
      <w:pStyle w:val="Titre-A"/>
      <w:lvlText w:val="%1.%2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Titre-1"/>
      <w:lvlText w:val="%3."/>
      <w:lvlJc w:val="left"/>
      <w:pPr>
        <w:tabs>
          <w:tab w:val="num" w:pos="851"/>
        </w:tabs>
        <w:ind w:left="851" w:hanging="681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777"/>
        </w:tabs>
        <w:ind w:left="454" w:hanging="397"/>
      </w:pPr>
      <w:rPr>
        <w:rFonts w:hint="default"/>
        <w:b/>
        <w:i w:val="0"/>
      </w:rPr>
    </w:lvl>
    <w:lvl w:ilvl="4">
      <w:start w:val="1"/>
      <w:numFmt w:val="none"/>
      <w:lvlText w:val="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4">
    <w:nsid w:val="187D1DEB"/>
    <w:multiLevelType w:val="hybridMultilevel"/>
    <w:tmpl w:val="68840682"/>
    <w:lvl w:ilvl="0" w:tplc="7340BB64">
      <w:numFmt w:val="bullet"/>
      <w:lvlText w:val="-"/>
      <w:lvlJc w:val="left"/>
      <w:pPr>
        <w:ind w:left="720" w:hanging="360"/>
      </w:pPr>
      <w:rPr>
        <w:rFonts w:ascii="Times New Roman" w:eastAsia="Andale Sans U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AF31950"/>
    <w:multiLevelType w:val="multilevel"/>
    <w:tmpl w:val="6E66CB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FA252E6"/>
    <w:multiLevelType w:val="hybridMultilevel"/>
    <w:tmpl w:val="314C922C"/>
    <w:lvl w:ilvl="0" w:tplc="7340BB64">
      <w:numFmt w:val="bullet"/>
      <w:lvlText w:val="-"/>
      <w:lvlJc w:val="left"/>
      <w:pPr>
        <w:ind w:left="720" w:hanging="360"/>
      </w:pPr>
      <w:rPr>
        <w:rFonts w:ascii="Times New Roman" w:eastAsia="Andale Sans U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4977F34"/>
    <w:multiLevelType w:val="hybridMultilevel"/>
    <w:tmpl w:val="8102A3D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7856262"/>
    <w:multiLevelType w:val="hybridMultilevel"/>
    <w:tmpl w:val="2282621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A4B3FDD"/>
    <w:multiLevelType w:val="hybridMultilevel"/>
    <w:tmpl w:val="08C83D48"/>
    <w:lvl w:ilvl="0" w:tplc="7340BB64">
      <w:numFmt w:val="bullet"/>
      <w:lvlText w:val="-"/>
      <w:lvlJc w:val="left"/>
      <w:pPr>
        <w:ind w:left="720" w:hanging="360"/>
      </w:pPr>
      <w:rPr>
        <w:rFonts w:ascii="Times New Roman" w:eastAsia="Andale Sans U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F04787D"/>
    <w:multiLevelType w:val="hybridMultilevel"/>
    <w:tmpl w:val="43B6F54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0C92B78"/>
    <w:multiLevelType w:val="hybridMultilevel"/>
    <w:tmpl w:val="8AA09F98"/>
    <w:lvl w:ilvl="0" w:tplc="37BA5556">
      <w:start w:val="1"/>
      <w:numFmt w:val="upperRoman"/>
      <w:lvlText w:val="%1-"/>
      <w:lvlJc w:val="left"/>
      <w:pPr>
        <w:ind w:left="720" w:hanging="360"/>
      </w:pPr>
      <w:rPr>
        <w:rFonts w:hint="default"/>
        <w:color w:val="000000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88F51A9"/>
    <w:multiLevelType w:val="hybridMultilevel"/>
    <w:tmpl w:val="2C9CBC6A"/>
    <w:lvl w:ilvl="0" w:tplc="7340BB64">
      <w:numFmt w:val="bullet"/>
      <w:lvlText w:val="-"/>
      <w:lvlJc w:val="left"/>
      <w:pPr>
        <w:ind w:left="720" w:hanging="360"/>
      </w:pPr>
      <w:rPr>
        <w:rFonts w:ascii="Times New Roman" w:eastAsia="Andale Sans U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EC8037E"/>
    <w:multiLevelType w:val="hybridMultilevel"/>
    <w:tmpl w:val="2BFCD012"/>
    <w:lvl w:ilvl="0" w:tplc="A92A5090">
      <w:start w:val="1"/>
      <w:numFmt w:val="bullet"/>
      <w:lvlText w:val="-"/>
      <w:lvlJc w:val="left"/>
      <w:pPr>
        <w:ind w:left="720" w:hanging="360"/>
      </w:pPr>
      <w:rPr>
        <w:rFonts w:ascii="Times New Roman" w:eastAsia="Andale Sans U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A4C677D"/>
    <w:multiLevelType w:val="multilevel"/>
    <w:tmpl w:val="0B4823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6901155E"/>
    <w:multiLevelType w:val="hybridMultilevel"/>
    <w:tmpl w:val="E380604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75C65A6"/>
    <w:multiLevelType w:val="hybridMultilevel"/>
    <w:tmpl w:val="AC24626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A777D6A"/>
    <w:multiLevelType w:val="hybridMultilevel"/>
    <w:tmpl w:val="42C25D6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A9862DF"/>
    <w:multiLevelType w:val="hybridMultilevel"/>
    <w:tmpl w:val="C1EE4F92"/>
    <w:lvl w:ilvl="0" w:tplc="7340BB64">
      <w:numFmt w:val="bullet"/>
      <w:lvlText w:val="-"/>
      <w:lvlJc w:val="left"/>
      <w:pPr>
        <w:ind w:left="720" w:hanging="360"/>
      </w:pPr>
      <w:rPr>
        <w:rFonts w:ascii="Times New Roman" w:eastAsia="Andale Sans U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CA9254F"/>
    <w:multiLevelType w:val="multilevel"/>
    <w:tmpl w:val="80129958"/>
    <w:styleLink w:val="Numbering2"/>
    <w:lvl w:ilvl="0">
      <w:start w:val="1"/>
      <w:numFmt w:val="decimal"/>
      <w:pStyle w:val="Question"/>
      <w:lvlText w:val="%1)"/>
      <w:lvlJc w:val="left"/>
      <w:pPr>
        <w:ind w:left="360" w:hanging="360"/>
      </w:pPr>
    </w:lvl>
    <w:lvl w:ilvl="1">
      <w:start w:val="2"/>
      <w:numFmt w:val="decimal"/>
      <w:lvlText w:val="%2"/>
      <w:lvlJc w:val="left"/>
    </w:lvl>
    <w:lvl w:ilvl="2">
      <w:start w:val="3"/>
      <w:numFmt w:val="decimal"/>
      <w:lvlText w:val="%3"/>
      <w:lvlJc w:val="left"/>
    </w:lvl>
    <w:lvl w:ilvl="3">
      <w:start w:val="4"/>
      <w:numFmt w:val="decimal"/>
      <w:lvlText w:val="%4"/>
      <w:lvlJc w:val="left"/>
    </w:lvl>
    <w:lvl w:ilvl="4">
      <w:start w:val="5"/>
      <w:numFmt w:val="decimal"/>
      <w:lvlText w:val="%5"/>
      <w:lvlJc w:val="left"/>
    </w:lvl>
    <w:lvl w:ilvl="5">
      <w:start w:val="6"/>
      <w:numFmt w:val="decimal"/>
      <w:lvlText w:val="%6"/>
      <w:lvlJc w:val="left"/>
    </w:lvl>
    <w:lvl w:ilvl="6">
      <w:start w:val="7"/>
      <w:numFmt w:val="decimal"/>
      <w:lvlText w:val="%7"/>
      <w:lvlJc w:val="left"/>
    </w:lvl>
    <w:lvl w:ilvl="7">
      <w:start w:val="8"/>
      <w:numFmt w:val="decimal"/>
      <w:lvlText w:val="%8"/>
      <w:lvlJc w:val="left"/>
    </w:lvl>
    <w:lvl w:ilvl="8">
      <w:start w:val="9"/>
      <w:numFmt w:val="decimal"/>
      <w:lvlText w:val="%9"/>
      <w:lvlJc w:val="left"/>
    </w:lvl>
  </w:abstractNum>
  <w:num w:numId="1">
    <w:abstractNumId w:val="0"/>
  </w:num>
  <w:num w:numId="2">
    <w:abstractNumId w:val="2"/>
  </w:num>
  <w:num w:numId="3">
    <w:abstractNumId w:val="19"/>
    <w:lvlOverride w:ilvl="0">
      <w:lvl w:ilvl="0">
        <w:start w:val="1"/>
        <w:numFmt w:val="decimal"/>
        <w:pStyle w:val="Question"/>
        <w:lvlText w:val="%1)"/>
        <w:lvlJc w:val="left"/>
        <w:pPr>
          <w:ind w:left="360" w:hanging="360"/>
        </w:pPr>
        <w:rPr>
          <w:color w:val="E36C0A" w:themeColor="accent6" w:themeShade="BF"/>
        </w:rPr>
      </w:lvl>
    </w:lvlOverride>
  </w:num>
  <w:num w:numId="4">
    <w:abstractNumId w:val="11"/>
  </w:num>
  <w:num w:numId="5">
    <w:abstractNumId w:val="4"/>
  </w:num>
  <w:num w:numId="6">
    <w:abstractNumId w:val="6"/>
  </w:num>
  <w:num w:numId="7">
    <w:abstractNumId w:val="18"/>
  </w:num>
  <w:num w:numId="8">
    <w:abstractNumId w:val="9"/>
  </w:num>
  <w:num w:numId="9">
    <w:abstractNumId w:val="12"/>
  </w:num>
  <w:num w:numId="10">
    <w:abstractNumId w:val="13"/>
  </w:num>
  <w:num w:numId="11">
    <w:abstractNumId w:val="19"/>
  </w:num>
  <w:num w:numId="12">
    <w:abstractNumId w:val="1"/>
  </w:num>
  <w:num w:numId="13">
    <w:abstractNumId w:val="10"/>
  </w:num>
  <w:num w:numId="14">
    <w:abstractNumId w:val="17"/>
  </w:num>
  <w:num w:numId="15">
    <w:abstractNumId w:val="16"/>
  </w:num>
  <w:num w:numId="16">
    <w:abstractNumId w:val="3"/>
  </w:num>
  <w:num w:numId="17">
    <w:abstractNumId w:val="19"/>
    <w:lvlOverride w:ilvl="0">
      <w:lvl w:ilvl="0">
        <w:start w:val="1"/>
        <w:numFmt w:val="decimal"/>
        <w:pStyle w:val="Question"/>
        <w:lvlText w:val="%1)"/>
        <w:lvlJc w:val="left"/>
        <w:pPr>
          <w:ind w:left="360" w:hanging="360"/>
        </w:pPr>
        <w:rPr>
          <w:color w:val="E36C0A" w:themeColor="accent6" w:themeShade="BF"/>
        </w:rPr>
      </w:lvl>
    </w:lvlOverride>
  </w:num>
  <w:num w:numId="18">
    <w:abstractNumId w:val="19"/>
    <w:lvlOverride w:ilvl="0">
      <w:lvl w:ilvl="0">
        <w:start w:val="1"/>
        <w:numFmt w:val="decimal"/>
        <w:pStyle w:val="Question"/>
        <w:lvlText w:val="%1)"/>
        <w:lvlJc w:val="left"/>
        <w:pPr>
          <w:ind w:left="360" w:hanging="360"/>
        </w:pPr>
        <w:rPr>
          <w:color w:val="E36C0A" w:themeColor="accent6" w:themeShade="BF"/>
        </w:rPr>
      </w:lvl>
    </w:lvlOverride>
  </w:num>
  <w:num w:numId="19">
    <w:abstractNumId w:val="14"/>
  </w:num>
  <w:num w:numId="20">
    <w:abstractNumId w:val="7"/>
  </w:num>
  <w:num w:numId="21">
    <w:abstractNumId w:val="0"/>
  </w:num>
  <w:num w:numId="22">
    <w:abstractNumId w:val="5"/>
  </w:num>
  <w:num w:numId="23">
    <w:abstractNumId w:val="8"/>
  </w:num>
  <w:num w:numId="24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218"/>
  <w:proofState w:spelling="clean" w:grammar="clean"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drawingGridHorizontalSpacing w:val="57"/>
  <w:drawingGridVerticalSpacing w:val="57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41224"/>
    <w:rsid w:val="00007084"/>
    <w:rsid w:val="0001621D"/>
    <w:rsid w:val="00030C9C"/>
    <w:rsid w:val="00050239"/>
    <w:rsid w:val="00051753"/>
    <w:rsid w:val="00053BF2"/>
    <w:rsid w:val="00073302"/>
    <w:rsid w:val="000868B0"/>
    <w:rsid w:val="00086B80"/>
    <w:rsid w:val="000A6CD4"/>
    <w:rsid w:val="000B56C3"/>
    <w:rsid w:val="000C694B"/>
    <w:rsid w:val="000D18AC"/>
    <w:rsid w:val="000E5174"/>
    <w:rsid w:val="000E6787"/>
    <w:rsid w:val="00100C38"/>
    <w:rsid w:val="00101E33"/>
    <w:rsid w:val="00111182"/>
    <w:rsid w:val="00122229"/>
    <w:rsid w:val="001247FA"/>
    <w:rsid w:val="001316E9"/>
    <w:rsid w:val="0013171F"/>
    <w:rsid w:val="00141224"/>
    <w:rsid w:val="0014134F"/>
    <w:rsid w:val="001679EC"/>
    <w:rsid w:val="00171E81"/>
    <w:rsid w:val="001B18C4"/>
    <w:rsid w:val="001B2C79"/>
    <w:rsid w:val="001B3F41"/>
    <w:rsid w:val="001B636D"/>
    <w:rsid w:val="001E0D5D"/>
    <w:rsid w:val="001E34CF"/>
    <w:rsid w:val="001E70C5"/>
    <w:rsid w:val="001E7201"/>
    <w:rsid w:val="001F0112"/>
    <w:rsid w:val="00202D3F"/>
    <w:rsid w:val="002154F2"/>
    <w:rsid w:val="00224272"/>
    <w:rsid w:val="0023073D"/>
    <w:rsid w:val="0024173F"/>
    <w:rsid w:val="00242CF1"/>
    <w:rsid w:val="002740B0"/>
    <w:rsid w:val="002830AA"/>
    <w:rsid w:val="0029012E"/>
    <w:rsid w:val="002943DE"/>
    <w:rsid w:val="002A10CB"/>
    <w:rsid w:val="002A68CC"/>
    <w:rsid w:val="002B4EF8"/>
    <w:rsid w:val="002B725B"/>
    <w:rsid w:val="002B790C"/>
    <w:rsid w:val="002B7D39"/>
    <w:rsid w:val="002C13BC"/>
    <w:rsid w:val="002C226F"/>
    <w:rsid w:val="002E5FC7"/>
    <w:rsid w:val="002F0D5A"/>
    <w:rsid w:val="00300FF5"/>
    <w:rsid w:val="00304EC1"/>
    <w:rsid w:val="003211ED"/>
    <w:rsid w:val="00330F32"/>
    <w:rsid w:val="00333CEA"/>
    <w:rsid w:val="00335CE1"/>
    <w:rsid w:val="00340FC3"/>
    <w:rsid w:val="003773DF"/>
    <w:rsid w:val="00381AA3"/>
    <w:rsid w:val="003860BF"/>
    <w:rsid w:val="00396CBF"/>
    <w:rsid w:val="003B58F7"/>
    <w:rsid w:val="003C5189"/>
    <w:rsid w:val="003C6BD0"/>
    <w:rsid w:val="003D1787"/>
    <w:rsid w:val="003D7EA1"/>
    <w:rsid w:val="003E2C05"/>
    <w:rsid w:val="003F1D58"/>
    <w:rsid w:val="003F3D20"/>
    <w:rsid w:val="003F7483"/>
    <w:rsid w:val="00411A8D"/>
    <w:rsid w:val="004338BF"/>
    <w:rsid w:val="004347CE"/>
    <w:rsid w:val="0044084D"/>
    <w:rsid w:val="00443E22"/>
    <w:rsid w:val="00447F62"/>
    <w:rsid w:val="0047702E"/>
    <w:rsid w:val="00483382"/>
    <w:rsid w:val="00492BE7"/>
    <w:rsid w:val="004A1629"/>
    <w:rsid w:val="004A4AEA"/>
    <w:rsid w:val="004B0E24"/>
    <w:rsid w:val="004B23F7"/>
    <w:rsid w:val="004B47CF"/>
    <w:rsid w:val="004C26AD"/>
    <w:rsid w:val="004D4212"/>
    <w:rsid w:val="004D5019"/>
    <w:rsid w:val="004F0BAA"/>
    <w:rsid w:val="00501261"/>
    <w:rsid w:val="00523A56"/>
    <w:rsid w:val="005408AB"/>
    <w:rsid w:val="00545A58"/>
    <w:rsid w:val="00546B98"/>
    <w:rsid w:val="00557965"/>
    <w:rsid w:val="005631B9"/>
    <w:rsid w:val="00570561"/>
    <w:rsid w:val="00571F76"/>
    <w:rsid w:val="00582F36"/>
    <w:rsid w:val="00587D23"/>
    <w:rsid w:val="00592F9A"/>
    <w:rsid w:val="00595B4F"/>
    <w:rsid w:val="00595C6B"/>
    <w:rsid w:val="005B0CAA"/>
    <w:rsid w:val="005C6ED1"/>
    <w:rsid w:val="005F2C66"/>
    <w:rsid w:val="005F352F"/>
    <w:rsid w:val="006230B1"/>
    <w:rsid w:val="006245FD"/>
    <w:rsid w:val="00631891"/>
    <w:rsid w:val="00644376"/>
    <w:rsid w:val="00645AE7"/>
    <w:rsid w:val="006551E2"/>
    <w:rsid w:val="006564AE"/>
    <w:rsid w:val="006564BE"/>
    <w:rsid w:val="00687611"/>
    <w:rsid w:val="0069267F"/>
    <w:rsid w:val="006957AF"/>
    <w:rsid w:val="006A492B"/>
    <w:rsid w:val="006D01C3"/>
    <w:rsid w:val="006D19F3"/>
    <w:rsid w:val="006E02DE"/>
    <w:rsid w:val="006E14B1"/>
    <w:rsid w:val="006E6C3D"/>
    <w:rsid w:val="006E78AA"/>
    <w:rsid w:val="006F65D4"/>
    <w:rsid w:val="007061C3"/>
    <w:rsid w:val="007258D9"/>
    <w:rsid w:val="00725C1C"/>
    <w:rsid w:val="00731391"/>
    <w:rsid w:val="00744BCC"/>
    <w:rsid w:val="00752CB7"/>
    <w:rsid w:val="00785DAD"/>
    <w:rsid w:val="0078719C"/>
    <w:rsid w:val="00792183"/>
    <w:rsid w:val="00795D20"/>
    <w:rsid w:val="007A083B"/>
    <w:rsid w:val="007A1199"/>
    <w:rsid w:val="007B314C"/>
    <w:rsid w:val="007C0ABF"/>
    <w:rsid w:val="007C3876"/>
    <w:rsid w:val="007E4CC0"/>
    <w:rsid w:val="007E6D17"/>
    <w:rsid w:val="00812511"/>
    <w:rsid w:val="00812DBD"/>
    <w:rsid w:val="008162BB"/>
    <w:rsid w:val="0082668E"/>
    <w:rsid w:val="00836314"/>
    <w:rsid w:val="00850811"/>
    <w:rsid w:val="008531A4"/>
    <w:rsid w:val="0085467C"/>
    <w:rsid w:val="00871372"/>
    <w:rsid w:val="008B08B3"/>
    <w:rsid w:val="008B5126"/>
    <w:rsid w:val="008B6DCB"/>
    <w:rsid w:val="008C2AF2"/>
    <w:rsid w:val="008D5FA4"/>
    <w:rsid w:val="008E6969"/>
    <w:rsid w:val="008F0FF4"/>
    <w:rsid w:val="00902A19"/>
    <w:rsid w:val="00925214"/>
    <w:rsid w:val="00926EDE"/>
    <w:rsid w:val="0093016F"/>
    <w:rsid w:val="009328A5"/>
    <w:rsid w:val="00934B88"/>
    <w:rsid w:val="0093680D"/>
    <w:rsid w:val="00941ED8"/>
    <w:rsid w:val="00944BD9"/>
    <w:rsid w:val="009538B3"/>
    <w:rsid w:val="009569AC"/>
    <w:rsid w:val="00961144"/>
    <w:rsid w:val="00962E4B"/>
    <w:rsid w:val="00963F67"/>
    <w:rsid w:val="00971AFC"/>
    <w:rsid w:val="009774C9"/>
    <w:rsid w:val="009838C6"/>
    <w:rsid w:val="009A5161"/>
    <w:rsid w:val="009B0B04"/>
    <w:rsid w:val="009B2696"/>
    <w:rsid w:val="009B581F"/>
    <w:rsid w:val="009D233D"/>
    <w:rsid w:val="009F2E60"/>
    <w:rsid w:val="00A01167"/>
    <w:rsid w:val="00A06326"/>
    <w:rsid w:val="00A60999"/>
    <w:rsid w:val="00A71AB6"/>
    <w:rsid w:val="00A8036C"/>
    <w:rsid w:val="00AA2576"/>
    <w:rsid w:val="00AA261E"/>
    <w:rsid w:val="00AA768B"/>
    <w:rsid w:val="00AE19E5"/>
    <w:rsid w:val="00AE4FF6"/>
    <w:rsid w:val="00AF4F3B"/>
    <w:rsid w:val="00B057DB"/>
    <w:rsid w:val="00B20DFB"/>
    <w:rsid w:val="00B21A36"/>
    <w:rsid w:val="00B30F09"/>
    <w:rsid w:val="00B37330"/>
    <w:rsid w:val="00B40465"/>
    <w:rsid w:val="00B538F4"/>
    <w:rsid w:val="00B64F9A"/>
    <w:rsid w:val="00B67477"/>
    <w:rsid w:val="00B754C7"/>
    <w:rsid w:val="00B75BB2"/>
    <w:rsid w:val="00B84FB0"/>
    <w:rsid w:val="00BA4D17"/>
    <w:rsid w:val="00BA58AD"/>
    <w:rsid w:val="00BD4161"/>
    <w:rsid w:val="00BD4685"/>
    <w:rsid w:val="00BE207B"/>
    <w:rsid w:val="00BE3A3F"/>
    <w:rsid w:val="00BE5FAA"/>
    <w:rsid w:val="00BF111B"/>
    <w:rsid w:val="00C01CC6"/>
    <w:rsid w:val="00C05898"/>
    <w:rsid w:val="00C06FBA"/>
    <w:rsid w:val="00C264EF"/>
    <w:rsid w:val="00C2726F"/>
    <w:rsid w:val="00C35111"/>
    <w:rsid w:val="00C452DF"/>
    <w:rsid w:val="00C66C41"/>
    <w:rsid w:val="00C72EA6"/>
    <w:rsid w:val="00C74C2D"/>
    <w:rsid w:val="00C7512D"/>
    <w:rsid w:val="00C86938"/>
    <w:rsid w:val="00C90D35"/>
    <w:rsid w:val="00C92497"/>
    <w:rsid w:val="00CA73EB"/>
    <w:rsid w:val="00CA7E33"/>
    <w:rsid w:val="00CC362F"/>
    <w:rsid w:val="00CC7130"/>
    <w:rsid w:val="00CE11A4"/>
    <w:rsid w:val="00CE1CD0"/>
    <w:rsid w:val="00CE3517"/>
    <w:rsid w:val="00CE3F20"/>
    <w:rsid w:val="00CF1F6A"/>
    <w:rsid w:val="00CF26D9"/>
    <w:rsid w:val="00D072CC"/>
    <w:rsid w:val="00D14DAE"/>
    <w:rsid w:val="00D30740"/>
    <w:rsid w:val="00D34521"/>
    <w:rsid w:val="00D41287"/>
    <w:rsid w:val="00D628D0"/>
    <w:rsid w:val="00D655D6"/>
    <w:rsid w:val="00D8404C"/>
    <w:rsid w:val="00DB6C2F"/>
    <w:rsid w:val="00DC3C14"/>
    <w:rsid w:val="00DC4544"/>
    <w:rsid w:val="00DD45A6"/>
    <w:rsid w:val="00DE4782"/>
    <w:rsid w:val="00DF7536"/>
    <w:rsid w:val="00DF759D"/>
    <w:rsid w:val="00E03D2D"/>
    <w:rsid w:val="00E11394"/>
    <w:rsid w:val="00E15876"/>
    <w:rsid w:val="00E32495"/>
    <w:rsid w:val="00E328AD"/>
    <w:rsid w:val="00E3439F"/>
    <w:rsid w:val="00E43CEB"/>
    <w:rsid w:val="00E46348"/>
    <w:rsid w:val="00E50F40"/>
    <w:rsid w:val="00E84A9E"/>
    <w:rsid w:val="00EA22CA"/>
    <w:rsid w:val="00ED0A3D"/>
    <w:rsid w:val="00EE5B6B"/>
    <w:rsid w:val="00F07388"/>
    <w:rsid w:val="00F171BA"/>
    <w:rsid w:val="00F218B2"/>
    <w:rsid w:val="00F3244B"/>
    <w:rsid w:val="00F63CE6"/>
    <w:rsid w:val="00F774F5"/>
    <w:rsid w:val="00F86DE9"/>
    <w:rsid w:val="00F90457"/>
    <w:rsid w:val="00FA4932"/>
    <w:rsid w:val="00FB08DC"/>
    <w:rsid w:val="00FB1ED7"/>
    <w:rsid w:val="00FC115D"/>
    <w:rsid w:val="00FC279F"/>
    <w:rsid w:val="00FC45D5"/>
    <w:rsid w:val="00FF7C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26B7FB5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/>
    <w:lsdException w:name="heading 2" w:uiPriority="9" w:qFormat="1"/>
    <w:lsdException w:name="heading 3" w:uiPriority="9" w:qFormat="1"/>
    <w:lsdException w:name="heading 4" w:uiPriority="9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Body Text" w:uiPriority="0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D4161"/>
    <w:pPr>
      <w:spacing w:line="276" w:lineRule="auto"/>
    </w:pPr>
    <w:rPr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rsid w:val="00FB1ED7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FB1ED7"/>
    <w:pPr>
      <w:keepNext/>
      <w:keepLines/>
      <w:spacing w:before="20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FB1ED7"/>
    <w:pPr>
      <w:keepNext/>
      <w:keepLines/>
      <w:spacing w:before="200"/>
      <w:outlineLvl w:val="2"/>
    </w:pPr>
    <w:rPr>
      <w:rFonts w:ascii="Cambria" w:eastAsia="Times New Roman" w:hAnsi="Cambria"/>
      <w:b/>
      <w:bCs/>
      <w:color w:val="4F81BD"/>
    </w:rPr>
  </w:style>
  <w:style w:type="paragraph" w:styleId="Titre4">
    <w:name w:val="heading 4"/>
    <w:basedOn w:val="Standard"/>
    <w:next w:val="Normal"/>
    <w:link w:val="Titre4Car"/>
    <w:uiPriority w:val="9"/>
    <w:unhideWhenUsed/>
    <w:rsid w:val="00FB1ED7"/>
    <w:pPr>
      <w:jc w:val="center"/>
      <w:outlineLvl w:val="3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ansinterligne">
    <w:name w:val="No Spacing"/>
    <w:uiPriority w:val="1"/>
    <w:rsid w:val="00FB1ED7"/>
    <w:rPr>
      <w:sz w:val="22"/>
      <w:szCs w:val="22"/>
      <w:lang w:eastAsia="en-US"/>
    </w:rPr>
  </w:style>
  <w:style w:type="paragraph" w:customStyle="1" w:styleId="Niv1">
    <w:name w:val="Niv1"/>
    <w:basedOn w:val="Sansinterligne"/>
    <w:qFormat/>
    <w:rsid w:val="006564AE"/>
    <w:pPr>
      <w:numPr>
        <w:numId w:val="1"/>
      </w:numPr>
    </w:pPr>
    <w:rPr>
      <w:rFonts w:ascii="Times New Roman" w:hAnsi="Times New Roman"/>
      <w:color w:val="365F91"/>
      <w:sz w:val="32"/>
      <w:szCs w:val="32"/>
    </w:rPr>
  </w:style>
  <w:style w:type="paragraph" w:customStyle="1" w:styleId="Niv2">
    <w:name w:val="Niv2"/>
    <w:basedOn w:val="Sansinterligne"/>
    <w:qFormat/>
    <w:rsid w:val="00FB1ED7"/>
    <w:pPr>
      <w:numPr>
        <w:ilvl w:val="1"/>
        <w:numId w:val="1"/>
      </w:numPr>
    </w:pPr>
    <w:rPr>
      <w:rFonts w:ascii="Times New Roman" w:hAnsi="Times New Roman"/>
      <w:color w:val="365F91"/>
      <w:sz w:val="28"/>
      <w:szCs w:val="28"/>
    </w:rPr>
  </w:style>
  <w:style w:type="paragraph" w:customStyle="1" w:styleId="Niv3">
    <w:name w:val="Niv3"/>
    <w:basedOn w:val="Niv1"/>
    <w:qFormat/>
    <w:rsid w:val="004D4212"/>
    <w:pPr>
      <w:numPr>
        <w:ilvl w:val="2"/>
      </w:numPr>
    </w:pPr>
    <w:rPr>
      <w:sz w:val="24"/>
      <w:szCs w:val="24"/>
    </w:rPr>
  </w:style>
  <w:style w:type="paragraph" w:styleId="En-tte">
    <w:name w:val="header"/>
    <w:basedOn w:val="Normal"/>
    <w:link w:val="En-tteCar"/>
    <w:uiPriority w:val="99"/>
    <w:unhideWhenUsed/>
    <w:rsid w:val="00FB1ED7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B1ED7"/>
  </w:style>
  <w:style w:type="paragraph" w:styleId="Pieddepage">
    <w:name w:val="footer"/>
    <w:basedOn w:val="Normal"/>
    <w:link w:val="PieddepageCar"/>
    <w:uiPriority w:val="99"/>
    <w:unhideWhenUsed/>
    <w:rsid w:val="00FB1ED7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B1ED7"/>
  </w:style>
  <w:style w:type="character" w:customStyle="1" w:styleId="Titre4Car">
    <w:name w:val="Titre 4 Car"/>
    <w:link w:val="Titre4"/>
    <w:uiPriority w:val="9"/>
    <w:rsid w:val="00FB1ED7"/>
    <w:rPr>
      <w:rFonts w:ascii="Times New Roman" w:eastAsia="Andale Sans UI" w:hAnsi="Times New Roman" w:cs="Tahoma"/>
      <w:b/>
      <w:kern w:val="3"/>
      <w:sz w:val="24"/>
      <w:szCs w:val="24"/>
      <w:lang w:eastAsia="ja-JP" w:bidi="fa-IR"/>
    </w:rPr>
  </w:style>
  <w:style w:type="paragraph" w:customStyle="1" w:styleId="Standard">
    <w:name w:val="Standard"/>
    <w:qFormat/>
    <w:rsid w:val="004D4212"/>
    <w:pPr>
      <w:widowControl w:val="0"/>
      <w:suppressAutoHyphens/>
      <w:autoSpaceDN w:val="0"/>
      <w:jc w:val="both"/>
      <w:textAlignment w:val="baseline"/>
    </w:pPr>
    <w:rPr>
      <w:rFonts w:ascii="Times New Roman" w:eastAsia="Andale Sans UI" w:hAnsi="Times New Roman" w:cs="Tahoma"/>
      <w:kern w:val="3"/>
      <w:lang w:eastAsia="ja-JP" w:bidi="fa-IR"/>
    </w:rPr>
  </w:style>
  <w:style w:type="paragraph" w:customStyle="1" w:styleId="Heading">
    <w:name w:val="Heading"/>
    <w:basedOn w:val="Standard"/>
    <w:rsid w:val="00FB1ED7"/>
    <w:pPr>
      <w:keepNext/>
      <w:spacing w:before="113" w:after="113"/>
      <w:jc w:val="center"/>
    </w:pPr>
    <w:rPr>
      <w:rFonts w:ascii="Arial" w:hAnsi="Arial"/>
      <w:b/>
      <w:color w:val="FF3366"/>
      <w:sz w:val="32"/>
      <w:szCs w:val="28"/>
    </w:rPr>
  </w:style>
  <w:style w:type="paragraph" w:customStyle="1" w:styleId="Titre31">
    <w:name w:val="Titre 31"/>
    <w:basedOn w:val="Heading"/>
    <w:next w:val="Normal"/>
    <w:rsid w:val="00FB1ED7"/>
    <w:pPr>
      <w:numPr>
        <w:numId w:val="2"/>
      </w:numPr>
      <w:spacing w:after="57"/>
      <w:jc w:val="both"/>
      <w:outlineLvl w:val="2"/>
    </w:pPr>
    <w:rPr>
      <w:rFonts w:ascii="Times New Roman" w:hAnsi="Times New Roman"/>
      <w:bCs/>
      <w:i/>
      <w:color w:val="00B8FF"/>
      <w:sz w:val="28"/>
      <w:u w:val="single"/>
    </w:rPr>
  </w:style>
  <w:style w:type="numbering" w:customStyle="1" w:styleId="Numbering1">
    <w:name w:val="Numbering 1"/>
    <w:basedOn w:val="Aucuneliste"/>
    <w:rsid w:val="00FB1ED7"/>
    <w:pPr>
      <w:numPr>
        <w:numId w:val="2"/>
      </w:numPr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FB1ED7"/>
    <w:rPr>
      <w:rFonts w:ascii="Tahoma" w:hAnsi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FB1ED7"/>
    <w:rPr>
      <w:rFonts w:ascii="Tahoma" w:eastAsia="Andale Sans UI" w:hAnsi="Tahoma" w:cs="Tahoma"/>
      <w:kern w:val="3"/>
      <w:sz w:val="16"/>
      <w:szCs w:val="16"/>
      <w:lang w:eastAsia="ja-JP" w:bidi="fa-IR"/>
    </w:rPr>
  </w:style>
  <w:style w:type="character" w:customStyle="1" w:styleId="Titre1Car">
    <w:name w:val="Titre 1 Car"/>
    <w:link w:val="Titre1"/>
    <w:uiPriority w:val="9"/>
    <w:rsid w:val="00FB1ED7"/>
    <w:rPr>
      <w:rFonts w:ascii="Cambria" w:eastAsia="Times New Roman" w:hAnsi="Cambria" w:cs="Times New Roman"/>
      <w:b/>
      <w:bCs/>
      <w:color w:val="365F91"/>
      <w:kern w:val="3"/>
      <w:sz w:val="28"/>
      <w:szCs w:val="28"/>
      <w:lang w:eastAsia="ja-JP" w:bidi="fa-IR"/>
    </w:rPr>
  </w:style>
  <w:style w:type="character" w:customStyle="1" w:styleId="Titre2Car">
    <w:name w:val="Titre 2 Car"/>
    <w:link w:val="Titre2"/>
    <w:uiPriority w:val="9"/>
    <w:semiHidden/>
    <w:rsid w:val="00FB1ED7"/>
    <w:rPr>
      <w:rFonts w:ascii="Cambria" w:eastAsia="Times New Roman" w:hAnsi="Cambria" w:cs="Times New Roman"/>
      <w:b/>
      <w:bCs/>
      <w:color w:val="4F81BD"/>
      <w:kern w:val="3"/>
      <w:sz w:val="26"/>
      <w:szCs w:val="26"/>
      <w:lang w:eastAsia="ja-JP" w:bidi="fa-IR"/>
    </w:rPr>
  </w:style>
  <w:style w:type="character" w:customStyle="1" w:styleId="Titre3Car">
    <w:name w:val="Titre 3 Car"/>
    <w:link w:val="Titre3"/>
    <w:uiPriority w:val="9"/>
    <w:rsid w:val="00FB1ED7"/>
    <w:rPr>
      <w:rFonts w:ascii="Cambria" w:eastAsia="Times New Roman" w:hAnsi="Cambria" w:cs="Times New Roman"/>
      <w:b/>
      <w:bCs/>
      <w:color w:val="4F81BD"/>
      <w:kern w:val="3"/>
      <w:sz w:val="24"/>
      <w:szCs w:val="24"/>
      <w:lang w:eastAsia="ja-JP" w:bidi="fa-IR"/>
    </w:rPr>
  </w:style>
  <w:style w:type="paragraph" w:customStyle="1" w:styleId="Question">
    <w:name w:val="Question"/>
    <w:basedOn w:val="Standard"/>
    <w:next w:val="Rponses"/>
    <w:qFormat/>
    <w:rsid w:val="001E70C5"/>
    <w:pPr>
      <w:numPr>
        <w:numId w:val="3"/>
      </w:numPr>
      <w:spacing w:before="120" w:after="120"/>
      <w:outlineLvl w:val="2"/>
    </w:pPr>
    <w:rPr>
      <w:i/>
      <w:color w:val="E36C0A"/>
      <w:sz w:val="22"/>
    </w:rPr>
  </w:style>
  <w:style w:type="paragraph" w:customStyle="1" w:styleId="Rponses">
    <w:name w:val="Réponses"/>
    <w:basedOn w:val="Question"/>
    <w:qFormat/>
    <w:rsid w:val="004D4212"/>
    <w:pPr>
      <w:numPr>
        <w:numId w:val="0"/>
      </w:numPr>
      <w:tabs>
        <w:tab w:val="left" w:leader="dot" w:pos="9638"/>
      </w:tabs>
      <w:spacing w:before="0" w:after="0"/>
    </w:pPr>
    <w:rPr>
      <w:color w:val="008000"/>
    </w:rPr>
  </w:style>
  <w:style w:type="numbering" w:customStyle="1" w:styleId="Numbering2">
    <w:name w:val="Numbering 2"/>
    <w:basedOn w:val="Aucuneliste"/>
    <w:rsid w:val="004D4212"/>
    <w:pPr>
      <w:numPr>
        <w:numId w:val="11"/>
      </w:numPr>
    </w:pPr>
  </w:style>
  <w:style w:type="paragraph" w:customStyle="1" w:styleId="Pieddepage1">
    <w:name w:val="Pied de page1"/>
    <w:basedOn w:val="Standard"/>
    <w:rsid w:val="004D4212"/>
    <w:pPr>
      <w:suppressLineNumbers/>
      <w:tabs>
        <w:tab w:val="center" w:pos="4818"/>
        <w:tab w:val="right" w:pos="9637"/>
      </w:tabs>
    </w:pPr>
    <w:rPr>
      <w:szCs w:val="24"/>
    </w:rPr>
  </w:style>
  <w:style w:type="character" w:styleId="Rfrenceple">
    <w:name w:val="Subtle Reference"/>
    <w:uiPriority w:val="31"/>
    <w:rsid w:val="004D4212"/>
    <w:rPr>
      <w:smallCaps/>
      <w:color w:val="C0504D"/>
      <w:u w:val="single"/>
    </w:rPr>
  </w:style>
  <w:style w:type="character" w:styleId="Lienhypertexte">
    <w:name w:val="Hyperlink"/>
    <w:uiPriority w:val="99"/>
    <w:unhideWhenUsed/>
    <w:rsid w:val="00971AFC"/>
    <w:rPr>
      <w:color w:val="00B0F0"/>
      <w:u w:val="single"/>
    </w:rPr>
  </w:style>
  <w:style w:type="paragraph" w:styleId="Corpsdetexte">
    <w:name w:val="Body Text"/>
    <w:basedOn w:val="Normal"/>
    <w:link w:val="CorpsdetexteCar"/>
    <w:semiHidden/>
    <w:rsid w:val="00971AFC"/>
    <w:pPr>
      <w:jc w:val="center"/>
    </w:pPr>
    <w:rPr>
      <w:b/>
      <w:sz w:val="32"/>
      <w:szCs w:val="32"/>
    </w:rPr>
  </w:style>
  <w:style w:type="character" w:customStyle="1" w:styleId="CorpsdetexteCar">
    <w:name w:val="Corps de texte Car"/>
    <w:link w:val="Corpsdetexte"/>
    <w:semiHidden/>
    <w:rsid w:val="00971AFC"/>
    <w:rPr>
      <w:rFonts w:ascii="Calibri" w:eastAsia="Calibri" w:hAnsi="Calibri" w:cs="Times New Roman"/>
      <w:b/>
      <w:sz w:val="32"/>
      <w:szCs w:val="32"/>
    </w:rPr>
  </w:style>
  <w:style w:type="character" w:styleId="Lienhypertextesuivi">
    <w:name w:val="FollowedHyperlink"/>
    <w:uiPriority w:val="99"/>
    <w:semiHidden/>
    <w:unhideWhenUsed/>
    <w:rsid w:val="00C05898"/>
    <w:rPr>
      <w:color w:val="800080"/>
      <w:u w:val="single"/>
    </w:rPr>
  </w:style>
  <w:style w:type="paragraph" w:styleId="Paragraphedeliste">
    <w:name w:val="List Paragraph"/>
    <w:basedOn w:val="Normal"/>
    <w:uiPriority w:val="34"/>
    <w:rsid w:val="006E78AA"/>
    <w:pPr>
      <w:ind w:left="720"/>
      <w:contextualSpacing/>
    </w:pPr>
  </w:style>
  <w:style w:type="paragraph" w:customStyle="1" w:styleId="Titre-I">
    <w:name w:val="Titre - I"/>
    <w:basedOn w:val="Normal"/>
    <w:rsid w:val="00B37330"/>
    <w:pPr>
      <w:numPr>
        <w:numId w:val="16"/>
      </w:numPr>
      <w:spacing w:before="120" w:after="120" w:line="240" w:lineRule="auto"/>
    </w:pPr>
    <w:rPr>
      <w:rFonts w:ascii="Arial" w:eastAsia="Times New Roman" w:hAnsi="Arial"/>
      <w:b/>
      <w:color w:val="CC0000"/>
      <w:sz w:val="32"/>
      <w:szCs w:val="24"/>
      <w:u w:val="single" w:color="CC0000"/>
      <w:lang w:eastAsia="fr-FR"/>
    </w:rPr>
  </w:style>
  <w:style w:type="paragraph" w:customStyle="1" w:styleId="Titre-A">
    <w:name w:val="Titre - A"/>
    <w:basedOn w:val="Normal"/>
    <w:rsid w:val="00B37330"/>
    <w:pPr>
      <w:numPr>
        <w:ilvl w:val="1"/>
        <w:numId w:val="16"/>
      </w:numPr>
      <w:spacing w:before="120" w:after="120" w:line="240" w:lineRule="auto"/>
    </w:pPr>
    <w:rPr>
      <w:rFonts w:ascii="Arial" w:eastAsia="Times New Roman" w:hAnsi="Arial"/>
      <w:b/>
      <w:color w:val="0000FF"/>
      <w:sz w:val="28"/>
      <w:szCs w:val="24"/>
      <w:u w:val="single" w:color="0000FF"/>
      <w:lang w:eastAsia="fr-FR"/>
    </w:rPr>
  </w:style>
  <w:style w:type="paragraph" w:customStyle="1" w:styleId="Titre-1">
    <w:name w:val="Titre - 1"/>
    <w:basedOn w:val="Normal"/>
    <w:rsid w:val="00B37330"/>
    <w:pPr>
      <w:numPr>
        <w:ilvl w:val="2"/>
        <w:numId w:val="16"/>
      </w:numPr>
      <w:spacing w:before="120" w:after="120" w:line="240" w:lineRule="auto"/>
      <w:ind w:left="850" w:hanging="680"/>
    </w:pPr>
    <w:rPr>
      <w:rFonts w:ascii="Arial" w:eastAsia="Times New Roman" w:hAnsi="Arial"/>
      <w:b/>
      <w:color w:val="008000"/>
      <w:sz w:val="24"/>
      <w:szCs w:val="24"/>
      <w:u w:val="single" w:color="008000"/>
      <w:lang w:eastAsia="fr-FR"/>
    </w:rPr>
  </w:style>
  <w:style w:type="table" w:styleId="Grille">
    <w:name w:val="Table Grid"/>
    <w:basedOn w:val="TableauNormal"/>
    <w:uiPriority w:val="59"/>
    <w:rsid w:val="00DB6C2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mw-headline">
    <w:name w:val="mw-headline"/>
    <w:basedOn w:val="Policepardfaut"/>
    <w:rsid w:val="00447F62"/>
  </w:style>
  <w:style w:type="paragraph" w:styleId="NormalWeb">
    <w:name w:val="Normal (Web)"/>
    <w:basedOn w:val="Normal"/>
    <w:uiPriority w:val="99"/>
    <w:semiHidden/>
    <w:unhideWhenUsed/>
    <w:rsid w:val="00447F62"/>
    <w:pPr>
      <w:spacing w:before="100" w:beforeAutospacing="1" w:after="100" w:afterAutospacing="1" w:line="240" w:lineRule="auto"/>
    </w:pPr>
    <w:rPr>
      <w:rFonts w:ascii="Times" w:hAnsi="Times"/>
      <w:szCs w:val="20"/>
      <w:lang w:val="en-GB" w:eastAsia="fr-FR"/>
    </w:rPr>
  </w:style>
  <w:style w:type="character" w:styleId="Textedelespacerserv">
    <w:name w:val="Placeholder Text"/>
    <w:basedOn w:val="Policepardfaut"/>
    <w:uiPriority w:val="99"/>
    <w:semiHidden/>
    <w:rsid w:val="00ED0A3D"/>
    <w:rPr>
      <w:color w:val="80808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/>
    <w:lsdException w:name="heading 2" w:uiPriority="9" w:qFormat="1"/>
    <w:lsdException w:name="heading 3" w:uiPriority="9" w:qFormat="1"/>
    <w:lsdException w:name="heading 4" w:uiPriority="9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Body Text" w:uiPriority="0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D4161"/>
    <w:pPr>
      <w:spacing w:line="276" w:lineRule="auto"/>
    </w:pPr>
    <w:rPr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rsid w:val="00FB1ED7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FB1ED7"/>
    <w:pPr>
      <w:keepNext/>
      <w:keepLines/>
      <w:spacing w:before="20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FB1ED7"/>
    <w:pPr>
      <w:keepNext/>
      <w:keepLines/>
      <w:spacing w:before="200"/>
      <w:outlineLvl w:val="2"/>
    </w:pPr>
    <w:rPr>
      <w:rFonts w:ascii="Cambria" w:eastAsia="Times New Roman" w:hAnsi="Cambria"/>
      <w:b/>
      <w:bCs/>
      <w:color w:val="4F81BD"/>
    </w:rPr>
  </w:style>
  <w:style w:type="paragraph" w:styleId="Titre4">
    <w:name w:val="heading 4"/>
    <w:basedOn w:val="Standard"/>
    <w:next w:val="Normal"/>
    <w:link w:val="Titre4Car"/>
    <w:uiPriority w:val="9"/>
    <w:unhideWhenUsed/>
    <w:rsid w:val="00FB1ED7"/>
    <w:pPr>
      <w:jc w:val="center"/>
      <w:outlineLvl w:val="3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ansinterligne">
    <w:name w:val="No Spacing"/>
    <w:uiPriority w:val="1"/>
    <w:rsid w:val="00FB1ED7"/>
    <w:rPr>
      <w:sz w:val="22"/>
      <w:szCs w:val="22"/>
      <w:lang w:eastAsia="en-US"/>
    </w:rPr>
  </w:style>
  <w:style w:type="paragraph" w:customStyle="1" w:styleId="Niv1">
    <w:name w:val="Niv1"/>
    <w:basedOn w:val="Sansinterligne"/>
    <w:qFormat/>
    <w:rsid w:val="006564AE"/>
    <w:pPr>
      <w:numPr>
        <w:numId w:val="1"/>
      </w:numPr>
    </w:pPr>
    <w:rPr>
      <w:rFonts w:ascii="Times New Roman" w:hAnsi="Times New Roman"/>
      <w:color w:val="365F91"/>
      <w:sz w:val="32"/>
      <w:szCs w:val="32"/>
    </w:rPr>
  </w:style>
  <w:style w:type="paragraph" w:customStyle="1" w:styleId="Niv2">
    <w:name w:val="Niv2"/>
    <w:basedOn w:val="Sansinterligne"/>
    <w:qFormat/>
    <w:rsid w:val="00FB1ED7"/>
    <w:pPr>
      <w:numPr>
        <w:ilvl w:val="1"/>
        <w:numId w:val="1"/>
      </w:numPr>
    </w:pPr>
    <w:rPr>
      <w:rFonts w:ascii="Times New Roman" w:hAnsi="Times New Roman"/>
      <w:color w:val="365F91"/>
      <w:sz w:val="28"/>
      <w:szCs w:val="28"/>
    </w:rPr>
  </w:style>
  <w:style w:type="paragraph" w:customStyle="1" w:styleId="Niv3">
    <w:name w:val="Niv3"/>
    <w:basedOn w:val="Niv1"/>
    <w:qFormat/>
    <w:rsid w:val="004D4212"/>
    <w:pPr>
      <w:numPr>
        <w:ilvl w:val="2"/>
      </w:numPr>
    </w:pPr>
    <w:rPr>
      <w:sz w:val="24"/>
      <w:szCs w:val="24"/>
    </w:rPr>
  </w:style>
  <w:style w:type="paragraph" w:styleId="En-tte">
    <w:name w:val="header"/>
    <w:basedOn w:val="Normal"/>
    <w:link w:val="En-tteCar"/>
    <w:uiPriority w:val="99"/>
    <w:unhideWhenUsed/>
    <w:rsid w:val="00FB1ED7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B1ED7"/>
  </w:style>
  <w:style w:type="paragraph" w:styleId="Pieddepage">
    <w:name w:val="footer"/>
    <w:basedOn w:val="Normal"/>
    <w:link w:val="PieddepageCar"/>
    <w:uiPriority w:val="99"/>
    <w:unhideWhenUsed/>
    <w:rsid w:val="00FB1ED7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B1ED7"/>
  </w:style>
  <w:style w:type="character" w:customStyle="1" w:styleId="Titre4Car">
    <w:name w:val="Titre 4 Car"/>
    <w:link w:val="Titre4"/>
    <w:uiPriority w:val="9"/>
    <w:rsid w:val="00FB1ED7"/>
    <w:rPr>
      <w:rFonts w:ascii="Times New Roman" w:eastAsia="Andale Sans UI" w:hAnsi="Times New Roman" w:cs="Tahoma"/>
      <w:b/>
      <w:kern w:val="3"/>
      <w:sz w:val="24"/>
      <w:szCs w:val="24"/>
      <w:lang w:eastAsia="ja-JP" w:bidi="fa-IR"/>
    </w:rPr>
  </w:style>
  <w:style w:type="paragraph" w:customStyle="1" w:styleId="Standard">
    <w:name w:val="Standard"/>
    <w:qFormat/>
    <w:rsid w:val="004D4212"/>
    <w:pPr>
      <w:widowControl w:val="0"/>
      <w:suppressAutoHyphens/>
      <w:autoSpaceDN w:val="0"/>
      <w:jc w:val="both"/>
      <w:textAlignment w:val="baseline"/>
    </w:pPr>
    <w:rPr>
      <w:rFonts w:ascii="Times New Roman" w:eastAsia="Andale Sans UI" w:hAnsi="Times New Roman" w:cs="Tahoma"/>
      <w:kern w:val="3"/>
      <w:lang w:eastAsia="ja-JP" w:bidi="fa-IR"/>
    </w:rPr>
  </w:style>
  <w:style w:type="paragraph" w:customStyle="1" w:styleId="Heading">
    <w:name w:val="Heading"/>
    <w:basedOn w:val="Standard"/>
    <w:rsid w:val="00FB1ED7"/>
    <w:pPr>
      <w:keepNext/>
      <w:spacing w:before="113" w:after="113"/>
      <w:jc w:val="center"/>
    </w:pPr>
    <w:rPr>
      <w:rFonts w:ascii="Arial" w:hAnsi="Arial"/>
      <w:b/>
      <w:color w:val="FF3366"/>
      <w:sz w:val="32"/>
      <w:szCs w:val="28"/>
    </w:rPr>
  </w:style>
  <w:style w:type="paragraph" w:customStyle="1" w:styleId="Titre31">
    <w:name w:val="Titre 31"/>
    <w:basedOn w:val="Heading"/>
    <w:next w:val="Normal"/>
    <w:rsid w:val="00FB1ED7"/>
    <w:pPr>
      <w:numPr>
        <w:numId w:val="2"/>
      </w:numPr>
      <w:spacing w:after="57"/>
      <w:jc w:val="both"/>
      <w:outlineLvl w:val="2"/>
    </w:pPr>
    <w:rPr>
      <w:rFonts w:ascii="Times New Roman" w:hAnsi="Times New Roman"/>
      <w:bCs/>
      <w:i/>
      <w:color w:val="00B8FF"/>
      <w:sz w:val="28"/>
      <w:u w:val="single"/>
    </w:rPr>
  </w:style>
  <w:style w:type="numbering" w:customStyle="1" w:styleId="Numbering1">
    <w:name w:val="Numbering 1"/>
    <w:basedOn w:val="Aucuneliste"/>
    <w:rsid w:val="00FB1ED7"/>
    <w:pPr>
      <w:numPr>
        <w:numId w:val="2"/>
      </w:numPr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FB1ED7"/>
    <w:rPr>
      <w:rFonts w:ascii="Tahoma" w:hAnsi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FB1ED7"/>
    <w:rPr>
      <w:rFonts w:ascii="Tahoma" w:eastAsia="Andale Sans UI" w:hAnsi="Tahoma" w:cs="Tahoma"/>
      <w:kern w:val="3"/>
      <w:sz w:val="16"/>
      <w:szCs w:val="16"/>
      <w:lang w:eastAsia="ja-JP" w:bidi="fa-IR"/>
    </w:rPr>
  </w:style>
  <w:style w:type="character" w:customStyle="1" w:styleId="Titre1Car">
    <w:name w:val="Titre 1 Car"/>
    <w:link w:val="Titre1"/>
    <w:uiPriority w:val="9"/>
    <w:rsid w:val="00FB1ED7"/>
    <w:rPr>
      <w:rFonts w:ascii="Cambria" w:eastAsia="Times New Roman" w:hAnsi="Cambria" w:cs="Times New Roman"/>
      <w:b/>
      <w:bCs/>
      <w:color w:val="365F91"/>
      <w:kern w:val="3"/>
      <w:sz w:val="28"/>
      <w:szCs w:val="28"/>
      <w:lang w:eastAsia="ja-JP" w:bidi="fa-IR"/>
    </w:rPr>
  </w:style>
  <w:style w:type="character" w:customStyle="1" w:styleId="Titre2Car">
    <w:name w:val="Titre 2 Car"/>
    <w:link w:val="Titre2"/>
    <w:uiPriority w:val="9"/>
    <w:semiHidden/>
    <w:rsid w:val="00FB1ED7"/>
    <w:rPr>
      <w:rFonts w:ascii="Cambria" w:eastAsia="Times New Roman" w:hAnsi="Cambria" w:cs="Times New Roman"/>
      <w:b/>
      <w:bCs/>
      <w:color w:val="4F81BD"/>
      <w:kern w:val="3"/>
      <w:sz w:val="26"/>
      <w:szCs w:val="26"/>
      <w:lang w:eastAsia="ja-JP" w:bidi="fa-IR"/>
    </w:rPr>
  </w:style>
  <w:style w:type="character" w:customStyle="1" w:styleId="Titre3Car">
    <w:name w:val="Titre 3 Car"/>
    <w:link w:val="Titre3"/>
    <w:uiPriority w:val="9"/>
    <w:rsid w:val="00FB1ED7"/>
    <w:rPr>
      <w:rFonts w:ascii="Cambria" w:eastAsia="Times New Roman" w:hAnsi="Cambria" w:cs="Times New Roman"/>
      <w:b/>
      <w:bCs/>
      <w:color w:val="4F81BD"/>
      <w:kern w:val="3"/>
      <w:sz w:val="24"/>
      <w:szCs w:val="24"/>
      <w:lang w:eastAsia="ja-JP" w:bidi="fa-IR"/>
    </w:rPr>
  </w:style>
  <w:style w:type="paragraph" w:customStyle="1" w:styleId="Question">
    <w:name w:val="Question"/>
    <w:basedOn w:val="Standard"/>
    <w:next w:val="Rponses"/>
    <w:qFormat/>
    <w:rsid w:val="001E70C5"/>
    <w:pPr>
      <w:numPr>
        <w:numId w:val="3"/>
      </w:numPr>
      <w:spacing w:before="120" w:after="120"/>
      <w:outlineLvl w:val="2"/>
    </w:pPr>
    <w:rPr>
      <w:i/>
      <w:color w:val="E36C0A"/>
      <w:sz w:val="22"/>
    </w:rPr>
  </w:style>
  <w:style w:type="paragraph" w:customStyle="1" w:styleId="Rponses">
    <w:name w:val="Réponses"/>
    <w:basedOn w:val="Question"/>
    <w:qFormat/>
    <w:rsid w:val="004D4212"/>
    <w:pPr>
      <w:numPr>
        <w:numId w:val="0"/>
      </w:numPr>
      <w:tabs>
        <w:tab w:val="left" w:leader="dot" w:pos="9638"/>
      </w:tabs>
      <w:spacing w:before="0" w:after="0"/>
    </w:pPr>
    <w:rPr>
      <w:color w:val="008000"/>
    </w:rPr>
  </w:style>
  <w:style w:type="numbering" w:customStyle="1" w:styleId="Numbering2">
    <w:name w:val="Numbering 2"/>
    <w:basedOn w:val="Aucuneliste"/>
    <w:rsid w:val="004D4212"/>
    <w:pPr>
      <w:numPr>
        <w:numId w:val="11"/>
      </w:numPr>
    </w:pPr>
  </w:style>
  <w:style w:type="paragraph" w:customStyle="1" w:styleId="Pieddepage1">
    <w:name w:val="Pied de page1"/>
    <w:basedOn w:val="Standard"/>
    <w:rsid w:val="004D4212"/>
    <w:pPr>
      <w:suppressLineNumbers/>
      <w:tabs>
        <w:tab w:val="center" w:pos="4818"/>
        <w:tab w:val="right" w:pos="9637"/>
      </w:tabs>
    </w:pPr>
    <w:rPr>
      <w:szCs w:val="24"/>
    </w:rPr>
  </w:style>
  <w:style w:type="character" w:styleId="Rfrenceple">
    <w:name w:val="Subtle Reference"/>
    <w:uiPriority w:val="31"/>
    <w:rsid w:val="004D4212"/>
    <w:rPr>
      <w:smallCaps/>
      <w:color w:val="C0504D"/>
      <w:u w:val="single"/>
    </w:rPr>
  </w:style>
  <w:style w:type="character" w:styleId="Lienhypertexte">
    <w:name w:val="Hyperlink"/>
    <w:uiPriority w:val="99"/>
    <w:unhideWhenUsed/>
    <w:rsid w:val="00971AFC"/>
    <w:rPr>
      <w:color w:val="00B0F0"/>
      <w:u w:val="single"/>
    </w:rPr>
  </w:style>
  <w:style w:type="paragraph" w:styleId="Corpsdetexte">
    <w:name w:val="Body Text"/>
    <w:basedOn w:val="Normal"/>
    <w:link w:val="CorpsdetexteCar"/>
    <w:semiHidden/>
    <w:rsid w:val="00971AFC"/>
    <w:pPr>
      <w:jc w:val="center"/>
    </w:pPr>
    <w:rPr>
      <w:b/>
      <w:sz w:val="32"/>
      <w:szCs w:val="32"/>
    </w:rPr>
  </w:style>
  <w:style w:type="character" w:customStyle="1" w:styleId="CorpsdetexteCar">
    <w:name w:val="Corps de texte Car"/>
    <w:link w:val="Corpsdetexte"/>
    <w:semiHidden/>
    <w:rsid w:val="00971AFC"/>
    <w:rPr>
      <w:rFonts w:ascii="Calibri" w:eastAsia="Calibri" w:hAnsi="Calibri" w:cs="Times New Roman"/>
      <w:b/>
      <w:sz w:val="32"/>
      <w:szCs w:val="32"/>
    </w:rPr>
  </w:style>
  <w:style w:type="character" w:styleId="Lienhypertextesuivi">
    <w:name w:val="FollowedHyperlink"/>
    <w:uiPriority w:val="99"/>
    <w:semiHidden/>
    <w:unhideWhenUsed/>
    <w:rsid w:val="00C05898"/>
    <w:rPr>
      <w:color w:val="800080"/>
      <w:u w:val="single"/>
    </w:rPr>
  </w:style>
  <w:style w:type="paragraph" w:styleId="Paragraphedeliste">
    <w:name w:val="List Paragraph"/>
    <w:basedOn w:val="Normal"/>
    <w:uiPriority w:val="34"/>
    <w:rsid w:val="006E78AA"/>
    <w:pPr>
      <w:ind w:left="720"/>
      <w:contextualSpacing/>
    </w:pPr>
  </w:style>
  <w:style w:type="paragraph" w:customStyle="1" w:styleId="Titre-I">
    <w:name w:val="Titre - I"/>
    <w:basedOn w:val="Normal"/>
    <w:rsid w:val="00B37330"/>
    <w:pPr>
      <w:numPr>
        <w:numId w:val="16"/>
      </w:numPr>
      <w:spacing w:before="120" w:after="120" w:line="240" w:lineRule="auto"/>
    </w:pPr>
    <w:rPr>
      <w:rFonts w:ascii="Arial" w:eastAsia="Times New Roman" w:hAnsi="Arial"/>
      <w:b/>
      <w:color w:val="CC0000"/>
      <w:sz w:val="32"/>
      <w:szCs w:val="24"/>
      <w:u w:val="single" w:color="CC0000"/>
      <w:lang w:eastAsia="fr-FR"/>
    </w:rPr>
  </w:style>
  <w:style w:type="paragraph" w:customStyle="1" w:styleId="Titre-A">
    <w:name w:val="Titre - A"/>
    <w:basedOn w:val="Normal"/>
    <w:rsid w:val="00B37330"/>
    <w:pPr>
      <w:numPr>
        <w:ilvl w:val="1"/>
        <w:numId w:val="16"/>
      </w:numPr>
      <w:spacing w:before="120" w:after="120" w:line="240" w:lineRule="auto"/>
    </w:pPr>
    <w:rPr>
      <w:rFonts w:ascii="Arial" w:eastAsia="Times New Roman" w:hAnsi="Arial"/>
      <w:b/>
      <w:color w:val="0000FF"/>
      <w:sz w:val="28"/>
      <w:szCs w:val="24"/>
      <w:u w:val="single" w:color="0000FF"/>
      <w:lang w:eastAsia="fr-FR"/>
    </w:rPr>
  </w:style>
  <w:style w:type="paragraph" w:customStyle="1" w:styleId="Titre-1">
    <w:name w:val="Titre - 1"/>
    <w:basedOn w:val="Normal"/>
    <w:rsid w:val="00B37330"/>
    <w:pPr>
      <w:numPr>
        <w:ilvl w:val="2"/>
        <w:numId w:val="16"/>
      </w:numPr>
      <w:spacing w:before="120" w:after="120" w:line="240" w:lineRule="auto"/>
      <w:ind w:left="850" w:hanging="680"/>
    </w:pPr>
    <w:rPr>
      <w:rFonts w:ascii="Arial" w:eastAsia="Times New Roman" w:hAnsi="Arial"/>
      <w:b/>
      <w:color w:val="008000"/>
      <w:sz w:val="24"/>
      <w:szCs w:val="24"/>
      <w:u w:val="single" w:color="008000"/>
      <w:lang w:eastAsia="fr-FR"/>
    </w:rPr>
  </w:style>
  <w:style w:type="table" w:styleId="Grille">
    <w:name w:val="Table Grid"/>
    <w:basedOn w:val="TableauNormal"/>
    <w:uiPriority w:val="59"/>
    <w:rsid w:val="00DB6C2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mw-headline">
    <w:name w:val="mw-headline"/>
    <w:basedOn w:val="Policepardfaut"/>
    <w:rsid w:val="00447F62"/>
  </w:style>
  <w:style w:type="paragraph" w:styleId="NormalWeb">
    <w:name w:val="Normal (Web)"/>
    <w:basedOn w:val="Normal"/>
    <w:uiPriority w:val="99"/>
    <w:semiHidden/>
    <w:unhideWhenUsed/>
    <w:rsid w:val="00447F62"/>
    <w:pPr>
      <w:spacing w:before="100" w:beforeAutospacing="1" w:after="100" w:afterAutospacing="1" w:line="240" w:lineRule="auto"/>
    </w:pPr>
    <w:rPr>
      <w:rFonts w:ascii="Times" w:hAnsi="Times"/>
      <w:szCs w:val="20"/>
      <w:lang w:val="en-GB" w:eastAsia="fr-FR"/>
    </w:rPr>
  </w:style>
  <w:style w:type="character" w:styleId="Textedelespacerserv">
    <w:name w:val="Placeholder Text"/>
    <w:basedOn w:val="Policepardfaut"/>
    <w:uiPriority w:val="99"/>
    <w:semiHidden/>
    <w:rsid w:val="00ED0A3D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99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6924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075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70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9306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5513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784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180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556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7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216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838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316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2444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519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899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414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641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22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0962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0030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116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954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4115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529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179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3616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5518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81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272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3440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729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727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59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636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0085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70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594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59800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8895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419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8320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053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34945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47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167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2993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166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8401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174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93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8873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176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27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847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6771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46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379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807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3764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63171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65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4109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111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8749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20" Type="http://schemas.openxmlformats.org/officeDocument/2006/relationships/image" Target="media/image90.png"/><Relationship Id="rId21" Type="http://schemas.openxmlformats.org/officeDocument/2006/relationships/image" Target="media/image11.png"/><Relationship Id="rId22" Type="http://schemas.openxmlformats.org/officeDocument/2006/relationships/image" Target="media/image12.png"/><Relationship Id="rId23" Type="http://schemas.openxmlformats.org/officeDocument/2006/relationships/footer" Target="footer1.xml"/><Relationship Id="rId24" Type="http://schemas.openxmlformats.org/officeDocument/2006/relationships/fontTable" Target="fontTable.xml"/><Relationship Id="rId25" Type="http://schemas.openxmlformats.org/officeDocument/2006/relationships/theme" Target="theme/theme1.xml"/><Relationship Id="rId10" Type="http://schemas.openxmlformats.org/officeDocument/2006/relationships/image" Target="media/image2.png"/><Relationship Id="rId11" Type="http://schemas.openxmlformats.org/officeDocument/2006/relationships/hyperlink" Target="http://www.parallax.com/" TargetMode="External"/><Relationship Id="rId12" Type="http://schemas.openxmlformats.org/officeDocument/2006/relationships/image" Target="media/image3.png"/><Relationship Id="rId13" Type="http://schemas.openxmlformats.org/officeDocument/2006/relationships/image" Target="media/image4.png"/><Relationship Id="rId14" Type="http://schemas.openxmlformats.org/officeDocument/2006/relationships/image" Target="media/image5.png"/><Relationship Id="rId15" Type="http://schemas.openxmlformats.org/officeDocument/2006/relationships/image" Target="media/image6.png"/><Relationship Id="rId16" Type="http://schemas.openxmlformats.org/officeDocument/2006/relationships/image" Target="media/image7.png"/><Relationship Id="rId17" Type="http://schemas.openxmlformats.org/officeDocument/2006/relationships/image" Target="media/image8.png"/><Relationship Id="rId18" Type="http://schemas.openxmlformats.org/officeDocument/2006/relationships/image" Target="media/image9.png"/><Relationship Id="rId19" Type="http://schemas.openxmlformats.org/officeDocument/2006/relationships/image" Target="media/image10.png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RESICION\Desktop\Mod&#232;le%20STI2D%20TC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3DF83D4-A321-094E-9F31-4E936DBD7C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\Users\PRESICION\Desktop\Modèle STI2D TC.dotx</Template>
  <TotalTime>120</TotalTime>
  <Pages>3</Pages>
  <Words>661</Words>
  <Characters>3636</Characters>
  <Application>Microsoft Macintosh Word</Application>
  <DocSecurity>0</DocSecurity>
  <Lines>30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4289</CharactersWithSpaces>
  <SharedDoc>false</SharedDoc>
  <HLinks>
    <vt:vector size="6" baseType="variant">
      <vt:variant>
        <vt:i4>2949205</vt:i4>
      </vt:variant>
      <vt:variant>
        <vt:i4>0</vt:i4>
      </vt:variant>
      <vt:variant>
        <vt:i4>0</vt:i4>
      </vt:variant>
      <vt:variant>
        <vt:i4>5</vt:i4>
      </vt:variant>
      <vt:variant>
        <vt:lpwstr>http://www.ecligne.net/technologie/2_fonctions_du_produit/3_la_transmission/1_sans_transformation_de_mvt/3_engrenage_droit.html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PRESICION</dc:creator>
  <cp:lastModifiedBy>x xx</cp:lastModifiedBy>
  <cp:revision>9</cp:revision>
  <dcterms:created xsi:type="dcterms:W3CDTF">2015-06-19T08:23:00Z</dcterms:created>
  <dcterms:modified xsi:type="dcterms:W3CDTF">2016-04-01T19:36:00Z</dcterms:modified>
</cp:coreProperties>
</file>