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637" w:type="dxa"/>
        <w:tblInd w:w="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31"/>
        <w:gridCol w:w="6971"/>
        <w:gridCol w:w="1135"/>
      </w:tblGrid>
      <w:tr w:rsidR="00FB1ED7" w14:paraId="168E6A52" w14:textId="77777777" w:rsidTr="005A4E3F"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9461270" w14:textId="77777777" w:rsidR="00FB1ED7" w:rsidRDefault="00791F19" w:rsidP="00791F19">
            <w:pPr>
              <w:pStyle w:val="Heading"/>
            </w:pPr>
            <w:r w:rsidRPr="00791F19">
              <w:t>SSI</w:t>
            </w:r>
          </w:p>
        </w:tc>
        <w:tc>
          <w:tcPr>
            <w:tcW w:w="6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03E3F69" w14:textId="1F0E3C25" w:rsidR="00FB1ED7" w:rsidRDefault="009C1740" w:rsidP="00CA706A">
            <w:pPr>
              <w:pStyle w:val="Heading"/>
            </w:pPr>
            <w:r>
              <w:t>Mesures et traitement</w:t>
            </w:r>
            <w:r w:rsidR="0066650C">
              <w:t>s</w:t>
            </w:r>
            <w:r>
              <w:t xml:space="preserve"> des données d’un </w:t>
            </w:r>
            <w:r w:rsidR="009465A3">
              <w:t>capteur d</w:t>
            </w:r>
            <w:r w:rsidR="00FC36F5">
              <w:t>e courant</w:t>
            </w:r>
            <w:r w:rsidR="008B1D61">
              <w:t xml:space="preserve"> </w:t>
            </w:r>
            <w:r w:rsidR="00CA706A">
              <w:t>numérique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F136820" w14:textId="77777777" w:rsidR="00FB1ED7" w:rsidRDefault="009C1740" w:rsidP="004D4212">
            <w:pPr>
              <w:pStyle w:val="Heading"/>
            </w:pPr>
            <w:r>
              <w:t>TD</w:t>
            </w:r>
          </w:p>
        </w:tc>
      </w:tr>
    </w:tbl>
    <w:p w14:paraId="70918555" w14:textId="77777777" w:rsidR="00D4610B" w:rsidRDefault="00D4610B" w:rsidP="00244908">
      <w:pPr>
        <w:pStyle w:val="Standard"/>
        <w:jc w:val="left"/>
      </w:pPr>
    </w:p>
    <w:p w14:paraId="1BE679BB" w14:textId="77777777" w:rsidR="00FB4A5D" w:rsidRDefault="00FB4A5D" w:rsidP="00244908">
      <w:pPr>
        <w:pStyle w:val="Standard"/>
        <w:jc w:val="left"/>
      </w:pPr>
    </w:p>
    <w:p w14:paraId="19B4FAE7" w14:textId="2062F593" w:rsidR="007F542A" w:rsidRDefault="00887927" w:rsidP="00244908">
      <w:pPr>
        <w:pStyle w:val="Niv1"/>
      </w:pPr>
      <w:r w:rsidRPr="00887927">
        <w:rPr>
          <w:noProof/>
          <w:lang w:eastAsia="fr-FR"/>
        </w:rPr>
        <w:drawing>
          <wp:anchor distT="0" distB="0" distL="114300" distR="114300" simplePos="0" relativeHeight="251715584" behindDoc="0" locked="0" layoutInCell="1" allowOverlap="1" wp14:anchorId="00EDEA5C" wp14:editId="0177C709">
            <wp:simplePos x="0" y="0"/>
            <wp:positionH relativeFrom="column">
              <wp:posOffset>4791710</wp:posOffset>
            </wp:positionH>
            <wp:positionV relativeFrom="paragraph">
              <wp:posOffset>121920</wp:posOffset>
            </wp:positionV>
            <wp:extent cx="807085" cy="751205"/>
            <wp:effectExtent l="0" t="0" r="5715" b="1079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7085" cy="751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542A">
        <w:t>Matériel utilisé</w:t>
      </w:r>
    </w:p>
    <w:p w14:paraId="4F0A2E7C" w14:textId="0F2BDA50" w:rsidR="007F542A" w:rsidRDefault="007F542A" w:rsidP="00244908">
      <w:pPr>
        <w:pStyle w:val="Standard"/>
        <w:jc w:val="left"/>
      </w:pPr>
    </w:p>
    <w:p w14:paraId="54A61839" w14:textId="558101DD" w:rsidR="007F542A" w:rsidRDefault="00244908" w:rsidP="00244908">
      <w:pPr>
        <w:pStyle w:val="Standard"/>
        <w:jc w:val="left"/>
        <w:rPr>
          <w:noProof/>
          <w:lang w:eastAsia="fr-FR" w:bidi="ar-SA"/>
        </w:rPr>
      </w:pPr>
      <w:r>
        <w:t>Pour faire ce T</w:t>
      </w:r>
      <w:r w:rsidR="00E07AF2">
        <w:t>D</w:t>
      </w:r>
      <w:r w:rsidR="0066650C">
        <w:t xml:space="preserve">, </w:t>
      </w:r>
      <w:r>
        <w:t xml:space="preserve">nous mettons en œuvre une carte Arduino UNO </w:t>
      </w:r>
      <w:r w:rsidR="003302CE">
        <w:t xml:space="preserve">et un capteur de courant </w:t>
      </w:r>
      <w:r w:rsidR="00CA706A">
        <w:t>numérique</w:t>
      </w:r>
      <w:r w:rsidR="00567E89" w:rsidRPr="00567E89">
        <w:t xml:space="preserve"> </w:t>
      </w:r>
      <w:r w:rsidR="00DC3DB2">
        <w:t>équipé d</w:t>
      </w:r>
      <w:r w:rsidR="00CA706A">
        <w:t>’un amplificateur d’instrumentation INA219B</w:t>
      </w:r>
      <w:r w:rsidRPr="00DC3DB2">
        <w:t>.</w:t>
      </w:r>
      <w:r w:rsidR="00DC3DB2" w:rsidRPr="00DC3DB2">
        <w:rPr>
          <w:noProof/>
          <w:lang w:eastAsia="fr-FR" w:bidi="ar-SA"/>
        </w:rPr>
        <w:t xml:space="preserve"> </w:t>
      </w:r>
    </w:p>
    <w:p w14:paraId="58089C5B" w14:textId="0C213EDD" w:rsidR="009E110E" w:rsidRDefault="009E110E" w:rsidP="00244908">
      <w:pPr>
        <w:pStyle w:val="Standard"/>
        <w:jc w:val="left"/>
      </w:pPr>
    </w:p>
    <w:p w14:paraId="61460A49" w14:textId="7A475ED6" w:rsidR="004B26A7" w:rsidRDefault="00F9266C" w:rsidP="00244908">
      <w:pPr>
        <w:pStyle w:val="Standard"/>
        <w:jc w:val="left"/>
      </w:pPr>
      <w:r>
        <w:t>Le capteur</w:t>
      </w:r>
      <w:r w:rsidR="0066650C">
        <w:t>, baptisé</w:t>
      </w:r>
      <w:r>
        <w:t xml:space="preserve"> INA219B utilise </w:t>
      </w:r>
      <w:r w:rsidR="00244908">
        <w:t>un</w:t>
      </w:r>
      <w:r>
        <w:t>e résistance de shunt (</w:t>
      </w:r>
      <w:proofErr w:type="spellStart"/>
      <w:r>
        <w:t>R</w:t>
      </w:r>
      <w:r w:rsidRPr="00F9266C">
        <w:rPr>
          <w:vertAlign w:val="subscript"/>
        </w:rPr>
        <w:t>sh</w:t>
      </w:r>
      <w:proofErr w:type="spellEnd"/>
      <w:r>
        <w:t>)</w:t>
      </w:r>
      <w:r w:rsidR="004B26A7">
        <w:t xml:space="preserve"> </w:t>
      </w:r>
      <w:r>
        <w:t xml:space="preserve">comme </w:t>
      </w:r>
      <w:r w:rsidR="00604667">
        <w:t>corps d’épreuve</w:t>
      </w:r>
      <w:r w:rsidR="004B26A7">
        <w:t>.</w:t>
      </w:r>
    </w:p>
    <w:p w14:paraId="0B423BBD" w14:textId="3433D0A3" w:rsidR="004B26A7" w:rsidRDefault="004B26A7" w:rsidP="00244908">
      <w:pPr>
        <w:pStyle w:val="Standard"/>
        <w:jc w:val="left"/>
      </w:pPr>
    </w:p>
    <w:p w14:paraId="145D85FE" w14:textId="05B742AB" w:rsidR="00D719B3" w:rsidRDefault="00D719B3" w:rsidP="00D719B3">
      <w:pPr>
        <w:pStyle w:val="Standard"/>
        <w:jc w:val="left"/>
      </w:pPr>
      <w:r>
        <w:t>Ce capteur fournit les informations de courant, de tension de shunt et de puissance dissipée dans le shunt à une carte Arduino (ou compatible) via une interface i2c.</w:t>
      </w:r>
    </w:p>
    <w:p w14:paraId="06FA68ED" w14:textId="0B8B32ED" w:rsidR="004B26A7" w:rsidRDefault="004B26A7" w:rsidP="00244908">
      <w:pPr>
        <w:pStyle w:val="Standard"/>
        <w:jc w:val="left"/>
      </w:pPr>
    </w:p>
    <w:p w14:paraId="5477A99A" w14:textId="77777777" w:rsidR="00C213F1" w:rsidRDefault="00C213F1" w:rsidP="00843E53">
      <w:pPr>
        <w:pStyle w:val="Niv3"/>
        <w:numPr>
          <w:ilvl w:val="0"/>
          <w:numId w:val="0"/>
        </w:numPr>
        <w:rPr>
          <w:b/>
          <w:sz w:val="20"/>
          <w:szCs w:val="20"/>
        </w:rPr>
      </w:pPr>
    </w:p>
    <w:p w14:paraId="5FF56F95" w14:textId="61C59C33" w:rsidR="00B10AFB" w:rsidRPr="00E576F1" w:rsidRDefault="00352F48" w:rsidP="00843E53">
      <w:pPr>
        <w:pStyle w:val="Niv3"/>
        <w:numPr>
          <w:ilvl w:val="0"/>
          <w:numId w:val="0"/>
        </w:numPr>
        <w:rPr>
          <w:b/>
          <w:sz w:val="20"/>
          <w:szCs w:val="20"/>
        </w:rPr>
      </w:pPr>
      <w:r w:rsidRPr="00E576F1">
        <w:rPr>
          <w:b/>
          <w:sz w:val="20"/>
          <w:szCs w:val="20"/>
        </w:rPr>
        <w:t>Rappel sur principe de la mesure de l’intensité avec une R</w:t>
      </w:r>
      <w:r w:rsidRPr="00E576F1">
        <w:rPr>
          <w:b/>
          <w:sz w:val="20"/>
          <w:szCs w:val="20"/>
          <w:vertAlign w:val="subscript"/>
        </w:rPr>
        <w:t xml:space="preserve"> </w:t>
      </w:r>
      <w:r w:rsidR="00B11120" w:rsidRPr="00E576F1">
        <w:rPr>
          <w:b/>
          <w:sz w:val="20"/>
          <w:szCs w:val="20"/>
          <w:vertAlign w:val="subscript"/>
        </w:rPr>
        <w:t>sh</w:t>
      </w:r>
    </w:p>
    <w:p w14:paraId="5EAE3F1C" w14:textId="75062977" w:rsidR="00B10AFB" w:rsidRDefault="00DD574E" w:rsidP="005415CC">
      <w:pPr>
        <w:widowControl/>
        <w:suppressAutoHyphens w:val="0"/>
        <w:autoSpaceDN/>
        <w:spacing w:before="120" w:after="120"/>
        <w:textAlignment w:val="auto"/>
        <w:rPr>
          <w:sz w:val="20"/>
          <w:szCs w:val="20"/>
          <w:lang w:val="en-US"/>
        </w:rPr>
      </w:pPr>
      <w:r>
        <w:rPr>
          <w:b/>
          <w:noProof/>
          <w:sz w:val="20"/>
          <w:szCs w:val="20"/>
          <w:lang w:eastAsia="fr-FR" w:bidi="ar-SA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3BCD52D3" wp14:editId="6B1B5139">
                <wp:simplePos x="0" y="0"/>
                <wp:positionH relativeFrom="column">
                  <wp:posOffset>4046220</wp:posOffset>
                </wp:positionH>
                <wp:positionV relativeFrom="paragraph">
                  <wp:posOffset>164887</wp:posOffset>
                </wp:positionV>
                <wp:extent cx="2409825" cy="1500505"/>
                <wp:effectExtent l="50800" t="0" r="0" b="74295"/>
                <wp:wrapSquare wrapText="bothSides"/>
                <wp:docPr id="52" name="Grouper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9824" cy="1500505"/>
                          <a:chOff x="0" y="0"/>
                          <a:chExt cx="2410166" cy="1501289"/>
                        </a:xfrm>
                      </wpg:grpSpPr>
                      <wpg:grpSp>
                        <wpg:cNvPr id="48" name="Grouper 48"/>
                        <wpg:cNvGrpSpPr/>
                        <wpg:grpSpPr>
                          <a:xfrm>
                            <a:off x="0" y="0"/>
                            <a:ext cx="2410166" cy="1501289"/>
                            <a:chOff x="0" y="0"/>
                            <a:chExt cx="2410167" cy="1501289"/>
                          </a:xfrm>
                        </wpg:grpSpPr>
                        <wps:wsp>
                          <wps:cNvPr id="47" name="Connecteur droit avec flèche 47"/>
                          <wps:cNvCnPr/>
                          <wps:spPr>
                            <a:xfrm flipH="1" flipV="1">
                              <a:off x="971352" y="1480758"/>
                              <a:ext cx="132889" cy="3164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00B05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46" name="Grouper 46"/>
                          <wpg:cNvGrpSpPr/>
                          <wpg:grpSpPr>
                            <a:xfrm>
                              <a:off x="0" y="0"/>
                              <a:ext cx="2410167" cy="1501289"/>
                              <a:chOff x="0" y="0"/>
                              <a:chExt cx="2410167" cy="1501289"/>
                            </a:xfrm>
                          </wpg:grpSpPr>
                          <wpg:grpSp>
                            <wpg:cNvPr id="24" name="Grouper 24"/>
                            <wpg:cNvGrpSpPr/>
                            <wpg:grpSpPr>
                              <a:xfrm>
                                <a:off x="0" y="0"/>
                                <a:ext cx="1821277" cy="1501289"/>
                                <a:chOff x="0" y="0"/>
                                <a:chExt cx="1821277" cy="1501289"/>
                              </a:xfrm>
                            </wpg:grpSpPr>
                            <wpg:grpSp>
                              <wpg:cNvPr id="22" name="Grouper 22"/>
                              <wpg:cNvGrpSpPr/>
                              <wpg:grpSpPr>
                                <a:xfrm>
                                  <a:off x="0" y="322729"/>
                                  <a:ext cx="1821277" cy="1178560"/>
                                  <a:chOff x="0" y="0"/>
                                  <a:chExt cx="1821277" cy="1178560"/>
                                </a:xfrm>
                              </wpg:grpSpPr>
                              <wpg:grpSp>
                                <wpg:cNvPr id="17" name="Grouper 17"/>
                                <wpg:cNvGrpSpPr/>
                                <wpg:grpSpPr>
                                  <a:xfrm>
                                    <a:off x="28476" y="0"/>
                                    <a:ext cx="1792801" cy="1178560"/>
                                    <a:chOff x="0" y="0"/>
                                    <a:chExt cx="1792801" cy="1178560"/>
                                  </a:xfrm>
                                </wpg:grpSpPr>
                                <wpg:grpSp>
                                  <wpg:cNvPr id="15" name="Grouper 15"/>
                                  <wpg:cNvGrpSpPr/>
                                  <wpg:grpSpPr>
                                    <a:xfrm>
                                      <a:off x="126561" y="0"/>
                                      <a:ext cx="1666240" cy="1178560"/>
                                      <a:chOff x="0" y="0"/>
                                      <a:chExt cx="1666240" cy="1178560"/>
                                    </a:xfrm>
                                  </wpg:grpSpPr>
                                  <wpg:grpSp>
                                    <wpg:cNvPr id="12" name="Grouper 12"/>
                                    <wpg:cNvGrpSpPr/>
                                    <wpg:grpSpPr>
                                      <a:xfrm>
                                        <a:off x="0" y="0"/>
                                        <a:ext cx="1666240" cy="1178560"/>
                                        <a:chOff x="0" y="0"/>
                                        <a:chExt cx="1666240" cy="1178681"/>
                                      </a:xfrm>
                                    </wpg:grpSpPr>
                                    <wpg:grpSp>
                                      <wpg:cNvPr id="9" name="Grouper 9"/>
                                      <wpg:cNvGrpSpPr/>
                                      <wpg:grpSpPr>
                                        <a:xfrm>
                                          <a:off x="0" y="0"/>
                                          <a:ext cx="1666240" cy="1162050"/>
                                          <a:chOff x="0" y="-30832"/>
                                          <a:chExt cx="1671576" cy="1192882"/>
                                        </a:xfrm>
                                      </wpg:grpSpPr>
                                      <wpg:grpSp>
                                        <wpg:cNvPr id="8" name="Grouper 8"/>
                                        <wpg:cNvGrpSpPr/>
                                        <wpg:grpSpPr>
                                          <a:xfrm>
                                            <a:off x="0" y="78740"/>
                                            <a:ext cx="1615440" cy="1083310"/>
                                            <a:chOff x="0" y="101600"/>
                                            <a:chExt cx="1618615" cy="1083310"/>
                                          </a:xfrm>
                                        </wpg:grpSpPr>
                                        <wps:wsp>
                                          <wps:cNvPr id="5" name="Connecteur droit 5"/>
                                          <wps:cNvCnPr/>
                                          <wps:spPr>
                                            <a:xfrm>
                                              <a:off x="1612900" y="119380"/>
                                              <a:ext cx="5715" cy="106553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7" name="Grouper 7"/>
                                          <wpg:cNvGrpSpPr/>
                                          <wpg:grpSpPr>
                                            <a:xfrm>
                                              <a:off x="0" y="101600"/>
                                              <a:ext cx="1615440" cy="44450"/>
                                              <a:chOff x="383557" y="-17428"/>
                                              <a:chExt cx="1615510" cy="45085"/>
                                            </a:xfrm>
                                          </wpg:grpSpPr>
                                          <wps:wsp>
                                            <wps:cNvPr id="4" name="Connecteur droit 4"/>
                                            <wps:cNvCnPr/>
                                            <wps:spPr>
                                              <a:xfrm>
                                                <a:off x="413056" y="2153"/>
                                                <a:ext cx="1586011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6" name="Ellipse 6"/>
                                            <wps:cNvSpPr/>
                                            <wps:spPr>
                                              <a:xfrm>
                                                <a:off x="383557" y="-17428"/>
                                                <a:ext cx="45085" cy="45085"/>
                                              </a:xfrm>
                                              <a:prstGeom prst="ellipse">
                                                <a:avLst/>
                                              </a:prstGeom>
                                              <a:solidFill>
                                                <a:schemeClr val="tx1"/>
                                              </a:solidFill>
                                            </wps:spPr>
                                            <wps:style>
                                              <a:lnRef idx="2">
                                                <a:schemeClr val="dk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dk1"/>
                                              </a:fillRef>
                                              <a:effectRef idx="0">
                                                <a:schemeClr val="dk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</wpg:grpSp>
                                      </wpg:grpSp>
                                      <wps:wsp>
                                        <wps:cNvPr id="2" name="Rectangle 2"/>
                                        <wps:cNvSpPr/>
                                        <wps:spPr>
                                          <a:xfrm>
                                            <a:off x="576555" y="-30832"/>
                                            <a:ext cx="638905" cy="26747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chemeClr val="bg1"/>
                                          </a:solidFill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2">
                                            <a:schemeClr val="accent6"/>
                                          </a:lnRef>
                                          <a:fillRef idx="1">
                                            <a:schemeClr val="lt1"/>
                                          </a:fillRef>
                                          <a:effectRef idx="0">
                                            <a:schemeClr val="accent6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txbx>
                                          <w:txbxContent>
                                            <w:p w14:paraId="6439DEFA" w14:textId="08AD3EE9" w:rsidR="005A4E3F" w:rsidRPr="00B10AFB" w:rsidRDefault="005A4E3F" w:rsidP="00B10AFB">
                                              <w:pPr>
                                                <w:rPr>
                                                  <w:sz w:val="10"/>
                                                  <w:szCs w:val="10"/>
                                                </w:rPr>
                                              </w:pP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3" name="Rectangle 3"/>
                                        <wps:cNvSpPr/>
                                        <wps:spPr>
                                          <a:xfrm rot="5400000">
                                            <a:off x="1407703" y="610205"/>
                                            <a:ext cx="407984" cy="1197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chemeClr val="bg1"/>
                                          </a:solidFill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2">
                                            <a:schemeClr val="accent6"/>
                                          </a:lnRef>
                                          <a:fillRef idx="1">
                                            <a:schemeClr val="lt1"/>
                                          </a:fillRef>
                                          <a:effectRef idx="0">
                                            <a:schemeClr val="accent6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txbx>
                                          <w:txbxContent>
                                            <w:p w14:paraId="598B9021" w14:textId="6ACE5AFB" w:rsidR="005A4E3F" w:rsidRDefault="005A4E3F" w:rsidP="00B10AFB">
                                              <w:pPr>
                                                <w:rPr>
                                                  <w:sz w:val="10"/>
                                                  <w:szCs w:val="10"/>
                                                </w:rPr>
                                              </w:pPr>
                                            </w:p>
                                            <w:p w14:paraId="71ADF143" w14:textId="77777777" w:rsidR="005A4E3F" w:rsidRPr="00B10AFB" w:rsidRDefault="005A4E3F" w:rsidP="00B10AFB">
                                              <w:pPr>
                                                <w:rPr>
                                                  <w:sz w:val="10"/>
                                                  <w:szCs w:val="10"/>
                                                </w:rPr>
                                              </w:pP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</wpg:grpSp>
                                    <wps:wsp>
                                      <wps:cNvPr id="10" name="Connecteur droit 10"/>
                                      <wps:cNvCnPr/>
                                      <wps:spPr>
                                        <a:xfrm>
                                          <a:off x="38100" y="1158240"/>
                                          <a:ext cx="1577778" cy="0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1" name="Ellipse 11"/>
                                      <wps:cNvSpPr/>
                                      <wps:spPr>
                                        <a:xfrm>
                                          <a:off x="7620" y="1135380"/>
                                          <a:ext cx="44851" cy="43301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chemeClr val="tx1"/>
                                        </a:solidFill>
                                      </wps:spPr>
                                      <wps:style>
                                        <a:lnRef idx="2">
                                          <a:schemeClr val="dk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dk1"/>
                                        </a:fillRef>
                                        <a:effectRef idx="0">
                                          <a:schemeClr val="dk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13" name="Zone de texte 13"/>
                                    <wps:cNvSpPr txBox="1"/>
                                    <wps:spPr>
                                      <a:xfrm>
                                        <a:off x="664443" y="12656"/>
                                        <a:ext cx="521335" cy="237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14:paraId="623D5BF6" w14:textId="171AA80B" w:rsidR="005A4E3F" w:rsidRPr="00CC6DB9" w:rsidRDefault="005A4E3F">
                                          <w:pPr>
                                            <w:rPr>
                                              <w:rFonts w:asciiTheme="minorHAnsi" w:hAnsiTheme="minorHAnsi"/>
                                              <w:sz w:val="18"/>
                                              <w:szCs w:val="18"/>
                                            </w:rPr>
                                          </w:pPr>
                                          <w:r w:rsidRPr="00CC6DB9">
                                            <w:rPr>
                                              <w:rFonts w:asciiTheme="minorHAnsi" w:hAnsiTheme="minorHAnsi"/>
                                              <w:sz w:val="18"/>
                                              <w:szCs w:val="18"/>
                                            </w:rPr>
                                            <w:t xml:space="preserve">R </w:t>
                                          </w:r>
                                          <w:r w:rsidRPr="00CC6DB9">
                                            <w:rPr>
                                              <w:rFonts w:asciiTheme="minorHAnsi" w:hAnsiTheme="minorHAnsi"/>
                                              <w:sz w:val="18"/>
                                              <w:szCs w:val="18"/>
                                              <w:vertAlign w:val="subscript"/>
                                            </w:rPr>
                                            <w:t>Charge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4" name="Zone de texte 14"/>
                                    <wps:cNvSpPr txBox="1"/>
                                    <wps:spPr>
                                      <a:xfrm>
                                        <a:off x="1238818" y="544136"/>
                                        <a:ext cx="366300" cy="237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14:paraId="2853FDB4" w14:textId="4D0473E0" w:rsidR="005A4E3F" w:rsidRPr="00CC6DB9" w:rsidRDefault="005A4E3F" w:rsidP="00CC6DB9">
                                          <w:pPr>
                                            <w:rPr>
                                              <w:rFonts w:asciiTheme="minorHAnsi" w:hAnsiTheme="minorHAnsi"/>
                                              <w:sz w:val="18"/>
                                              <w:szCs w:val="18"/>
                                            </w:rPr>
                                          </w:pPr>
                                          <w:proofErr w:type="spellStart"/>
                                          <w:r w:rsidRPr="00CC6DB9">
                                            <w:rPr>
                                              <w:rFonts w:asciiTheme="minorHAnsi" w:hAnsiTheme="minorHAnsi"/>
                                              <w:sz w:val="18"/>
                                              <w:szCs w:val="18"/>
                                            </w:rPr>
                                            <w:t>R</w:t>
                                          </w:r>
                                          <w:r>
                                            <w:rPr>
                                              <w:rFonts w:asciiTheme="minorHAnsi" w:hAnsiTheme="minorHAnsi"/>
                                              <w:sz w:val="18"/>
                                              <w:szCs w:val="18"/>
                                              <w:vertAlign w:val="subscript"/>
                                            </w:rPr>
                                            <w:t>sh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16" name="Connecteur droit avec flèche 16"/>
                                  <wps:cNvCnPr/>
                                  <wps:spPr>
                                    <a:xfrm flipV="1">
                                      <a:off x="0" y="164529"/>
                                      <a:ext cx="0" cy="86694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solidFill>
                                        <a:srgbClr val="FF0000"/>
                                      </a:solidFill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18" name="Zone de texte 18"/>
                                <wps:cNvSpPr txBox="1"/>
                                <wps:spPr>
                                  <a:xfrm>
                                    <a:off x="0" y="468274"/>
                                    <a:ext cx="521278" cy="23749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2C7EE901" w14:textId="1886F63A" w:rsidR="005A4E3F" w:rsidRPr="00CC6DB9" w:rsidRDefault="005A4E3F" w:rsidP="00CC6DB9">
                                      <w:pPr>
                                        <w:rPr>
                                          <w:rFonts w:asciiTheme="minorHAnsi" w:hAnsiTheme="minorHAnsi"/>
                                          <w:color w:val="FF0000"/>
                                          <w:sz w:val="18"/>
                                          <w:szCs w:val="18"/>
                                        </w:rPr>
                                      </w:pPr>
                                      <w:r w:rsidRPr="00CC6DB9">
                                        <w:rPr>
                                          <w:rFonts w:asciiTheme="minorHAnsi" w:hAnsiTheme="minorHAnsi"/>
                                          <w:color w:val="FF0000"/>
                                          <w:sz w:val="18"/>
                                          <w:szCs w:val="18"/>
                                        </w:rPr>
                                        <w:t xml:space="preserve">V </w:t>
                                      </w:r>
                                      <w:r w:rsidRPr="00CC6DB9">
                                        <w:rPr>
                                          <w:rFonts w:asciiTheme="minorHAnsi" w:hAnsiTheme="minorHAnsi"/>
                                          <w:color w:val="FF0000"/>
                                          <w:sz w:val="18"/>
                                          <w:szCs w:val="18"/>
                                          <w:vertAlign w:val="subscript"/>
                                        </w:rPr>
                                        <w:t>Alim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3" name="Grouper 23"/>
                              <wpg:cNvGrpSpPr/>
                              <wpg:grpSpPr>
                                <a:xfrm>
                                  <a:off x="683427" y="0"/>
                                  <a:ext cx="686736" cy="237490"/>
                                  <a:chOff x="0" y="0"/>
                                  <a:chExt cx="686736" cy="237490"/>
                                </a:xfrm>
                              </wpg:grpSpPr>
                              <wps:wsp>
                                <wps:cNvPr id="19" name="Connecteur droit avec flèche 19"/>
                                <wps:cNvCnPr/>
                                <wps:spPr>
                                  <a:xfrm flipH="1">
                                    <a:off x="0" y="208825"/>
                                    <a:ext cx="686736" cy="0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solidFill>
                                      <a:srgbClr val="FF0000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0" name="Zone de texte 20"/>
                                <wps:cNvSpPr txBox="1"/>
                                <wps:spPr>
                                  <a:xfrm>
                                    <a:off x="158201" y="0"/>
                                    <a:ext cx="521278" cy="23749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19D86A76" w14:textId="0C62E4F9" w:rsidR="005A4E3F" w:rsidRPr="00CC6DB9" w:rsidRDefault="005A4E3F" w:rsidP="00CC6DB9">
                                      <w:pPr>
                                        <w:rPr>
                                          <w:rFonts w:asciiTheme="minorHAnsi" w:hAnsiTheme="minorHAnsi"/>
                                          <w:color w:val="FF0000"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asciiTheme="minorHAnsi" w:hAnsiTheme="minorHAnsi"/>
                                          <w:color w:val="FF0000"/>
                                          <w:sz w:val="18"/>
                                          <w:szCs w:val="18"/>
                                        </w:rPr>
                                        <w:t>U</w:t>
                                      </w:r>
                                      <w:r w:rsidRPr="00CC6DB9">
                                        <w:rPr>
                                          <w:rFonts w:asciiTheme="minorHAnsi" w:hAnsiTheme="minorHAnsi"/>
                                          <w:color w:val="FF0000"/>
                                          <w:sz w:val="18"/>
                                          <w:szCs w:val="18"/>
                                        </w:rPr>
                                        <w:t xml:space="preserve"> </w:t>
                                      </w:r>
                                      <w:r>
                                        <w:rPr>
                                          <w:rFonts w:asciiTheme="minorHAnsi" w:hAnsiTheme="minorHAnsi"/>
                                          <w:color w:val="FF0000"/>
                                          <w:sz w:val="18"/>
                                          <w:szCs w:val="18"/>
                                          <w:vertAlign w:val="subscript"/>
                                        </w:rPr>
                                        <w:t>Charge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s:wsp>
                            <wps:cNvPr id="26" name="Connecteur droit avec flèche 16"/>
                            <wps:cNvCnPr/>
                            <wps:spPr>
                              <a:xfrm flipH="1" flipV="1">
                                <a:off x="1933213" y="727723"/>
                                <a:ext cx="0" cy="50292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2" name="Zone de texte 18"/>
                            <wps:cNvSpPr txBox="1"/>
                            <wps:spPr>
                              <a:xfrm>
                                <a:off x="1888917" y="889088"/>
                                <a:ext cx="521250" cy="23746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5F85691" w14:textId="48874A2D" w:rsidR="005A4E3F" w:rsidRPr="00CC6DB9" w:rsidRDefault="005A4E3F" w:rsidP="00CC6DB9">
                                  <w:pPr>
                                    <w:rPr>
                                      <w:rFonts w:asciiTheme="minorHAnsi" w:hAnsiTheme="minorHAnsi"/>
                                      <w:color w:val="FF0000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Theme="minorHAnsi" w:hAnsiTheme="minorHAnsi"/>
                                      <w:color w:val="FF0000"/>
                                      <w:sz w:val="18"/>
                                      <w:szCs w:val="18"/>
                                    </w:rPr>
                                    <w:t>U</w:t>
                                  </w:r>
                                  <w:r>
                                    <w:rPr>
                                      <w:rFonts w:asciiTheme="minorHAnsi" w:hAnsiTheme="minorHAnsi"/>
                                      <w:color w:val="FF0000"/>
                                      <w:sz w:val="18"/>
                                      <w:szCs w:val="18"/>
                                      <w:vertAlign w:val="subscript"/>
                                    </w:rPr>
                                    <w:t>sh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51" name="Zone de texte 18"/>
                        <wps:cNvSpPr txBox="1"/>
                        <wps:spPr>
                          <a:xfrm>
                            <a:off x="974557" y="1233237"/>
                            <a:ext cx="288758" cy="212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2EF8189" w14:textId="6AA348A9" w:rsidR="005A4E3F" w:rsidRPr="00CC6DB9" w:rsidRDefault="005A4E3F" w:rsidP="00CC6DB9">
                              <w:pPr>
                                <w:rPr>
                                  <w:rFonts w:asciiTheme="minorHAnsi" w:hAnsiTheme="minorHAnsi"/>
                                  <w:b/>
                                  <w:color w:val="00B050"/>
                                  <w:sz w:val="18"/>
                                  <w:szCs w:val="18"/>
                                </w:rPr>
                              </w:pPr>
                              <w:r w:rsidRPr="00CC6DB9">
                                <w:rPr>
                                  <w:rFonts w:asciiTheme="minorHAnsi" w:hAnsiTheme="minorHAnsi"/>
                                  <w:b/>
                                  <w:color w:val="00B050"/>
                                  <w:sz w:val="18"/>
                                  <w:szCs w:val="18"/>
                                </w:rPr>
                                <w:t>I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BCD52D3" id="Grouper 52" o:spid="_x0000_s1026" style="position:absolute;margin-left:318.6pt;margin-top:13pt;width:189.75pt;height:118.15pt;z-index:251757568;mso-width-relative:margin" coordsize="2410166,15012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">
                <v:group id="Grouper 48" o:spid="_x0000_s1027" style="position:absolute;width:2410166;height:1501289" coordsize="2410167,150128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AD44QHDAAAA2wAAAA8A&#10;AAAAAAAAAAAAAAAAqQIAAGRycy9kb3ducmV2LnhtbFBLBQYAAAAABAAEAPoAAACZAwAAAAA=&#10;">
                  <v:shapetype id="_x0000_t32" coordsize="21600,21600" o:spt="32" o:oned="t" path="m0,0l21600,21600e" filled="f">
                    <v:path arrowok="t" fillok="f" o:connecttype="none"/>
                    <o:lock v:ext="edit" shapetype="t"/>
                  </v:shapetype>
                  <v:shape id="Connecteur droit avec flèche 47" o:spid="_x0000_s1028" type="#_x0000_t32" style="position:absolute;left:971352;top:1480758;width:132889;height:3164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K9GMcIAAADbAAAADwAAAGRycy9kb3ducmV2LnhtbESPzW7CMBCE75V4B2uRuBWHCvETMIhW&#10;LfTKzwMs8SaOiNeRbUL69nUlpB5HM/ONZr3tbSM68qF2rGAyzkAQF07XXCm4nL9eFyBCRNbYOCYF&#10;PxRguxm8rDHX7sFH6k6xEgnCIUcFJsY2lzIUhiyGsWuJk1c6bzEm6SupPT4S3DbyLctm0mLNacFg&#10;Sx+GitvpbhXMDn24dO/l1V/j3NzLsJefy71So2G/W4GI1Mf/8LP9rRVM5/D3Jf0AufkF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xK9GMcIAAADbAAAADwAAAAAAAAAAAAAA&#10;AAChAgAAZHJzL2Rvd25yZXYueG1sUEsFBgAAAAAEAAQA+QAAAJADAAAAAA==&#10;" strokecolor="#00b050">
                    <v:stroke endarrow="block"/>
                  </v:shape>
                  <v:group id="Grouper 46" o:spid="_x0000_s1029" style="position:absolute;width:2410167;height:1501289" coordsize="2410167,150128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eK9DoxAAAANsAAAAP&#10;AAAAAAAAAAAAAAAAAKkCAABkcnMvZG93bnJldi54bWxQSwUGAAAAAAQABAD6AAAAmgMAAAAA&#10;">
                    <v:group id="Grouper 24" o:spid="_x0000_s1030" style="position:absolute;width:1821277;height:1501289" coordsize="1821277,150128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cag6kxAAAANsAAAAPAAAAZHJzL2Rvd25yZXYueG1sRI9Bi8IwFITvwv6H8Ba8&#10;aVpXF6lGEdkVDyKoC+Lt0TzbYvNSmmxb/70RBI/DzHzDzJedKUVDtSssK4iHEQji1OqCMwV/p9/B&#10;FITzyBpLy6TgTg6Wi4/eHBNtWz5Qc/SZCBB2CSrIva8SKV2ak0E3tBVx8K62NuiDrDOpa2wD3JRy&#10;FEXf0mDBYSHHitY5pbfjv1GwabFdfcU/ze52Xd8vp8n+vItJqf5nt5qB8NT5d/jV3moFozE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cag6kxAAAANsAAAAP&#10;AAAAAAAAAAAAAAAAAKkCAABkcnMvZG93bnJldi54bWxQSwUGAAAAAAQABAD6AAAAmgMAAAAA&#10;">
                      <v:group id="Grouper 22" o:spid="_x0000_s1031" style="position:absolute;top:322729;width:1821277;height:1178560" coordsize="1821277,117856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LzPM0vDAAAA2wAAAA8A&#10;AAAAAAAAAAAAAAAAqQIAAGRycy9kb3ducmV2LnhtbFBLBQYAAAAABAAEAPoAAACZAwAAAAA=&#10;">
                        <v:group id="Grouper 17" o:spid="_x0000_s1032" style="position:absolute;left:28476;width:1792801;height:1178560" coordsize="1792801,117856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Bi1FpuwQAAANsAAAAPAAAA&#10;AAAAAAAAAAAAAKkCAABkcnMvZG93bnJldi54bWxQSwUGAAAAAAQABAD6AAAAlwMAAAAA&#10;">
                          <v:group id="Grouper 15" o:spid="_x0000_s1033" style="position:absolute;left:126561;width:1666240;height:1178560" coordsize="1666240,117856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P1KYYLDAAAA2wAAAA8A&#10;AAAAAAAAAAAAAAAAqQIAAGRycy9kb3ducmV2LnhtbFBLBQYAAAAABAAEAPoAAACZAwAAAAA=&#10;">
                            <v:group id="Grouper 12" o:spid="_x0000_s1034" style="position:absolute;width:1666240;height:1178560" coordsize="1666240,1178681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Byo/n2wQAAANsAAAAPAAAA&#10;AAAAAAAAAAAAAKkCAABkcnMvZG93bnJldi54bWxQSwUGAAAAAAQABAD6AAAAlwMAAAAA&#10;">
                              <v:group id="Grouper 9" o:spid="_x0000_s1035" style="position:absolute;width:1666240;height:1162050" coordorigin=",-30832" coordsize="1671576,119288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vJSJLcUAAADaAAAA&#10;DwAAAAAAAAAAAAAAAACpAgAAZHJzL2Rvd25yZXYueG1sUEsFBgAAAAAEAAQA+gAAAJsDAAAAAA==&#10;">
                                <v:group id="Grouper 8" o:spid="_x0000_s1036" style="position:absolute;top:78740;width:1615440;height:1083310" coordorigin=",101600" coordsize="1618615,108331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DT2Cy2wQAAANoAAAAPAAAA&#10;AAAAAAAAAAAAAKkCAABkcnMvZG93bnJldi54bWxQSwUGAAAAAAQABAD6AAAAlwMAAAAA&#10;">
                                  <v:line id="Connecteur droit 5" o:spid="_x0000_s1037" style="position:absolute;visibility:visible;mso-wrap-style:square" from="1612900,119380" to="1618615,118491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55Nc6MMAAADaAAAADwAAAGRycy9kb3ducmV2LnhtbESPQYvCMBSE74L/ITzBy7KmKupajSKK&#10;4EWWrR52b4/m2Rabl9JEW/+9ERY8DjPzDbNct6YUd6pdYVnBcBCBIE6tLjhTcD7tP79AOI+ssbRM&#10;Ch7kYL3qdpYYa9vwD90Tn4kAYRejgtz7KpbSpTkZdANbEQfvYmuDPsg6k7rGJsBNKUdRNJUGCw4L&#10;OVa0zSm9JjejYHeeNsk8m8w+huNjO+fv0e/f0SjV77WbBQhPrX+H/9sHrWACryvhBsjVEw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OeTXOjDAAAA2gAAAA8AAAAAAAAAAAAA&#10;AAAAoQIAAGRycy9kb3ducmV2LnhtbFBLBQYAAAAABAAEAPkAAACRAwAAAAA=&#10;" strokecolor="black [3213]" strokeweight="1pt"/>
                                  <v:group id="Grouper 7" o:spid="_x0000_s1038" style="position:absolute;top:101600;width:1615440;height:44450" coordorigin="383557,-17428" coordsize="1615510,450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oke4xMUAAADaAAAA&#10;DwAAAAAAAAAAAAAAAACpAgAAZHJzL2Rvd25yZXYueG1sUEsFBgAAAAAEAAQA+gAAAJsDAAAAAA==&#10;">
                                    <v:line id="Connecteur droit 4" o:spid="_x0000_s1039" style="position:absolute;visibility:visible;mso-wrap-style:square" from="413056,2153" to="1999067,2153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iN/5c8UAAADaAAAADwAAAGRycy9kb3ducmV2LnhtbESPzWvCQBTE70L/h+UVehHd+FE/UlcR&#10;RfAipdGD3h7Z1ySYfRuyWxP/e1coeBxm5jfMYtWaUtyodoVlBYN+BII4tbrgTMHpuOvNQDiPrLG0&#10;TAru5GC1fOssMNa24R+6JT4TAcIuRgW591UspUtzMuj6tiIO3q+tDfog60zqGpsAN6UcRtFEGiw4&#10;LORY0San9Jr8GQXb06RJ5tnntDsYHdo5fw/Pl4NR6uO9XX+B8NT6V/i/vdcKxvC8Em6AXD4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iN/5c8UAAADaAAAADwAAAAAAAAAA&#10;AAAAAAChAgAAZHJzL2Rvd25yZXYueG1sUEsFBgAAAAAEAAQA+QAAAJMDAAAAAA==&#10;" strokecolor="black [3213]" strokeweight="1pt"/>
                                    <v:oval id="Ellipse 6" o:spid="_x0000_s1040" style="position:absolute;left:383557;top:-17428;width:45085;height:450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1xbSPwQAA&#10;ANoAAAAPAAAAZHJzL2Rvd25yZXYueG1sRI/RisIwFETfBf8hXME3TRWp0m0q7sLCPi1a/YBLc227&#10;bW5KE239+40g+DjMzBkm3Y+mFXfqXW1ZwWoZgSAurK65VHA5fy92IJxH1thaJgUPcrDPppMUE20H&#10;PtE996UIEHYJKqi87xIpXVGRQbe0HXHwrrY36IPsS6l7HALctHIdRbE0WHNYqLCjr4qKJr8ZBfmx&#10;KbTW13h4DJvL7+rw12w/z0rNZ+PhA4Sn0b/Dr/aPVhDD80q4ATL7B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9cW0j8EAAADaAAAADwAAAAAAAAAAAAAAAACXAgAAZHJzL2Rvd25y&#10;ZXYueG1sUEsFBgAAAAAEAAQA9QAAAIUDAAAAAA==&#10;" fillcolor="black [3213]" strokecolor="black [1600]" strokeweight="2pt"/>
                                  </v:group>
                                </v:group>
                                <v:rect id="Rectangle 2" o:spid="_x0000_s1041" style="position:absolute;left:576555;top:-30832;width:638905;height:267478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uWrjawgAA&#10;ANoAAAAPAAAAZHJzL2Rvd25yZXYueG1sRI/NbsIwEITvlXgHayv1VpzmAChgEKXqD9yaAudVvCRR&#10;s+sodiHl6TESEsfRzHyjmS16btSROl87MfAyTECRFM7WUhrY/rw/T0D5gGKxcUIG/snDYj54mGFm&#10;3Um+6ZiHUkWI+AwNVCG0mda+qIjRD11LEr2D6xhDlF2pbYenCOdGp0ky0oy1xIUKW1pVVPzmf2yA&#10;N/La7j4T5HS0PnsuPsZv9d6Yp8d+OQUVqA/38K39ZQ2kcL0Sb4Ce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C5auNrCAAAA2gAAAA8AAAAAAAAAAAAAAAAAlwIAAGRycy9kb3du&#10;cmV2LnhtbFBLBQYAAAAABAAEAPUAAACGAwAAAAA=&#10;" fillcolor="white [3212]" strokecolor="black [3213]" strokeweight="1pt">
                                  <v:textbox>
                                    <w:txbxContent>
                                      <w:p w14:paraId="6439DEFA" w14:textId="08AD3EE9" w:rsidR="005A4E3F" w:rsidRPr="00B10AFB" w:rsidRDefault="005A4E3F" w:rsidP="00B10AFB">
                                        <w:pPr>
                                          <w:rPr>
                                            <w:sz w:val="10"/>
                                            <w:szCs w:val="10"/>
                                          </w:rPr>
                                        </w:pPr>
                                      </w:p>
                                    </w:txbxContent>
                                  </v:textbox>
                                </v:rect>
                                <v:rect id="Rectangle 3" o:spid="_x0000_s1042" style="position:absolute;left:1407703;top:610205;width:407984;height:119762;rotation: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WPLVtwwAA&#10;ANoAAAAPAAAAZHJzL2Rvd25yZXYueG1sRI/NasMwEITvgb6D2EJvidw0lOBYDqEQ6KGF/PiS22Jt&#10;LCfSykhq4r59VSj0OMzMN0y1Hp0VNwqx96zgeVaAIG697rlT0By30yWImJA1Ws+k4JsirOuHSYWl&#10;9nfe0+2QOpEhHEtUYFIaSilja8hhnPmBOHtnHxymLEMndcB7hjsr50XxKh32nBcMDvRmqL0evpwC&#10;a9Ke+oVtzp+XXdiE4qNpT1Gpp8dxswKRaEz/4b/2u1bwAr9X8g2Q9Q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WPLVtwwAAANoAAAAPAAAAAAAAAAAAAAAAAJcCAABkcnMvZG93&#10;bnJldi54bWxQSwUGAAAAAAQABAD1AAAAhwMAAAAA&#10;" fillcolor="white [3212]" strokecolor="black [3213]" strokeweight="1pt">
                                  <v:textbox>
                                    <w:txbxContent>
                                      <w:p w14:paraId="598B9021" w14:textId="6ACE5AFB" w:rsidR="005A4E3F" w:rsidRDefault="005A4E3F" w:rsidP="00B10AFB">
                                        <w:pPr>
                                          <w:rPr>
                                            <w:sz w:val="10"/>
                                            <w:szCs w:val="10"/>
                                          </w:rPr>
                                        </w:pPr>
                                      </w:p>
                                      <w:p w14:paraId="71ADF143" w14:textId="77777777" w:rsidR="005A4E3F" w:rsidRPr="00B10AFB" w:rsidRDefault="005A4E3F" w:rsidP="00B10AFB">
                                        <w:pPr>
                                          <w:rPr>
                                            <w:sz w:val="10"/>
                                            <w:szCs w:val="10"/>
                                          </w:rPr>
                                        </w:pPr>
                                      </w:p>
                                    </w:txbxContent>
                                  </v:textbox>
                                </v:rect>
                              </v:group>
                              <v:line id="Connecteur droit 10" o:spid="_x0000_s1043" style="position:absolute;visibility:visible;mso-wrap-style:square" from="38100,1158240" to="1615878,115824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bdkEfMYAAADbAAAADwAAAGRycy9kb3ducmV2LnhtbESPQWvCQBCF7wX/wzIFL0U3Wqo1dRVR&#10;Cl6kNHqwtyE7TUKzsyG7mvjvnYPQ2wzvzXvfLNe9q9WV2lB5NjAZJ6CIc28rLgycjp+jd1AhIlus&#10;PZOBGwVYrwZPS0yt7/ibrlkslIRwSNFAGWOTah3ykhyGsW+IRfv1rcMoa1to22In4a7W0ySZaYcV&#10;S0OJDW1Lyv+yizOwO826bFG8zV8mr4d+wV/T88/BGTN87jcfoCL18d/8uN5bwRd6+UUG0Ks7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G3ZBHzGAAAA2wAAAA8AAAAAAAAA&#10;AAAAAAAAoQIAAGRycy9kb3ducmV2LnhtbFBLBQYAAAAABAAEAPkAAACUAwAAAAA=&#10;" strokecolor="black [3213]" strokeweight="1pt"/>
                              <v:oval id="Ellipse 11" o:spid="_x0000_s1044" style="position:absolute;left:7620;top:1135380;width:44851;height:43301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SYLWpwAAA&#10;ANsAAAAPAAAAZHJzL2Rvd25yZXYueG1sRE/basJAEH0v+A/LCH2rm5RiJbqKCoJP0ib5gCE7JjHZ&#10;2ZDd5vL3bqHQtzmc6+wOk2nFQL2rLSuIVxEI4sLqmksFeXZ524BwHllja5kUzOTgsF+87DDRduRv&#10;GlJfihDCLkEFlfddIqUrKjLoVrYjDtzd9gZ9gH0pdY9jCDetfI+itTRYc2iosKNzRUWT/hgF6VdT&#10;aK3v63EeP/JbfHw0n6dMqdfldNyC8DT5f/Gf+6rD/Bh+fwkHyP0T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SYLWpwAAAANsAAAAPAAAAAAAAAAAAAAAAAJcCAABkcnMvZG93bnJl&#10;di54bWxQSwUGAAAAAAQABAD1AAAAhAMAAAAA&#10;" fillcolor="black [3213]" strokecolor="black [1600]" strokeweight="2pt"/>
                            </v:group>
                            <v:shapetype id="_x0000_t202" coordsize="21600,21600" o:spt="202" path="m0,0l0,21600,21600,21600,21600,0xe">
                              <v:stroke joinstyle="miter"/>
                              <v:path gradientshapeok="t" o:connecttype="rect"/>
                            </v:shapetype>
                            <v:shape id="Zone de texte 13" o:spid="_x0000_s1045" type="#_x0000_t202" style="position:absolute;left:664443;top:12656;width:521335;height:2374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sUkuOwQAA&#10;ANsAAAAPAAAAZHJzL2Rvd25yZXYueG1sRE9Na8JAEL0X/A/LCN50V22lxmxEWgo9tZi2grchOybB&#10;7GzIbk38925B6G0e73PS7WAbcaHO1441zGcKBHHhTM2lhu+vt+kzCB+QDTaOScOVPGyz0UOKiXE9&#10;7+mSh1LEEPYJaqhCaBMpfVGRRT9zLXHkTq6zGCLsSmk67GO4beRCqZW0WHNsqLCll4qKc/5rNfx8&#10;nI6HR/VZvtqntneDkmzXUuvJeNhtQAQawr/47n43cf4S/n6JB8js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rFJLjsEAAADbAAAADwAAAAAAAAAAAAAAAACXAgAAZHJzL2Rvd25y&#10;ZXYueG1sUEsFBgAAAAAEAAQA9QAAAIUDAAAAAA==&#10;" filled="f" stroked="f">
                              <v:textbox>
                                <w:txbxContent>
                                  <w:p w14:paraId="623D5BF6" w14:textId="171AA80B" w:rsidR="005A4E3F" w:rsidRPr="00CC6DB9" w:rsidRDefault="005A4E3F">
                                    <w:pPr>
                                      <w:rPr>
                                        <w:rFonts w:asciiTheme="minorHAnsi" w:hAnsiTheme="minorHAnsi"/>
                                        <w:sz w:val="18"/>
                                        <w:szCs w:val="18"/>
                                      </w:rPr>
                                    </w:pPr>
                                    <w:r w:rsidRPr="00CC6DB9">
                                      <w:rPr>
                                        <w:rFonts w:asciiTheme="minorHAnsi" w:hAnsiTheme="minorHAnsi"/>
                                        <w:sz w:val="18"/>
                                        <w:szCs w:val="18"/>
                                      </w:rPr>
                                      <w:t xml:space="preserve">R </w:t>
                                    </w:r>
                                    <w:r w:rsidRPr="00CC6DB9">
                                      <w:rPr>
                                        <w:rFonts w:asciiTheme="minorHAnsi" w:hAnsiTheme="minorHAnsi"/>
                                        <w:sz w:val="18"/>
                                        <w:szCs w:val="18"/>
                                        <w:vertAlign w:val="subscript"/>
                                      </w:rPr>
                                      <w:t>Charge</w:t>
                                    </w:r>
                                  </w:p>
                                </w:txbxContent>
                              </v:textbox>
                            </v:shape>
                            <v:shape id="Zone de texte 14" o:spid="_x0000_s1046" type="#_x0000_t202" style="position:absolute;left:1238818;top:544136;width:366300;height:2374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ju9P6wAAA&#10;ANsAAAAPAAAAZHJzL2Rvd25yZXYueG1sRE9Li8IwEL4L/ocwgjdNFBW3GkUUYU8uPnZhb0MztsVm&#10;Uppou/9+Iwje5uN7znLd2lI8qPaFYw2joQJBnDpTcKbhct4P5iB8QDZYOiYNf+Rhvep2lpgY1/CR&#10;HqeQiRjCPkENeQhVIqVPc7Loh64ijtzV1RZDhHUmTY1NDLelHCs1kxYLjg05VrTNKb2d7lbD9+H6&#10;+zNRX9nOTqvGtUqy/ZBa93vtZgEiUBve4pf708T5E3j+Eg+Qq3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ju9P6wAAAANsAAAAPAAAAAAAAAAAAAAAAAJcCAABkcnMvZG93bnJl&#10;di54bWxQSwUGAAAAAAQABAD1AAAAhAMAAAAA&#10;" filled="f" stroked="f">
                              <v:textbox>
                                <w:txbxContent>
                                  <w:p w14:paraId="2853FDB4" w14:textId="4D0473E0" w:rsidR="005A4E3F" w:rsidRPr="00CC6DB9" w:rsidRDefault="005A4E3F" w:rsidP="00CC6DB9">
                                    <w:pPr>
                                      <w:rPr>
                                        <w:rFonts w:asciiTheme="minorHAnsi" w:hAnsiTheme="minorHAnsi"/>
                                        <w:sz w:val="18"/>
                                        <w:szCs w:val="18"/>
                                      </w:rPr>
                                    </w:pPr>
                                    <w:proofErr w:type="spellStart"/>
                                    <w:r w:rsidRPr="00CC6DB9">
                                      <w:rPr>
                                        <w:rFonts w:asciiTheme="minorHAnsi" w:hAnsiTheme="minorHAnsi"/>
                                        <w:sz w:val="18"/>
                                        <w:szCs w:val="18"/>
                                      </w:rPr>
                                      <w:t>R</w:t>
                                    </w:r>
                                    <w:r>
                                      <w:rPr>
                                        <w:rFonts w:asciiTheme="minorHAnsi" w:hAnsiTheme="minorHAnsi"/>
                                        <w:sz w:val="18"/>
                                        <w:szCs w:val="18"/>
                                        <w:vertAlign w:val="subscript"/>
                                      </w:rPr>
                                      <w:t>sh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shape>
                          </v:group>
                          <v:shape id="Connecteur droit avec flèche 16" o:spid="_x0000_s1047" type="#_x0000_t32" style="position:absolute;top:164529;width:0;height:866940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WMYiVsIAAADbAAAADwAAAGRycy9kb3ducmV2LnhtbERPyWrDMBC9F/oPYgq5JXI2U9zIpjQE&#10;JzkUmhZ6HayJZWqNjKU4zt9HhUJv83jrbIrRtmKg3jeOFcxnCQjiyumGawVfn7vpMwgfkDW2jknB&#10;jTwU+ePDBjPtrvxBwynUIoawz1CBCaHLpPSVIYt+5jriyJ1dbzFE2NdS93iN4baViyRJpcWGY4PB&#10;jt4MVT+ni1Vw2Pq1H1aHeXlcvp/L9Fg2nflWavI0vr6ACDSGf/Gfe6/j/BR+f4kHyPwO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WMYiVsIAAADbAAAADwAAAAAAAAAAAAAA&#10;AAChAgAAZHJzL2Rvd25yZXYueG1sUEsFBgAAAAAEAAQA+QAAAJADAAAAAA==&#10;" strokecolor="red">
                            <v:stroke endarrow="block"/>
                          </v:shape>
                        </v:group>
                        <v:shape id="Zone de texte 18" o:spid="_x0000_s1048" type="#_x0000_t202" style="position:absolute;top:468274;width:521278;height:2374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i9tn/xAAA&#10;ANsAAAAPAAAAZHJzL2Rvd25yZXYueG1sRI9Pa8JAEMXvQr/DMgVvuttiRaOrlJaCpxbjH/A2ZMck&#10;NDsbslsTv33nUOhthvfmvd+st4Nv1I26WAe28DQ1oIiL4GouLRwPH5MFqJiQHTaBycKdImw3D6M1&#10;Zi70vKdbnkolIRwztFCl1GZax6Iij3EaWmLRrqHzmGTtSu067CXcN/rZmLn2WLM0VNjSW0XFd/7j&#10;LZw+r5fzzHyV7/6l7cNgNPultnb8OLyuQCUa0r/573rnBF9g5RcZQG9+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vbZ/8QAAADbAAAADwAAAAAAAAAAAAAAAACXAgAAZHJzL2Rv&#10;d25yZXYueG1sUEsFBgAAAAAEAAQA9QAAAIgDAAAAAA==&#10;" filled="f" stroked="f">
                          <v:textbox>
                            <w:txbxContent>
                              <w:p w14:paraId="2C7EE901" w14:textId="1886F63A" w:rsidR="005A4E3F" w:rsidRPr="00CC6DB9" w:rsidRDefault="005A4E3F" w:rsidP="00CC6DB9">
                                <w:pPr>
                                  <w:rPr>
                                    <w:rFonts w:asciiTheme="minorHAnsi" w:hAnsiTheme="minorHAnsi"/>
                                    <w:color w:val="FF0000"/>
                                    <w:sz w:val="18"/>
                                    <w:szCs w:val="18"/>
                                  </w:rPr>
                                </w:pPr>
                                <w:r w:rsidRPr="00CC6DB9">
                                  <w:rPr>
                                    <w:rFonts w:asciiTheme="minorHAnsi" w:hAnsiTheme="minorHAnsi"/>
                                    <w:color w:val="FF0000"/>
                                    <w:sz w:val="18"/>
                                    <w:szCs w:val="18"/>
                                  </w:rPr>
                                  <w:t xml:space="preserve">V </w:t>
                                </w:r>
                                <w:r w:rsidRPr="00CC6DB9">
                                  <w:rPr>
                                    <w:rFonts w:asciiTheme="minorHAnsi" w:hAnsiTheme="minorHAnsi"/>
                                    <w:color w:val="FF0000"/>
                                    <w:sz w:val="18"/>
                                    <w:szCs w:val="18"/>
                                    <w:vertAlign w:val="subscript"/>
                                  </w:rPr>
                                  <w:t>Alim</w:t>
                                </w:r>
                              </w:p>
                            </w:txbxContent>
                          </v:textbox>
                        </v:shape>
                      </v:group>
                      <v:group id="Grouper 23" o:spid="_x0000_s1049" style="position:absolute;left:683427;width:686736;height:237490" coordsize="686736,23749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Tg5bQxAAAANsAAAAP&#10;AAAAAAAAAAAAAAAAAKkCAABkcnMvZG93bnJldi54bWxQSwUGAAAAAAQABAD6AAAAmgMAAAAA&#10;">
                        <v:shape id="Connecteur droit avec flèche 19" o:spid="_x0000_s1050" type="#_x0000_t32" style="position:absolute;top:208825;width:686736;height:0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KVm2JMIAAADbAAAADwAAAGRycy9kb3ducmV2LnhtbERPTWvCQBC9C/0PyxS86cZqRVNXKRWJ&#10;eihUhV6H7JgNzc6G7Brjv3eFgrd5vM9ZrDpbiZYaXzpWMBomIIhzp0suFJyOm8EMhA/IGivHpOBG&#10;HlbLl94CU+2u/EPtIRQihrBPUYEJoU6l9Lkhi37oauLInV1jMUTYFFI3eI3htpJvSTKVFkuODQZr&#10;+jKU/x0uVsFu7d99O9mNsv34+5xN91lZm1+l+q/d5weIQF14iv/dWx3nz+HxSzxALu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KVm2JMIAAADbAAAADwAAAAAAAAAAAAAA&#10;AAChAgAAZHJzL2Rvd25yZXYueG1sUEsFBgAAAAAEAAQA+QAAAJADAAAAAA==&#10;" strokecolor="red">
                          <v:stroke endarrow="block"/>
                        </v:shape>
                        <v:shape id="Zone de texte 20" o:spid="_x0000_s1051" type="#_x0000_t202" style="position:absolute;left:158201;width:521278;height:2374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S7B9EwAAA&#10;ANsAAAAPAAAAZHJzL2Rvd25yZXYueG1sRE/Pa8IwFL4L+x/CG3izycTJVhtlKIOdJtZN8PZonm2x&#10;eQlNZrv/3hwGO358v4vNaDtxoz60jjU8ZQoEceVMy7WGr+P77AVEiMgGO8ek4ZcCbNYPkwJz4wY+&#10;0K2MtUghHHLU0MTocylD1ZDFkDlPnLiL6y3GBPtamh6HFG47OVdqKS22nBoa9LRtqLqWP1bD9+fl&#10;fFqofb2zz35wo5JsX6XW08fxbQUi0hj/xX/uD6NhntanL+kHyPUd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S7B9EwAAAANsAAAAPAAAAAAAAAAAAAAAAAJcCAABkcnMvZG93bnJl&#10;di54bWxQSwUGAAAAAAQABAD1AAAAhAMAAAAA&#10;" filled="f" stroked="f">
                          <v:textbox>
                            <w:txbxContent>
                              <w:p w14:paraId="19D86A76" w14:textId="0C62E4F9" w:rsidR="005A4E3F" w:rsidRPr="00CC6DB9" w:rsidRDefault="005A4E3F" w:rsidP="00CC6DB9">
                                <w:pPr>
                                  <w:rPr>
                                    <w:rFonts w:asciiTheme="minorHAnsi" w:hAnsiTheme="minorHAnsi"/>
                                    <w:color w:val="FF000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Theme="minorHAnsi" w:hAnsiTheme="minorHAnsi"/>
                                    <w:color w:val="FF0000"/>
                                    <w:sz w:val="18"/>
                                    <w:szCs w:val="18"/>
                                  </w:rPr>
                                  <w:t>U</w:t>
                                </w:r>
                                <w:r w:rsidRPr="00CC6DB9">
                                  <w:rPr>
                                    <w:rFonts w:asciiTheme="minorHAnsi" w:hAnsiTheme="minorHAnsi"/>
                                    <w:color w:val="FF0000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Theme="minorHAnsi" w:hAnsiTheme="minorHAnsi"/>
                                    <w:color w:val="FF0000"/>
                                    <w:sz w:val="18"/>
                                    <w:szCs w:val="18"/>
                                    <w:vertAlign w:val="subscript"/>
                                  </w:rPr>
                                  <w:t>Charge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  <v:shape id="Connecteur droit avec flèche 16" o:spid="_x0000_s1052" type="#_x0000_t32" style="position:absolute;left:1933213;top:727723;width:0;height:502920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mCsKYsIAAADbAAAADwAAAGRycy9kb3ducmV2LnhtbESPwWrDMBBE74H+g9hCb4kcH0zrRAkh&#10;uCWn0DrtfbE2lom1MpJqu39fBQo9DjPzhtnuZ9uLkXzoHCtYrzIQxI3THbcKPi+vy2cQISJr7B2T&#10;gh8KsN89LLZYajfxB411bEWCcChRgYlxKKUMjSGLYeUG4uRdnbcYk/St1B6nBLe9zLOskBY7TgsG&#10;Bzoaam71t1VwzarwXh3zN9PVPp/t6eWMX1Gpp8f5sAERaY7/4b/2SSvIC7h/ST9A7n4B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mCsKYsIAAADbAAAADwAAAAAAAAAAAAAA&#10;AAChAgAAZHJzL2Rvd25yZXYueG1sUEsFBgAAAAAEAAQA+QAAAJADAAAAAA==&#10;" strokecolor="red">
                      <v:stroke endarrow="block"/>
                    </v:shape>
                    <v:shape id="Zone de texte 18" o:spid="_x0000_s1053" type="#_x0000_t202" style="position:absolute;left:1888917;top:889088;width:521250;height:23746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QrcEIwgAA&#10;ANsAAAAPAAAAZHJzL2Rvd25yZXYueG1sRI9Pi8IwFMTvC36H8ARva6K4i1ajiCJ4Wln/gbdH82yL&#10;zUtpoq3f3iwseBxm5jfMbNHaUjyo9oVjDYO+AkGcOlNwpuF42HyOQfiAbLB0TBqe5GEx73zMMDGu&#10;4V967EMmIoR9ghryEKpESp/mZNH3XUUcvaurLYYo60yaGpsIt6UcKvUtLRYcF3KsaJVTetvfrYbT&#10;z/VyHqldtrZfVeNaJdlOpNa9brucggjUhnf4v701GkZD+PsSf4Cc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CtwQjCAAAA2wAAAA8AAAAAAAAAAAAAAAAAlwIAAGRycy9kb3du&#10;cmV2LnhtbFBLBQYAAAAABAAEAPUAAACGAwAAAAA=&#10;" filled="f" stroked="f">
                      <v:textbox>
                        <w:txbxContent>
                          <w:p w14:paraId="05F85691" w14:textId="48874A2D" w:rsidR="005A4E3F" w:rsidRPr="00CC6DB9" w:rsidRDefault="005A4E3F" w:rsidP="00CC6DB9">
                            <w:pPr>
                              <w:rPr>
                                <w:rFonts w:asciiTheme="minorHAnsi" w:hAnsiTheme="minorHAnsi"/>
                                <w:color w:val="FF0000"/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rFonts w:asciiTheme="minorHAnsi" w:hAnsiTheme="minorHAnsi"/>
                                <w:color w:val="FF0000"/>
                                <w:sz w:val="18"/>
                                <w:szCs w:val="18"/>
                              </w:rPr>
                              <w:t>U</w:t>
                            </w:r>
                            <w:r>
                              <w:rPr>
                                <w:rFonts w:asciiTheme="minorHAnsi" w:hAnsiTheme="minorHAnsi"/>
                                <w:color w:val="FF0000"/>
                                <w:sz w:val="18"/>
                                <w:szCs w:val="18"/>
                                <w:vertAlign w:val="subscript"/>
                              </w:rPr>
                              <w:t>sh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</v:group>
                <v:shape id="Zone de texte 18" o:spid="_x0000_s1054" type="#_x0000_t202" style="position:absolute;left:974557;top:1233237;width:288758;height:21279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lpsmiwwAA&#10;ANsAAAAPAAAAZHJzL2Rvd25yZXYueG1sRI/NasMwEITvhbyD2EBvteSSlMSxYkJLoKeW5g9yW6yN&#10;bWKtjKXG7ttXhUKOw8x8w+TFaFtxo943jjWkiQJBXDrTcKXhsN8+LUD4gGywdUwafshDsZ485JgZ&#10;N/AX3XahEhHCPkMNdQhdJqUva7LoE9cRR+/ieoshyr6Spschwm0rn5V6kRYbjgs1dvRaU3ndfVsN&#10;x4/L+TRTn9WbnXeDG5Vku5RaP07HzQpEoDHcw//td6NhnsLfl/gD5Po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lpsmiwwAAANsAAAAPAAAAAAAAAAAAAAAAAJcCAABkcnMvZG93&#10;bnJldi54bWxQSwUGAAAAAAQABAD1AAAAhwMAAAAA&#10;" filled="f" stroked="f">
                  <v:textbox>
                    <w:txbxContent>
                      <w:p w14:paraId="12EF8189" w14:textId="6AA348A9" w:rsidR="005A4E3F" w:rsidRPr="00CC6DB9" w:rsidRDefault="005A4E3F" w:rsidP="00CC6DB9">
                        <w:pPr>
                          <w:rPr>
                            <w:rFonts w:asciiTheme="minorHAnsi" w:hAnsiTheme="minorHAnsi"/>
                            <w:b/>
                            <w:color w:val="00B050"/>
                            <w:sz w:val="18"/>
                            <w:szCs w:val="18"/>
                          </w:rPr>
                        </w:pPr>
                        <w:r w:rsidRPr="00CC6DB9">
                          <w:rPr>
                            <w:rFonts w:asciiTheme="minorHAnsi" w:hAnsiTheme="minorHAnsi"/>
                            <w:b/>
                            <w:color w:val="00B050"/>
                            <w:sz w:val="18"/>
                            <w:szCs w:val="18"/>
                          </w:rPr>
                          <w:t>I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14:paraId="02F63C75" w14:textId="40F5CF5C" w:rsidR="005415CC" w:rsidRDefault="005415CC" w:rsidP="00352F48">
      <w:pPr>
        <w:pStyle w:val="Standard"/>
        <w:jc w:val="left"/>
        <w:rPr>
          <w:sz w:val="16"/>
          <w:szCs w:val="16"/>
        </w:rPr>
      </w:pPr>
      <w:r w:rsidRPr="005415CC">
        <w:rPr>
          <w:sz w:val="16"/>
          <w:szCs w:val="16"/>
        </w:rPr>
        <w:t>Un shunt est une résistance calibrée et connue utilisée pour la mesure de courants forts. Pour ce faire on mesure la tension à ses bornes à l'aide d'un</w:t>
      </w:r>
      <w:r w:rsidRPr="00544B51">
        <w:rPr>
          <w:sz w:val="16"/>
          <w:szCs w:val="16"/>
        </w:rPr>
        <w:t> </w:t>
      </w:r>
      <w:hyperlink r:id="rId8" w:tooltip="Voltmètre" w:history="1">
        <w:r w:rsidRPr="00544B51">
          <w:rPr>
            <w:sz w:val="16"/>
            <w:szCs w:val="16"/>
          </w:rPr>
          <w:t>voltmètre</w:t>
        </w:r>
      </w:hyperlink>
      <w:r w:rsidRPr="00544B51">
        <w:rPr>
          <w:sz w:val="16"/>
          <w:szCs w:val="16"/>
        </w:rPr>
        <w:t> </w:t>
      </w:r>
      <w:r w:rsidRPr="005415CC">
        <w:rPr>
          <w:sz w:val="16"/>
          <w:szCs w:val="16"/>
        </w:rPr>
        <w:t>branché en parallèle, l'utilisation de la</w:t>
      </w:r>
      <w:r w:rsidRPr="00544B51">
        <w:rPr>
          <w:sz w:val="16"/>
          <w:szCs w:val="16"/>
        </w:rPr>
        <w:t> </w:t>
      </w:r>
      <w:hyperlink r:id="rId9" w:tooltip="Loi d'Ohm" w:history="1">
        <w:r w:rsidRPr="00544B51">
          <w:rPr>
            <w:sz w:val="16"/>
            <w:szCs w:val="16"/>
          </w:rPr>
          <w:t>loi d'Ohm</w:t>
        </w:r>
      </w:hyperlink>
      <w:r w:rsidRPr="00544B51">
        <w:rPr>
          <w:sz w:val="16"/>
          <w:szCs w:val="16"/>
        </w:rPr>
        <w:t> </w:t>
      </w:r>
      <w:r w:rsidRPr="005415CC">
        <w:rPr>
          <w:sz w:val="16"/>
          <w:szCs w:val="16"/>
        </w:rPr>
        <w:t>permet de déduire le courant traversant le shunt.</w:t>
      </w:r>
    </w:p>
    <w:p w14:paraId="0D1AA84B" w14:textId="07C56BB7" w:rsidR="00DD574E" w:rsidRDefault="00DD574E" w:rsidP="00352F48">
      <w:pPr>
        <w:pStyle w:val="Standard"/>
        <w:jc w:val="left"/>
        <w:rPr>
          <w:sz w:val="16"/>
          <w:szCs w:val="16"/>
        </w:rPr>
      </w:pPr>
      <w:r>
        <w:rPr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1EEB02FA" wp14:editId="1207F750">
                <wp:simplePos x="0" y="0"/>
                <wp:positionH relativeFrom="column">
                  <wp:posOffset>1158875</wp:posOffset>
                </wp:positionH>
                <wp:positionV relativeFrom="paragraph">
                  <wp:posOffset>66888</wp:posOffset>
                </wp:positionV>
                <wp:extent cx="1226820" cy="299720"/>
                <wp:effectExtent l="0" t="0" r="0" b="5080"/>
                <wp:wrapNone/>
                <wp:docPr id="68" name="Zone de text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6820" cy="299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003740" w14:textId="42763CBA" w:rsidR="005A4E3F" w:rsidRPr="00D719B3" w:rsidRDefault="005A4E3F" w:rsidP="00D719B3">
                            <w:pPr>
                              <w:pStyle w:val="Standard"/>
                              <w:jc w:val="left"/>
                              <w:rPr>
                                <w:rFonts w:asciiTheme="minorHAnsi" w:hAnsiTheme="minorHAnsi"/>
                                <w:lang w:val="en-US"/>
                              </w:rPr>
                            </w:pPr>
                            <w:r w:rsidRPr="00D719B3">
                              <w:rPr>
                                <w:rFonts w:asciiTheme="minorHAnsi" w:hAnsiTheme="minorHAnsi"/>
                                <w:b/>
                                <w:color w:val="00B050"/>
                                <w:lang w:val="en-US"/>
                              </w:rPr>
                              <w:t>I</w:t>
                            </w:r>
                            <w:r w:rsidRPr="00D719B3">
                              <w:rPr>
                                <w:rFonts w:asciiTheme="minorHAnsi" w:hAnsiTheme="minorHAnsi"/>
                                <w:lang w:val="en-US"/>
                              </w:rPr>
                              <w:t xml:space="preserve"> = </w:t>
                            </w:r>
                            <w:proofErr w:type="spellStart"/>
                            <w:r w:rsidRPr="00D719B3">
                              <w:rPr>
                                <w:rFonts w:asciiTheme="minorHAnsi" w:hAnsiTheme="minorHAnsi"/>
                                <w:color w:val="FF0000"/>
                                <w:lang w:val="en-US"/>
                              </w:rPr>
                              <w:t>U</w:t>
                            </w:r>
                            <w:r w:rsidRPr="00D719B3">
                              <w:rPr>
                                <w:rFonts w:asciiTheme="minorHAnsi" w:hAnsiTheme="minorHAnsi"/>
                                <w:color w:val="FF0000"/>
                                <w:vertAlign w:val="subscript"/>
                                <w:lang w:val="en-US"/>
                              </w:rPr>
                              <w:t>sh</w:t>
                            </w:r>
                            <w:proofErr w:type="spellEnd"/>
                            <w:r w:rsidRPr="00D719B3">
                              <w:rPr>
                                <w:rFonts w:asciiTheme="minorHAnsi" w:hAnsiTheme="minorHAnsi"/>
                                <w:color w:val="FF0000"/>
                                <w:lang w:val="en-US"/>
                              </w:rPr>
                              <w:t xml:space="preserve"> </w:t>
                            </w:r>
                            <w:r w:rsidRPr="00D719B3">
                              <w:rPr>
                                <w:rFonts w:asciiTheme="minorHAnsi" w:hAnsiTheme="minorHAnsi"/>
                                <w:lang w:val="en-US"/>
                              </w:rPr>
                              <w:t xml:space="preserve">/ </w:t>
                            </w:r>
                            <w:proofErr w:type="spellStart"/>
                            <w:r w:rsidRPr="00D719B3">
                              <w:rPr>
                                <w:rFonts w:asciiTheme="minorHAnsi" w:hAnsiTheme="minorHAnsi"/>
                                <w:lang w:val="en-US"/>
                              </w:rPr>
                              <w:t>R</w:t>
                            </w:r>
                            <w:r w:rsidRPr="00D719B3">
                              <w:rPr>
                                <w:rFonts w:asciiTheme="minorHAnsi" w:hAnsiTheme="minorHAnsi"/>
                                <w:vertAlign w:val="subscript"/>
                                <w:lang w:val="en-US"/>
                              </w:rPr>
                              <w:t>sh</w:t>
                            </w:r>
                            <w:proofErr w:type="spellEnd"/>
                          </w:p>
                          <w:p w14:paraId="695492E6" w14:textId="77777777" w:rsidR="005A4E3F" w:rsidRDefault="005A4E3F" w:rsidP="00D719B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EB02FA" id="Zone de texte 68" o:spid="_x0000_s1055" type="#_x0000_t202" style="position:absolute;margin-left:91.25pt;margin-top:5.25pt;width:96.6pt;height:23.6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" filled="f" stroked="f">
                <v:textbox>
                  <w:txbxContent>
                    <w:p w14:paraId="7E003740" w14:textId="42763CBA" w:rsidR="005A4E3F" w:rsidRPr="00D719B3" w:rsidRDefault="005A4E3F" w:rsidP="00D719B3">
                      <w:pPr>
                        <w:pStyle w:val="Standard"/>
                        <w:jc w:val="left"/>
                        <w:rPr>
                          <w:rFonts w:asciiTheme="minorHAnsi" w:hAnsiTheme="minorHAnsi"/>
                          <w:lang w:val="en-US"/>
                        </w:rPr>
                      </w:pPr>
                      <w:r w:rsidRPr="00D719B3">
                        <w:rPr>
                          <w:rFonts w:asciiTheme="minorHAnsi" w:hAnsiTheme="minorHAnsi"/>
                          <w:b/>
                          <w:color w:val="00B050"/>
                          <w:lang w:val="en-US"/>
                        </w:rPr>
                        <w:t>I</w:t>
                      </w:r>
                      <w:r w:rsidRPr="00D719B3">
                        <w:rPr>
                          <w:rFonts w:asciiTheme="minorHAnsi" w:hAnsiTheme="minorHAnsi"/>
                          <w:lang w:val="en-US"/>
                        </w:rPr>
                        <w:t xml:space="preserve"> = </w:t>
                      </w:r>
                      <w:proofErr w:type="spellStart"/>
                      <w:r w:rsidRPr="00D719B3">
                        <w:rPr>
                          <w:rFonts w:asciiTheme="minorHAnsi" w:hAnsiTheme="minorHAnsi"/>
                          <w:color w:val="FF0000"/>
                          <w:lang w:val="en-US"/>
                        </w:rPr>
                        <w:t>U</w:t>
                      </w:r>
                      <w:r w:rsidRPr="00D719B3">
                        <w:rPr>
                          <w:rFonts w:asciiTheme="minorHAnsi" w:hAnsiTheme="minorHAnsi"/>
                          <w:color w:val="FF0000"/>
                          <w:vertAlign w:val="subscript"/>
                          <w:lang w:val="en-US"/>
                        </w:rPr>
                        <w:t>sh</w:t>
                      </w:r>
                      <w:proofErr w:type="spellEnd"/>
                      <w:r w:rsidRPr="00D719B3">
                        <w:rPr>
                          <w:rFonts w:asciiTheme="minorHAnsi" w:hAnsiTheme="minorHAnsi"/>
                          <w:color w:val="FF0000"/>
                          <w:lang w:val="en-US"/>
                        </w:rPr>
                        <w:t xml:space="preserve"> </w:t>
                      </w:r>
                      <w:r w:rsidRPr="00D719B3">
                        <w:rPr>
                          <w:rFonts w:asciiTheme="minorHAnsi" w:hAnsiTheme="minorHAnsi"/>
                          <w:lang w:val="en-US"/>
                        </w:rPr>
                        <w:t xml:space="preserve">/ </w:t>
                      </w:r>
                      <w:proofErr w:type="spellStart"/>
                      <w:r w:rsidRPr="00D719B3">
                        <w:rPr>
                          <w:rFonts w:asciiTheme="minorHAnsi" w:hAnsiTheme="minorHAnsi"/>
                          <w:lang w:val="en-US"/>
                        </w:rPr>
                        <w:t>R</w:t>
                      </w:r>
                      <w:r w:rsidRPr="00D719B3">
                        <w:rPr>
                          <w:rFonts w:asciiTheme="minorHAnsi" w:hAnsiTheme="minorHAnsi"/>
                          <w:vertAlign w:val="subscript"/>
                          <w:lang w:val="en-US"/>
                        </w:rPr>
                        <w:t>sh</w:t>
                      </w:r>
                      <w:proofErr w:type="spellEnd"/>
                    </w:p>
                    <w:p w14:paraId="695492E6" w14:textId="77777777" w:rsidR="005A4E3F" w:rsidRDefault="005A4E3F" w:rsidP="00D719B3"/>
                  </w:txbxContent>
                </v:textbox>
              </v:shape>
            </w:pict>
          </mc:Fallback>
        </mc:AlternateContent>
      </w:r>
    </w:p>
    <w:p w14:paraId="30C75DBF" w14:textId="714F3C33" w:rsidR="00D719B3" w:rsidRDefault="00D719B3" w:rsidP="00352F48">
      <w:pPr>
        <w:pStyle w:val="Standard"/>
        <w:jc w:val="left"/>
        <w:rPr>
          <w:sz w:val="16"/>
          <w:szCs w:val="16"/>
        </w:rPr>
      </w:pPr>
    </w:p>
    <w:p w14:paraId="6B6432DD" w14:textId="061DE224" w:rsidR="00D719B3" w:rsidRPr="005415CC" w:rsidRDefault="00D719B3" w:rsidP="00352F48">
      <w:pPr>
        <w:pStyle w:val="Standard"/>
        <w:jc w:val="left"/>
        <w:rPr>
          <w:sz w:val="16"/>
          <w:szCs w:val="16"/>
        </w:rPr>
      </w:pPr>
    </w:p>
    <w:p w14:paraId="3B7A1278" w14:textId="2A4E4FFA" w:rsidR="005415CC" w:rsidRPr="005415CC" w:rsidRDefault="005415CC" w:rsidP="00352F48">
      <w:pPr>
        <w:pStyle w:val="Standard"/>
        <w:jc w:val="left"/>
        <w:rPr>
          <w:sz w:val="16"/>
          <w:szCs w:val="16"/>
        </w:rPr>
      </w:pPr>
      <w:r w:rsidRPr="005415CC">
        <w:rPr>
          <w:sz w:val="16"/>
          <w:szCs w:val="16"/>
        </w:rPr>
        <w:t>Afin de limiter la chute de tension provoquée par son utilisation et afin de limiter les pertes par</w:t>
      </w:r>
      <w:r w:rsidRPr="00544B51">
        <w:rPr>
          <w:sz w:val="16"/>
          <w:szCs w:val="16"/>
        </w:rPr>
        <w:t> </w:t>
      </w:r>
      <w:hyperlink r:id="rId10" w:tooltip="Effet joule" w:history="1">
        <w:r w:rsidRPr="00544B51">
          <w:rPr>
            <w:sz w:val="16"/>
            <w:szCs w:val="16"/>
          </w:rPr>
          <w:t>effet joule</w:t>
        </w:r>
      </w:hyperlink>
      <w:r w:rsidRPr="00544B51">
        <w:rPr>
          <w:sz w:val="16"/>
          <w:szCs w:val="16"/>
        </w:rPr>
        <w:t> </w:t>
      </w:r>
      <w:r w:rsidRPr="005415CC">
        <w:rPr>
          <w:sz w:val="16"/>
          <w:szCs w:val="16"/>
        </w:rPr>
        <w:t>dans le shunt, il doit avoir une valeur de résistance très faible, de l'ordre de quelques</w:t>
      </w:r>
      <w:r w:rsidRPr="00544B51">
        <w:rPr>
          <w:sz w:val="16"/>
          <w:szCs w:val="16"/>
        </w:rPr>
        <w:t> </w:t>
      </w:r>
      <w:hyperlink r:id="rId11" w:tooltip="Milli" w:history="1">
        <w:proofErr w:type="spellStart"/>
        <w:r w:rsidRPr="00544B51">
          <w:rPr>
            <w:sz w:val="16"/>
            <w:szCs w:val="16"/>
          </w:rPr>
          <w:t>m</w:t>
        </w:r>
      </w:hyperlink>
      <w:hyperlink r:id="rId12" w:tooltip="Ohm (unité)" w:history="1">
        <w:r w:rsidRPr="00544B51">
          <w:rPr>
            <w:sz w:val="16"/>
            <w:szCs w:val="16"/>
          </w:rPr>
          <w:t>Ω</w:t>
        </w:r>
        <w:proofErr w:type="spellEnd"/>
      </w:hyperlink>
      <w:r w:rsidRPr="005415CC">
        <w:rPr>
          <w:sz w:val="16"/>
          <w:szCs w:val="16"/>
        </w:rPr>
        <w:t xml:space="preserve">. Toutefois elle ne doit pas non plus être trop </w:t>
      </w:r>
      <w:r w:rsidR="003B3F16">
        <w:rPr>
          <w:sz w:val="16"/>
          <w:szCs w:val="16"/>
        </w:rPr>
        <w:t>faible</w:t>
      </w:r>
      <w:r w:rsidRPr="005415CC">
        <w:rPr>
          <w:sz w:val="16"/>
          <w:szCs w:val="16"/>
        </w:rPr>
        <w:t xml:space="preserve"> afin que la tension puisse être transmise et mesurée sans perturbation auxiliaire.</w:t>
      </w:r>
    </w:p>
    <w:p w14:paraId="5399E8C0" w14:textId="6EA239A3" w:rsidR="00E576F1" w:rsidRDefault="005415CC" w:rsidP="00244908">
      <w:pPr>
        <w:pStyle w:val="Standard"/>
        <w:jc w:val="left"/>
        <w:rPr>
          <w:sz w:val="16"/>
          <w:szCs w:val="16"/>
        </w:rPr>
      </w:pPr>
      <w:r w:rsidRPr="005415CC">
        <w:rPr>
          <w:sz w:val="16"/>
          <w:szCs w:val="16"/>
        </w:rPr>
        <w:t>Les shunts sont employés pour la mesure de</w:t>
      </w:r>
      <w:r w:rsidRPr="00544B51">
        <w:rPr>
          <w:sz w:val="16"/>
          <w:szCs w:val="16"/>
        </w:rPr>
        <w:t> </w:t>
      </w:r>
      <w:hyperlink r:id="rId13" w:tooltip="Courant continu" w:history="1">
        <w:r w:rsidRPr="00544B51">
          <w:rPr>
            <w:sz w:val="16"/>
            <w:szCs w:val="16"/>
          </w:rPr>
          <w:t>courants continus</w:t>
        </w:r>
      </w:hyperlink>
      <w:r w:rsidRPr="00544B51">
        <w:rPr>
          <w:sz w:val="16"/>
          <w:szCs w:val="16"/>
        </w:rPr>
        <w:t> </w:t>
      </w:r>
      <w:r w:rsidRPr="005415CC">
        <w:rPr>
          <w:sz w:val="16"/>
          <w:szCs w:val="16"/>
        </w:rPr>
        <w:t>et</w:t>
      </w:r>
      <w:r w:rsidRPr="00544B51">
        <w:rPr>
          <w:sz w:val="16"/>
          <w:szCs w:val="16"/>
        </w:rPr>
        <w:t> </w:t>
      </w:r>
      <w:hyperlink r:id="rId14" w:tooltip="Courant alternatif" w:history="1">
        <w:r w:rsidRPr="00544B51">
          <w:rPr>
            <w:sz w:val="16"/>
            <w:szCs w:val="16"/>
          </w:rPr>
          <w:t>alternatifs</w:t>
        </w:r>
      </w:hyperlink>
      <w:r w:rsidRPr="00544B51">
        <w:rPr>
          <w:sz w:val="16"/>
          <w:szCs w:val="16"/>
        </w:rPr>
        <w:t> </w:t>
      </w:r>
      <w:r w:rsidRPr="005415CC">
        <w:rPr>
          <w:sz w:val="16"/>
          <w:szCs w:val="16"/>
        </w:rPr>
        <w:t>qu'ils soient de basses ou de hautes fréquences.</w:t>
      </w:r>
    </w:p>
    <w:p w14:paraId="608A0AAA" w14:textId="77777777" w:rsidR="006309C1" w:rsidRPr="006309C1" w:rsidRDefault="006309C1" w:rsidP="00244908">
      <w:pPr>
        <w:pStyle w:val="Standard"/>
        <w:jc w:val="left"/>
        <w:rPr>
          <w:sz w:val="16"/>
          <w:szCs w:val="16"/>
        </w:rPr>
      </w:pPr>
    </w:p>
    <w:p w14:paraId="5282E08C" w14:textId="395C7726" w:rsidR="00E576F1" w:rsidRDefault="00E576F1" w:rsidP="00244908">
      <w:pPr>
        <w:pStyle w:val="Standard"/>
        <w:jc w:val="left"/>
      </w:pPr>
    </w:p>
    <w:p w14:paraId="01ED29B0" w14:textId="086F5CF6" w:rsidR="00E576F1" w:rsidRPr="00E576F1" w:rsidRDefault="006B2929" w:rsidP="00E576F1">
      <w:pPr>
        <w:pStyle w:val="Niv3"/>
        <w:numPr>
          <w:ilvl w:val="0"/>
          <w:numId w:val="0"/>
        </w:numPr>
        <w:rPr>
          <w:b/>
          <w:sz w:val="20"/>
          <w:szCs w:val="20"/>
        </w:rPr>
      </w:pPr>
      <w:r>
        <w:rPr>
          <w:b/>
          <w:noProof/>
          <w:sz w:val="20"/>
          <w:szCs w:val="20"/>
          <w:lang w:eastAsia="fr-FR"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334E0529" wp14:editId="56A783F7">
                <wp:simplePos x="0" y="0"/>
                <wp:positionH relativeFrom="column">
                  <wp:posOffset>2331</wp:posOffset>
                </wp:positionH>
                <wp:positionV relativeFrom="paragraph">
                  <wp:posOffset>95190</wp:posOffset>
                </wp:positionV>
                <wp:extent cx="5939790" cy="2546784"/>
                <wp:effectExtent l="0" t="0" r="0" b="0"/>
                <wp:wrapThrough wrapText="bothSides">
                  <wp:wrapPolygon edited="0">
                    <wp:start x="10992" y="0"/>
                    <wp:lineTo x="0" y="2801"/>
                    <wp:lineTo x="0" y="16591"/>
                    <wp:lineTo x="7759" y="17452"/>
                    <wp:lineTo x="7759" y="18961"/>
                    <wp:lineTo x="11731" y="20900"/>
                    <wp:lineTo x="14502" y="21331"/>
                    <wp:lineTo x="21244" y="21331"/>
                    <wp:lineTo x="21429" y="16806"/>
                    <wp:lineTo x="20967" y="15944"/>
                    <wp:lineTo x="19489" y="14005"/>
                    <wp:lineTo x="19859" y="14005"/>
                    <wp:lineTo x="20690" y="11419"/>
                    <wp:lineTo x="20875" y="6248"/>
                    <wp:lineTo x="20413" y="5387"/>
                    <wp:lineTo x="18935" y="3663"/>
                    <wp:lineTo x="20044" y="3663"/>
                    <wp:lineTo x="21429" y="1724"/>
                    <wp:lineTo x="21429" y="0"/>
                    <wp:lineTo x="10992" y="0"/>
                  </wp:wrapPolygon>
                </wp:wrapThrough>
                <wp:docPr id="74" name="Grouper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9790" cy="2546784"/>
                          <a:chOff x="0" y="49112"/>
                          <a:chExt cx="5940370" cy="2547442"/>
                        </a:xfrm>
                      </wpg:grpSpPr>
                      <pic:pic xmlns:pic="http://schemas.openxmlformats.org/drawingml/2006/picture">
                        <pic:nvPicPr>
                          <pic:cNvPr id="60" name="Image 60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860435" y="730293"/>
                            <a:ext cx="807085" cy="7512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" name="Image 59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392762"/>
                            <a:ext cx="4145280" cy="160147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72" name="Grouper 72"/>
                        <wpg:cNvGrpSpPr/>
                        <wpg:grpSpPr>
                          <a:xfrm>
                            <a:off x="2927308" y="49112"/>
                            <a:ext cx="3013062" cy="887660"/>
                            <a:chOff x="0" y="49112"/>
                            <a:chExt cx="3013062" cy="887660"/>
                          </a:xfrm>
                        </wpg:grpSpPr>
                        <wps:wsp>
                          <wps:cNvPr id="62" name="Forme libre 62"/>
                          <wps:cNvSpPr/>
                          <wps:spPr>
                            <a:xfrm>
                              <a:off x="0" y="239340"/>
                              <a:ext cx="2290879" cy="697432"/>
                            </a:xfrm>
                            <a:custGeom>
                              <a:avLst/>
                              <a:gdLst>
                                <a:gd name="connsiteX0" fmla="*/ 15419 w 2310624"/>
                                <a:gd name="connsiteY0" fmla="*/ 699860 h 699860"/>
                                <a:gd name="connsiteX1" fmla="*/ 89062 w 2310624"/>
                                <a:gd name="connsiteY1" fmla="*/ 258002 h 699860"/>
                                <a:gd name="connsiteX2" fmla="*/ 696616 w 2310624"/>
                                <a:gd name="connsiteY2" fmla="*/ 30936 h 699860"/>
                                <a:gd name="connsiteX3" fmla="*/ 1653974 w 2310624"/>
                                <a:gd name="connsiteY3" fmla="*/ 12526 h 699860"/>
                                <a:gd name="connsiteX4" fmla="*/ 2114243 w 2310624"/>
                                <a:gd name="connsiteY4" fmla="*/ 129127 h 699860"/>
                                <a:gd name="connsiteX5" fmla="*/ 2310624 w 2310624"/>
                                <a:gd name="connsiteY5" fmla="*/ 393014 h 699860"/>
                                <a:gd name="connsiteX0" fmla="*/ 2982 w 2298187"/>
                                <a:gd name="connsiteY0" fmla="*/ 699527 h 699527"/>
                                <a:gd name="connsiteX1" fmla="*/ 179088 w 2298187"/>
                                <a:gd name="connsiteY1" fmla="*/ 251531 h 699527"/>
                                <a:gd name="connsiteX2" fmla="*/ 684179 w 2298187"/>
                                <a:gd name="connsiteY2" fmla="*/ 30603 h 699527"/>
                                <a:gd name="connsiteX3" fmla="*/ 1641537 w 2298187"/>
                                <a:gd name="connsiteY3" fmla="*/ 12193 h 699527"/>
                                <a:gd name="connsiteX4" fmla="*/ 2101806 w 2298187"/>
                                <a:gd name="connsiteY4" fmla="*/ 128794 h 699527"/>
                                <a:gd name="connsiteX5" fmla="*/ 2298187 w 2298187"/>
                                <a:gd name="connsiteY5" fmla="*/ 392681 h 699527"/>
                                <a:gd name="connsiteX0" fmla="*/ 2982 w 2298187"/>
                                <a:gd name="connsiteY0" fmla="*/ 700378 h 700378"/>
                                <a:gd name="connsiteX1" fmla="*/ 179088 w 2298187"/>
                                <a:gd name="connsiteY1" fmla="*/ 252382 h 700378"/>
                                <a:gd name="connsiteX2" fmla="*/ 684179 w 2298187"/>
                                <a:gd name="connsiteY2" fmla="*/ 31454 h 700378"/>
                                <a:gd name="connsiteX3" fmla="*/ 1641537 w 2298187"/>
                                <a:gd name="connsiteY3" fmla="*/ 13044 h 700378"/>
                                <a:gd name="connsiteX4" fmla="*/ 2041533 w 2298187"/>
                                <a:gd name="connsiteY4" fmla="*/ 141926 h 700378"/>
                                <a:gd name="connsiteX5" fmla="*/ 2298187 w 2298187"/>
                                <a:gd name="connsiteY5" fmla="*/ 393532 h 700378"/>
                                <a:gd name="connsiteX0" fmla="*/ 2982 w 2298187"/>
                                <a:gd name="connsiteY0" fmla="*/ 698682 h 698682"/>
                                <a:gd name="connsiteX1" fmla="*/ 179088 w 2298187"/>
                                <a:gd name="connsiteY1" fmla="*/ 250686 h 698682"/>
                                <a:gd name="connsiteX2" fmla="*/ 684179 w 2298187"/>
                                <a:gd name="connsiteY2" fmla="*/ 29758 h 698682"/>
                                <a:gd name="connsiteX3" fmla="*/ 1641537 w 2298187"/>
                                <a:gd name="connsiteY3" fmla="*/ 11348 h 698682"/>
                                <a:gd name="connsiteX4" fmla="*/ 2131942 w 2298187"/>
                                <a:gd name="connsiteY4" fmla="*/ 115661 h 698682"/>
                                <a:gd name="connsiteX5" fmla="*/ 2298187 w 2298187"/>
                                <a:gd name="connsiteY5" fmla="*/ 391836 h 698682"/>
                                <a:gd name="connsiteX0" fmla="*/ 2982 w 2298187"/>
                                <a:gd name="connsiteY0" fmla="*/ 698682 h 698682"/>
                                <a:gd name="connsiteX1" fmla="*/ 179088 w 2298187"/>
                                <a:gd name="connsiteY1" fmla="*/ 250686 h 698682"/>
                                <a:gd name="connsiteX2" fmla="*/ 684179 w 2298187"/>
                                <a:gd name="connsiteY2" fmla="*/ 29758 h 698682"/>
                                <a:gd name="connsiteX3" fmla="*/ 1641537 w 2298187"/>
                                <a:gd name="connsiteY3" fmla="*/ 11348 h 698682"/>
                                <a:gd name="connsiteX4" fmla="*/ 2131942 w 2298187"/>
                                <a:gd name="connsiteY4" fmla="*/ 115661 h 698682"/>
                                <a:gd name="connsiteX5" fmla="*/ 2298187 w 2298187"/>
                                <a:gd name="connsiteY5" fmla="*/ 391836 h 698682"/>
                                <a:gd name="connsiteX0" fmla="*/ 2982 w 2298187"/>
                                <a:gd name="connsiteY0" fmla="*/ 697432 h 697432"/>
                                <a:gd name="connsiteX1" fmla="*/ 179088 w 2298187"/>
                                <a:gd name="connsiteY1" fmla="*/ 249436 h 697432"/>
                                <a:gd name="connsiteX2" fmla="*/ 684179 w 2298187"/>
                                <a:gd name="connsiteY2" fmla="*/ 28508 h 697432"/>
                                <a:gd name="connsiteX3" fmla="*/ 1641537 w 2298187"/>
                                <a:gd name="connsiteY3" fmla="*/ 10098 h 697432"/>
                                <a:gd name="connsiteX4" fmla="*/ 2059614 w 2298187"/>
                                <a:gd name="connsiteY4" fmla="*/ 95995 h 697432"/>
                                <a:gd name="connsiteX5" fmla="*/ 2298187 w 2298187"/>
                                <a:gd name="connsiteY5" fmla="*/ 390586 h 697432"/>
                                <a:gd name="connsiteX0" fmla="*/ 2982 w 2298187"/>
                                <a:gd name="connsiteY0" fmla="*/ 697432 h 697432"/>
                                <a:gd name="connsiteX1" fmla="*/ 179088 w 2298187"/>
                                <a:gd name="connsiteY1" fmla="*/ 249436 h 697432"/>
                                <a:gd name="connsiteX2" fmla="*/ 684179 w 2298187"/>
                                <a:gd name="connsiteY2" fmla="*/ 28508 h 697432"/>
                                <a:gd name="connsiteX3" fmla="*/ 1641537 w 2298187"/>
                                <a:gd name="connsiteY3" fmla="*/ 10098 h 697432"/>
                                <a:gd name="connsiteX4" fmla="*/ 2059614 w 2298187"/>
                                <a:gd name="connsiteY4" fmla="*/ 95995 h 697432"/>
                                <a:gd name="connsiteX5" fmla="*/ 2298187 w 2298187"/>
                                <a:gd name="connsiteY5" fmla="*/ 390586 h 6974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2298187" h="697432">
                                  <a:moveTo>
                                    <a:pt x="2982" y="697432"/>
                                  </a:moveTo>
                                  <a:cubicBezTo>
                                    <a:pt x="-16963" y="532246"/>
                                    <a:pt x="65555" y="360923"/>
                                    <a:pt x="179088" y="249436"/>
                                  </a:cubicBezTo>
                                  <a:cubicBezTo>
                                    <a:pt x="292621" y="137949"/>
                                    <a:pt x="440438" y="68398"/>
                                    <a:pt x="684179" y="28508"/>
                                  </a:cubicBezTo>
                                  <a:cubicBezTo>
                                    <a:pt x="927920" y="-11382"/>
                                    <a:pt x="1412298" y="-1150"/>
                                    <a:pt x="1641537" y="10098"/>
                                  </a:cubicBezTo>
                                  <a:cubicBezTo>
                                    <a:pt x="1870776" y="21346"/>
                                    <a:pt x="1938117" y="44857"/>
                                    <a:pt x="2059614" y="95995"/>
                                  </a:cubicBezTo>
                                  <a:cubicBezTo>
                                    <a:pt x="2181111" y="147133"/>
                                    <a:pt x="2298187" y="390586"/>
                                    <a:pt x="2298187" y="390586"/>
                                  </a:cubicBez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B050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" name="Zone de texte 65"/>
                          <wps:cNvSpPr txBox="1"/>
                          <wps:spPr>
                            <a:xfrm>
                              <a:off x="55232" y="49112"/>
                              <a:ext cx="2957830" cy="2635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1BBE0EB" w14:textId="50DBF4E5" w:rsidR="005A4E3F" w:rsidRPr="00E576F1" w:rsidRDefault="005A4E3F">
                                <w:pP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</w:pPr>
                                <w:r w:rsidRPr="00E576F1"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>Bornier de raccordement au circuit à mesurer</w:t>
                                </w:r>
                                <w: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> : V</w:t>
                                </w:r>
                                <w:r w:rsidRPr="00D719B3"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  <w:vertAlign w:val="subscript"/>
                                  </w:rPr>
                                  <w:t>in+</w:t>
                                </w:r>
                                <w: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 xml:space="preserve"> et V</w:t>
                                </w:r>
                                <w:r w:rsidRPr="00D719B3"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  <w:vertAlign w:val="subscript"/>
                                  </w:rPr>
                                  <w:t>in-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1" name="Grouper 71"/>
                        <wpg:cNvGrpSpPr/>
                        <wpg:grpSpPr>
                          <a:xfrm>
                            <a:off x="2098824" y="1442175"/>
                            <a:ext cx="852805" cy="883353"/>
                            <a:chOff x="0" y="0"/>
                            <a:chExt cx="852805" cy="883353"/>
                          </a:xfrm>
                        </wpg:grpSpPr>
                        <wps:wsp>
                          <wps:cNvPr id="66" name="Connecteur droit avec flèche 66"/>
                          <wps:cNvCnPr/>
                          <wps:spPr>
                            <a:xfrm flipV="1">
                              <a:off x="368215" y="0"/>
                              <a:ext cx="91679" cy="601418"/>
                            </a:xfrm>
                            <a:prstGeom prst="straightConnector1">
                              <a:avLst/>
                            </a:prstGeom>
                            <a:ln w="12700">
                              <a:solidFill>
                                <a:srgbClr val="00B05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7" name="Zone de texte 67"/>
                          <wps:cNvSpPr txBox="1"/>
                          <wps:spPr>
                            <a:xfrm>
                              <a:off x="0" y="619828"/>
                              <a:ext cx="852805" cy="2635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6DAC619" w14:textId="04228466" w:rsidR="005A4E3F" w:rsidRPr="00E576F1" w:rsidRDefault="005A4E3F" w:rsidP="001D0F17">
                                <w:pP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>R</w:t>
                                </w:r>
                                <w:r w:rsidRPr="00C213F1"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  <w:vertAlign w:val="subscript"/>
                                  </w:rPr>
                                  <w:t>sh</w:t>
                                </w:r>
                                <w:proofErr w:type="spellEnd"/>
                                <w: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 xml:space="preserve"> = 0,1Ω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3" name="Grouper 73"/>
                        <wpg:cNvGrpSpPr/>
                        <wpg:grpSpPr>
                          <a:xfrm>
                            <a:off x="3939898" y="1497407"/>
                            <a:ext cx="1957230" cy="1099147"/>
                            <a:chOff x="644376" y="0"/>
                            <a:chExt cx="1957230" cy="1099147"/>
                          </a:xfrm>
                        </wpg:grpSpPr>
                        <wps:wsp>
                          <wps:cNvPr id="64" name="Forme libre 64"/>
                          <wps:cNvSpPr/>
                          <wps:spPr>
                            <a:xfrm rot="10800000">
                              <a:off x="644376" y="0"/>
                              <a:ext cx="1386840" cy="464185"/>
                            </a:xfrm>
                            <a:custGeom>
                              <a:avLst/>
                              <a:gdLst>
                                <a:gd name="connsiteX0" fmla="*/ 15419 w 2310624"/>
                                <a:gd name="connsiteY0" fmla="*/ 699860 h 699860"/>
                                <a:gd name="connsiteX1" fmla="*/ 89062 w 2310624"/>
                                <a:gd name="connsiteY1" fmla="*/ 258002 h 699860"/>
                                <a:gd name="connsiteX2" fmla="*/ 696616 w 2310624"/>
                                <a:gd name="connsiteY2" fmla="*/ 30936 h 699860"/>
                                <a:gd name="connsiteX3" fmla="*/ 1653974 w 2310624"/>
                                <a:gd name="connsiteY3" fmla="*/ 12526 h 699860"/>
                                <a:gd name="connsiteX4" fmla="*/ 2114243 w 2310624"/>
                                <a:gd name="connsiteY4" fmla="*/ 129127 h 699860"/>
                                <a:gd name="connsiteX5" fmla="*/ 2310624 w 2310624"/>
                                <a:gd name="connsiteY5" fmla="*/ 393014 h 699860"/>
                                <a:gd name="connsiteX0" fmla="*/ 2982 w 2298187"/>
                                <a:gd name="connsiteY0" fmla="*/ 699527 h 699527"/>
                                <a:gd name="connsiteX1" fmla="*/ 179088 w 2298187"/>
                                <a:gd name="connsiteY1" fmla="*/ 251531 h 699527"/>
                                <a:gd name="connsiteX2" fmla="*/ 684179 w 2298187"/>
                                <a:gd name="connsiteY2" fmla="*/ 30603 h 699527"/>
                                <a:gd name="connsiteX3" fmla="*/ 1641537 w 2298187"/>
                                <a:gd name="connsiteY3" fmla="*/ 12193 h 699527"/>
                                <a:gd name="connsiteX4" fmla="*/ 2101806 w 2298187"/>
                                <a:gd name="connsiteY4" fmla="*/ 128794 h 699527"/>
                                <a:gd name="connsiteX5" fmla="*/ 2298187 w 2298187"/>
                                <a:gd name="connsiteY5" fmla="*/ 392681 h 699527"/>
                                <a:gd name="connsiteX0" fmla="*/ 2982 w 2298187"/>
                                <a:gd name="connsiteY0" fmla="*/ 700378 h 700378"/>
                                <a:gd name="connsiteX1" fmla="*/ 179088 w 2298187"/>
                                <a:gd name="connsiteY1" fmla="*/ 252382 h 700378"/>
                                <a:gd name="connsiteX2" fmla="*/ 684179 w 2298187"/>
                                <a:gd name="connsiteY2" fmla="*/ 31454 h 700378"/>
                                <a:gd name="connsiteX3" fmla="*/ 1641537 w 2298187"/>
                                <a:gd name="connsiteY3" fmla="*/ 13044 h 700378"/>
                                <a:gd name="connsiteX4" fmla="*/ 2041533 w 2298187"/>
                                <a:gd name="connsiteY4" fmla="*/ 141926 h 700378"/>
                                <a:gd name="connsiteX5" fmla="*/ 2298187 w 2298187"/>
                                <a:gd name="connsiteY5" fmla="*/ 393532 h 700378"/>
                                <a:gd name="connsiteX0" fmla="*/ 2982 w 2298187"/>
                                <a:gd name="connsiteY0" fmla="*/ 698682 h 698682"/>
                                <a:gd name="connsiteX1" fmla="*/ 179088 w 2298187"/>
                                <a:gd name="connsiteY1" fmla="*/ 250686 h 698682"/>
                                <a:gd name="connsiteX2" fmla="*/ 684179 w 2298187"/>
                                <a:gd name="connsiteY2" fmla="*/ 29758 h 698682"/>
                                <a:gd name="connsiteX3" fmla="*/ 1641537 w 2298187"/>
                                <a:gd name="connsiteY3" fmla="*/ 11348 h 698682"/>
                                <a:gd name="connsiteX4" fmla="*/ 2131942 w 2298187"/>
                                <a:gd name="connsiteY4" fmla="*/ 115661 h 698682"/>
                                <a:gd name="connsiteX5" fmla="*/ 2298187 w 2298187"/>
                                <a:gd name="connsiteY5" fmla="*/ 391836 h 698682"/>
                                <a:gd name="connsiteX0" fmla="*/ 2982 w 2298187"/>
                                <a:gd name="connsiteY0" fmla="*/ 698682 h 698682"/>
                                <a:gd name="connsiteX1" fmla="*/ 179088 w 2298187"/>
                                <a:gd name="connsiteY1" fmla="*/ 250686 h 698682"/>
                                <a:gd name="connsiteX2" fmla="*/ 684179 w 2298187"/>
                                <a:gd name="connsiteY2" fmla="*/ 29758 h 698682"/>
                                <a:gd name="connsiteX3" fmla="*/ 1641537 w 2298187"/>
                                <a:gd name="connsiteY3" fmla="*/ 11348 h 698682"/>
                                <a:gd name="connsiteX4" fmla="*/ 2131942 w 2298187"/>
                                <a:gd name="connsiteY4" fmla="*/ 115661 h 698682"/>
                                <a:gd name="connsiteX5" fmla="*/ 2298187 w 2298187"/>
                                <a:gd name="connsiteY5" fmla="*/ 391836 h 698682"/>
                                <a:gd name="connsiteX0" fmla="*/ 2982 w 2298187"/>
                                <a:gd name="connsiteY0" fmla="*/ 697432 h 697432"/>
                                <a:gd name="connsiteX1" fmla="*/ 179088 w 2298187"/>
                                <a:gd name="connsiteY1" fmla="*/ 249436 h 697432"/>
                                <a:gd name="connsiteX2" fmla="*/ 684179 w 2298187"/>
                                <a:gd name="connsiteY2" fmla="*/ 28508 h 697432"/>
                                <a:gd name="connsiteX3" fmla="*/ 1641537 w 2298187"/>
                                <a:gd name="connsiteY3" fmla="*/ 10098 h 697432"/>
                                <a:gd name="connsiteX4" fmla="*/ 2059614 w 2298187"/>
                                <a:gd name="connsiteY4" fmla="*/ 95995 h 697432"/>
                                <a:gd name="connsiteX5" fmla="*/ 2298187 w 2298187"/>
                                <a:gd name="connsiteY5" fmla="*/ 390586 h 697432"/>
                                <a:gd name="connsiteX0" fmla="*/ 2982 w 2298187"/>
                                <a:gd name="connsiteY0" fmla="*/ 697432 h 697432"/>
                                <a:gd name="connsiteX1" fmla="*/ 179088 w 2298187"/>
                                <a:gd name="connsiteY1" fmla="*/ 249436 h 697432"/>
                                <a:gd name="connsiteX2" fmla="*/ 684179 w 2298187"/>
                                <a:gd name="connsiteY2" fmla="*/ 28508 h 697432"/>
                                <a:gd name="connsiteX3" fmla="*/ 1641537 w 2298187"/>
                                <a:gd name="connsiteY3" fmla="*/ 10098 h 697432"/>
                                <a:gd name="connsiteX4" fmla="*/ 2059614 w 2298187"/>
                                <a:gd name="connsiteY4" fmla="*/ 95995 h 697432"/>
                                <a:gd name="connsiteX5" fmla="*/ 2298187 w 2298187"/>
                                <a:gd name="connsiteY5" fmla="*/ 390586 h 697432"/>
                                <a:gd name="connsiteX0" fmla="*/ 2982 w 2155140"/>
                                <a:gd name="connsiteY0" fmla="*/ 697432 h 697432"/>
                                <a:gd name="connsiteX1" fmla="*/ 179088 w 2155140"/>
                                <a:gd name="connsiteY1" fmla="*/ 249436 h 697432"/>
                                <a:gd name="connsiteX2" fmla="*/ 684179 w 2155140"/>
                                <a:gd name="connsiteY2" fmla="*/ 28508 h 697432"/>
                                <a:gd name="connsiteX3" fmla="*/ 1641537 w 2155140"/>
                                <a:gd name="connsiteY3" fmla="*/ 10098 h 697432"/>
                                <a:gd name="connsiteX4" fmla="*/ 2059614 w 2155140"/>
                                <a:gd name="connsiteY4" fmla="*/ 95995 h 697432"/>
                                <a:gd name="connsiteX5" fmla="*/ 2155140 w 2155140"/>
                                <a:gd name="connsiteY5" fmla="*/ 605901 h 697432"/>
                                <a:gd name="connsiteX0" fmla="*/ 2982 w 2155140"/>
                                <a:gd name="connsiteY0" fmla="*/ 701959 h 701959"/>
                                <a:gd name="connsiteX1" fmla="*/ 179088 w 2155140"/>
                                <a:gd name="connsiteY1" fmla="*/ 253963 h 701959"/>
                                <a:gd name="connsiteX2" fmla="*/ 684179 w 2155140"/>
                                <a:gd name="connsiteY2" fmla="*/ 33035 h 701959"/>
                                <a:gd name="connsiteX3" fmla="*/ 1641537 w 2155140"/>
                                <a:gd name="connsiteY3" fmla="*/ 14625 h 701959"/>
                                <a:gd name="connsiteX4" fmla="*/ 1964247 w 2155140"/>
                                <a:gd name="connsiteY4" fmla="*/ 166051 h 701959"/>
                                <a:gd name="connsiteX5" fmla="*/ 2155140 w 2155140"/>
                                <a:gd name="connsiteY5" fmla="*/ 610428 h 701959"/>
                                <a:gd name="connsiteX0" fmla="*/ 2982 w 2155140"/>
                                <a:gd name="connsiteY0" fmla="*/ 708616 h 708616"/>
                                <a:gd name="connsiteX1" fmla="*/ 179088 w 2155140"/>
                                <a:gd name="connsiteY1" fmla="*/ 260620 h 708616"/>
                                <a:gd name="connsiteX2" fmla="*/ 684179 w 2155140"/>
                                <a:gd name="connsiteY2" fmla="*/ 39692 h 708616"/>
                                <a:gd name="connsiteX3" fmla="*/ 1479414 w 2155140"/>
                                <a:gd name="connsiteY3" fmla="*/ 11912 h 708616"/>
                                <a:gd name="connsiteX4" fmla="*/ 1964247 w 2155140"/>
                                <a:gd name="connsiteY4" fmla="*/ 172708 h 708616"/>
                                <a:gd name="connsiteX5" fmla="*/ 2155140 w 2155140"/>
                                <a:gd name="connsiteY5" fmla="*/ 617085 h 70861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2155140" h="708616">
                                  <a:moveTo>
                                    <a:pt x="2982" y="708616"/>
                                  </a:moveTo>
                                  <a:cubicBezTo>
                                    <a:pt x="-16963" y="543430"/>
                                    <a:pt x="65555" y="372107"/>
                                    <a:pt x="179088" y="260620"/>
                                  </a:cubicBezTo>
                                  <a:cubicBezTo>
                                    <a:pt x="292621" y="149133"/>
                                    <a:pt x="467458" y="81143"/>
                                    <a:pt x="684179" y="39692"/>
                                  </a:cubicBezTo>
                                  <a:cubicBezTo>
                                    <a:pt x="900900" y="-1759"/>
                                    <a:pt x="1266069" y="-10257"/>
                                    <a:pt x="1479414" y="11912"/>
                                  </a:cubicBezTo>
                                  <a:cubicBezTo>
                                    <a:pt x="1692759" y="34081"/>
                                    <a:pt x="1851626" y="71846"/>
                                    <a:pt x="1964247" y="172708"/>
                                  </a:cubicBezTo>
                                  <a:cubicBezTo>
                                    <a:pt x="2076868" y="273570"/>
                                    <a:pt x="2155140" y="617085"/>
                                    <a:pt x="2155140" y="617085"/>
                                  </a:cubicBez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B050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" name="Zone de texte 69"/>
                          <wps:cNvSpPr txBox="1"/>
                          <wps:spPr>
                            <a:xfrm>
                              <a:off x="669074" y="441732"/>
                              <a:ext cx="1932532" cy="6574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C535301" w14:textId="77777777" w:rsidR="005A4E3F" w:rsidRDefault="005A4E3F" w:rsidP="006B2929">
                                <w:pP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</w:pPr>
                                <w:r w:rsidRPr="00E576F1"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>Bornier de raccordement</w:t>
                                </w:r>
                                <w: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 xml:space="preserve"> : </w:t>
                                </w:r>
                              </w:p>
                              <w:p w14:paraId="37835FA7" w14:textId="77777777" w:rsidR="005A4E3F" w:rsidRDefault="005A4E3F" w:rsidP="006B2929">
                                <w:pPr>
                                  <w:pStyle w:val="Pardeliste"/>
                                  <w:numPr>
                                    <w:ilvl w:val="0"/>
                                    <w:numId w:val="9"/>
                                  </w:numP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 xml:space="preserve">Alim : Vcc &amp; </w:t>
                                </w:r>
                                <w:proofErr w:type="spellStart"/>
                                <w: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>Gnd</w:t>
                                </w:r>
                                <w:proofErr w:type="spellEnd"/>
                              </w:p>
                              <w:p w14:paraId="01C4C02C" w14:textId="77777777" w:rsidR="005A4E3F" w:rsidRDefault="005A4E3F" w:rsidP="006B2929">
                                <w:pPr>
                                  <w:pStyle w:val="Pardeliste"/>
                                  <w:numPr>
                                    <w:ilvl w:val="0"/>
                                    <w:numId w:val="9"/>
                                  </w:numP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 xml:space="preserve">I2c : </w:t>
                                </w:r>
                                <w:proofErr w:type="spellStart"/>
                                <w: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>scl</w:t>
                                </w:r>
                                <w:proofErr w:type="spellEnd"/>
                                <w: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 xml:space="preserve"> &amp; </w:t>
                                </w:r>
                                <w:proofErr w:type="spellStart"/>
                                <w: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>sda</w:t>
                                </w:r>
                                <w:proofErr w:type="spellEnd"/>
                              </w:p>
                              <w:p w14:paraId="188FFAEB" w14:textId="25045205" w:rsidR="005A4E3F" w:rsidRPr="006B2929" w:rsidRDefault="005A4E3F" w:rsidP="006B2929">
                                <w:pPr>
                                  <w:pStyle w:val="Pardeliste"/>
                                  <w:numPr>
                                    <w:ilvl w:val="0"/>
                                    <w:numId w:val="9"/>
                                  </w:numP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</w:pPr>
                                <w:r w:rsidRPr="006B2929"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>V</w:t>
                                </w:r>
                                <w:r w:rsidRPr="006B2929"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  <w:vertAlign w:val="subscript"/>
                                  </w:rPr>
                                  <w:t>in+</w:t>
                                </w:r>
                                <w:r w:rsidRPr="006B2929"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 xml:space="preserve"> et V</w:t>
                                </w:r>
                                <w:r w:rsidRPr="006B2929"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  <w:vertAlign w:val="subscript"/>
                                  </w:rPr>
                                  <w:t>in-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4E0529" id="Grouper 74" o:spid="_x0000_s1056" style="position:absolute;margin-left:.2pt;margin-top:7.5pt;width:467.7pt;height:200.55pt;z-index:251779072;mso-width-relative:margin;mso-height-relative:margin" coordorigin=",49112" coordsize="5940370,2547442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0" o:spid="_x0000_s1057" type="#_x0000_t75" style="position:absolute;left:4860435;top:730293;width:807085;height:75120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L8y&#10;b/7DAAAA2wAAAA8AAABkcnMvZG93bnJldi54bWxET01rwkAQvRf6H5YpeJG6SZUgqasEsagHBVOh&#10;1yE7JmmzsyG7Jum/7x6EHh/ve7UZTSN66lxtWUE8i0AQF1bXXCq4fn68LkE4j6yxsUwKfsnBZv38&#10;tMJU24Ev1Oe+FCGEXYoKKu/bVEpXVGTQzWxLHLib7Qz6ALtS6g6HEG4a+RZFiTRYc2iosKVtRcVP&#10;fjcKbvniEC+/d9d5dk6OWBxpf/qaKjV5GbN3EJ5G/y9+uA9aQRLWhy/hB8j1H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vzJv/sMAAADbAAAADwAAAAAAAAAAAAAAAACcAgAA&#10;ZHJzL2Rvd25yZXYueG1sUEsFBgAAAAAEAAQA9wAAAIwDAAAAAA==&#10;">
                  <v:imagedata r:id="rId16" o:title=""/>
                  <v:path arrowok="t"/>
                </v:shape>
                <v:shape id="Image 59" o:spid="_x0000_s1058" type="#_x0000_t75" style="position:absolute;top:392762;width:4145280;height:160147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C8x&#10;+7PDAAAA2wAAAA8AAABkcnMvZG93bnJldi54bWxEj8FqwzAQRO+F/IPYQG6NnMQtjRvFmJZAA7k4&#10;6Qcs1tY2tVbGkm3l76tCocdhZt4whzyYTkw0uNaygs06AUFcWd1yreDzdnp8AeE8ssbOMim4k4P8&#10;uHg4YKbtzCVNV1+LCGGXoYLG+z6T0lUNGXRr2xNH78sOBn2UQy31gHOEm05uk+RZGmw5LjTY01tD&#10;1fd1NArO6WXfUV+8p7tLeb6FoqR0DEqtlqF4BeEp+P/wX/tDK3jaw++X+APk8Qc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LzH7s8MAAADbAAAADwAAAAAAAAAAAAAAAACcAgAA&#10;ZHJzL2Rvd25yZXYueG1sUEsFBgAAAAAEAAQA9wAAAIwDAAAAAA==&#10;">
                  <v:imagedata r:id="rId17" o:title=""/>
                  <v:path arrowok="t"/>
                </v:shape>
                <v:group id="Grouper 72" o:spid="_x0000_s1059" style="position:absolute;left:2927308;top:49112;width:3013062;height:887660" coordorigin=",49112" coordsize="3013062,88766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vfBxWxAAAANsAAAAPAAAAZHJzL2Rvd25yZXYueG1sRI9Bi8IwFITvwv6H8Ba8&#10;aVoXXalGEdkVDyKoC+Lt0TzbYvNSmmxb/70RBI/DzHzDzJedKUVDtSssK4iHEQji1OqCMwV/p9/B&#10;FITzyBpLy6TgTg6Wi4/eHBNtWz5Qc/SZCBB2CSrIva8SKV2ak0E3tBVx8K62NuiDrDOpa2wD3JRy&#10;FEUTabDgsJBjReuc0tvx3yjYtNiuvuKfZne7ru+X03h/3sWkVP+zW81AeOr8O/xqb7WC7xE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vfBxWxAAAANsAAAAP&#10;AAAAAAAAAAAAAAAAAKkCAABkcnMvZG93bnJldi54bWxQSwUGAAAAAAQABAD6AAAAmgMAAAAA&#10;">
                  <v:shape id="Forme libre 62" o:spid="_x0000_s1060" style="position:absolute;top:239340;width:2290879;height:697432;visibility:visible;mso-wrap-style:square;v-text-anchor:middle" coordsize="2298187,69743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00T3AwQAA&#10;ANsAAAAPAAAAZHJzL2Rvd25yZXYueG1sRI9BawIxFITvBf9DeIK3mu0iVlajFEEQPKlF8PbYvG6W&#10;bl6W5Knrv28KhR6HmfmGWW0G36k7xdQGNvA2LUAR18G23Bj4PO9eF6CSIFvsApOBJyXYrEcvK6xs&#10;ePCR7idpVIZwqtCAE+krrVPtyGOahp44e18hepQsY6NtxEeG+06XRTHXHlvOCw572jqqv083byBc&#10;WMrzcSbodLu49uXhfeBozGQ8fCxBCQ3yH/5r762BeQm/X/IP0Osf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9NE9wMEAAADbAAAADwAAAAAAAAAAAAAAAACXAgAAZHJzL2Rvd25y&#10;ZXYueG1sUEsFBgAAAAAEAAQA9QAAAIUDAAAAAA==&#10;" path="m2982,697432c-16963,532246,65555,360923,179088,249436,292621,137949,440438,68398,684179,28508,927920,-11382,1412298,-1150,1641537,10098,1870776,21346,1938117,44857,2059614,95995,2181111,147133,2298187,390586,2298187,390586e" filled="f" strokecolor="#00b050" strokeweight="1pt">
                    <v:stroke startarrow="block" endarrow="block"/>
                    <v:path arrowok="t" o:connecttype="custom" o:connectlocs="2973,697432;178519,249436;682003,28508;1636317,10098;2053065,95995;2290879,390586" o:connectangles="0,0,0,0,0,0"/>
                  </v:shape>
                  <v:shape id="Zone de texte 65" o:spid="_x0000_s1061" type="#_x0000_t202" style="position:absolute;left:55232;top:49112;width:2957830;height:26352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U8QUcwgAA&#10;ANsAAAAPAAAAZHJzL2Rvd25yZXYueG1sRI9Pi8IwFMTvgt8hPGFvmiiraDWKKMKeXNZ/4O3RPNti&#10;81KaaLvf3iwseBxm5jfMYtXaUjyp9oVjDcOBAkGcOlNwpuF03PWnIHxANlg6Jg2/5GG17HYWmBjX&#10;8A89DyETEcI+QQ15CFUipU9zsugHriKO3s3VFkOUdSZNjU2E21KOlJpIiwXHhRwr2uSU3g8Pq+G8&#10;v10vn+o729px1bhWSbYzqfVHr13PQQRqwzv83/4yGiZj+PsSf4Bcvg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BTxBRzCAAAA2wAAAA8AAAAAAAAAAAAAAAAAlwIAAGRycy9kb3du&#10;cmV2LnhtbFBLBQYAAAAABAAEAPUAAACGAwAAAAA=&#10;" filled="f" stroked="f">
                    <v:textbox>
                      <w:txbxContent>
                        <w:p w14:paraId="51BBE0EB" w14:textId="50DBF4E5" w:rsidR="005A4E3F" w:rsidRPr="00E576F1" w:rsidRDefault="005A4E3F">
                          <w:pP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</w:pPr>
                          <w:r w:rsidRPr="00E576F1"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>Bornier de raccordement au circuit à mesurer</w:t>
                          </w:r>
                          <w: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> : V</w:t>
                          </w:r>
                          <w:r w:rsidRPr="00D719B3"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  <w:vertAlign w:val="subscript"/>
                            </w:rPr>
                            <w:t>in+</w:t>
                          </w:r>
                          <w: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 xml:space="preserve"> et V</w:t>
                          </w:r>
                          <w:r w:rsidRPr="00D719B3"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  <w:vertAlign w:val="subscript"/>
                            </w:rPr>
                            <w:t>in-</w:t>
                          </w:r>
                        </w:p>
                      </w:txbxContent>
                    </v:textbox>
                  </v:shape>
                </v:group>
                <v:group id="Grouper 71" o:spid="_x0000_s1062" style="position:absolute;left:2098824;top:1442175;width:852805;height:883353" coordsize="852805,88335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X66CIcUAAADbAAAA&#10;DwAAAAAAAAAAAAAAAACpAgAAZHJzL2Rvd25yZXYueG1sUEsFBgAAAAAEAAQA+gAAAJsDAAAAAA==&#10;">
                  <v:shape id="Connecteur droit avec flèche 66" o:spid="_x0000_s1063" type="#_x0000_t32" style="position:absolute;left:368215;width:91679;height:601418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E3lN8IAAADbAAAADwAAAGRycy9kb3ducmV2LnhtbESPQYvCMBSE7wv+h/AEb2vqolWqUXRB&#10;7GUPqyIeH82zLTYvJYla/70RFvY4zMw3zGLVmUbcyfnasoLRMAFBXFhdc6ngeNh+zkD4gKyxsUwK&#10;nuRhtex9LDDT9sG/dN+HUkQI+wwVVCG0mZS+qMigH9qWOHoX6wyGKF0ptcNHhJtGfiVJKg3WHBcq&#10;bOm7ouK6vxkFu2Zaj3FzHJ34NnHrcM5/ziZXatDv1nMQgbrwH/5r51pBmsL7S/wBcvkC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gE3lN8IAAADbAAAADwAAAAAAAAAAAAAA&#10;AAChAgAAZHJzL2Rvd25yZXYueG1sUEsFBgAAAAAEAAQA+QAAAJADAAAAAA==&#10;" strokecolor="#00b050" strokeweight="1pt">
                    <v:stroke endarrow="block"/>
                  </v:shape>
                  <v:shape id="Zone de texte 67" o:spid="_x0000_s1064" type="#_x0000_t202" style="position:absolute;top:619828;width:852805;height:26352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Lbz7wwwAA&#10;ANsAAAAPAAAAZHJzL2Rvd25yZXYueG1sRI9Ba8JAFITvgv9heUJvumuxVlNXkUqhJ8VUBW+P7DMJ&#10;zb4N2a1J/70rCB6HmfmGWaw6W4krNb50rGE8UiCIM2dKzjUcfr6GMxA+IBusHJOGf/KwWvZ7C0yM&#10;a3lP1zTkIkLYJ6ihCKFOpPRZQRb9yNXE0bu4xmKIssmlabCNcFvJV6Wm0mLJcaHAmj4Lyn7TP6vh&#10;uL2cTxO1yzf2rW5dpyTbudT6ZdCtP0AE6sIz/Gh/Gw3Td7h/iT9ALm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Lbz7wwwAAANsAAAAPAAAAAAAAAAAAAAAAAJcCAABkcnMvZG93&#10;bnJldi54bWxQSwUGAAAAAAQABAD1AAAAhwMAAAAA&#10;" filled="f" stroked="f">
                    <v:textbox>
                      <w:txbxContent>
                        <w:p w14:paraId="66DAC619" w14:textId="04228466" w:rsidR="005A4E3F" w:rsidRPr="00E576F1" w:rsidRDefault="005A4E3F" w:rsidP="001D0F17">
                          <w:pP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>R</w:t>
                          </w:r>
                          <w:r w:rsidRPr="00C213F1"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  <w:vertAlign w:val="subscript"/>
                            </w:rPr>
                            <w:t>sh</w:t>
                          </w:r>
                          <w:proofErr w:type="spellEnd"/>
                          <w: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 xml:space="preserve"> = 0,1Ω</w:t>
                          </w:r>
                        </w:p>
                      </w:txbxContent>
                    </v:textbox>
                  </v:shape>
                </v:group>
                <v:group id="Grouper 73" o:spid="_x0000_s1065" style="position:absolute;left:3939898;top:1497407;width:1957230;height:1099147" coordorigin="644376" coordsize="1957230,109914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AMLnNxAAAANsAAAAP&#10;AAAAAAAAAAAAAAAAAKkCAABkcnMvZG93bnJldi54bWxQSwUGAAAAAAQABAD6AAAAmgMAAAAA&#10;">
                  <v:shape id="Forme libre 64" o:spid="_x0000_s1066" style="position:absolute;left:644376;width:1386840;height:464185;rotation:180;visibility:visible;mso-wrap-style:square;v-text-anchor:middle" coordsize="2155140,708616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Qw4RcwgAA&#10;ANsAAAAPAAAAZHJzL2Rvd25yZXYueG1sRI9bi8IwEIXfBf9DGME3TRWRpRrFC4ILC4tawcehGdti&#10;M6lJ1O6/3yws+Hg4l48zX7amFk9yvrKsYDRMQBDnVldcKMhOu8EHCB+QNdaWScEPeVguup05ptq+&#10;+EDPYyhEHGGfooIyhCaV0uclGfRD2xBH72qdwRClK6R2+IrjppbjJJlKgxVHQokNbUrKb8eHidzD&#10;1/Vz+z0y69U6I3uvJ+fEXZTq99rVDESgNrzD/+29VjCdwN+X+APk4h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DDhFzCAAAA2wAAAA8AAAAAAAAAAAAAAAAAlwIAAGRycy9kb3du&#10;cmV2LnhtbFBLBQYAAAAABAAEAPUAAACGAwAAAAA=&#10;" path="m2982,708616c-16963,543430,65555,372107,179088,260620,292621,149133,467458,81143,684179,39692,900900,-1759,1266069,-10257,1479414,11912,1692759,34081,1851626,71846,1964247,172708,2076868,273570,2155140,617085,2155140,617085e" filled="f" strokecolor="#00b050" strokeweight="1pt">
                    <v:stroke startarrow="block" endarrow="block"/>
                    <v:path arrowok="t" o:connecttype="custom" o:connectlocs="1919,464185;115244,170721;440272,26001;952008,7803;1264000,113134;1386840,404227" o:connectangles="0,0,0,0,0,0"/>
                  </v:shape>
                  <v:shape id="Zone de texte 69" o:spid="_x0000_s1067" type="#_x0000_t202" style="position:absolute;left:669074;top:441732;width:1932532;height:65741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vA8ZwgAA&#10;ANsAAAAPAAAAZHJzL2Rvd25yZXYueG1sRI9Bi8IwFITvgv8hPMGbJsoqa9cooix4UnR3BW+P5tmW&#10;bV5KE23990YQPA4z8w0zX7a2FDeqfeFYw2ioQBCnzhScafj9+R58gvAB2WDpmDTcycNy0e3MMTGu&#10;4QPdjiETEcI+QQ15CFUipU9zsuiHriKO3sXVFkOUdSZNjU2E21KOlZpKiwXHhRwrWueU/h+vVsPf&#10;7nI+fah9trGTqnGtkmxnUut+r119gQjUhnf41d4aDdMZPL/EHyAX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JW8DxnCAAAA2wAAAA8AAAAAAAAAAAAAAAAAlwIAAGRycy9kb3du&#10;cmV2LnhtbFBLBQYAAAAABAAEAPUAAACGAwAAAAA=&#10;" filled="f" stroked="f">
                    <v:textbox>
                      <w:txbxContent>
                        <w:p w14:paraId="0C535301" w14:textId="77777777" w:rsidR="005A4E3F" w:rsidRDefault="005A4E3F" w:rsidP="006B2929">
                          <w:pP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</w:pPr>
                          <w:r w:rsidRPr="00E576F1"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>Bornier de raccordement</w:t>
                          </w:r>
                          <w: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 xml:space="preserve"> : </w:t>
                          </w:r>
                        </w:p>
                        <w:p w14:paraId="37835FA7" w14:textId="77777777" w:rsidR="005A4E3F" w:rsidRDefault="005A4E3F" w:rsidP="006B2929">
                          <w:pPr>
                            <w:pStyle w:val="Pardeliste"/>
                            <w:numPr>
                              <w:ilvl w:val="0"/>
                              <w:numId w:val="9"/>
                            </w:numP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 xml:space="preserve">Alim : Vcc &amp; </w:t>
                          </w:r>
                          <w:proofErr w:type="spellStart"/>
                          <w: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>Gnd</w:t>
                          </w:r>
                          <w:proofErr w:type="spellEnd"/>
                        </w:p>
                        <w:p w14:paraId="01C4C02C" w14:textId="77777777" w:rsidR="005A4E3F" w:rsidRDefault="005A4E3F" w:rsidP="006B2929">
                          <w:pPr>
                            <w:pStyle w:val="Pardeliste"/>
                            <w:numPr>
                              <w:ilvl w:val="0"/>
                              <w:numId w:val="9"/>
                            </w:numP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 xml:space="preserve">I2c : </w:t>
                          </w:r>
                          <w:proofErr w:type="spellStart"/>
                          <w: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>scl</w:t>
                          </w:r>
                          <w:proofErr w:type="spellEnd"/>
                          <w: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 xml:space="preserve"> &amp; </w:t>
                          </w:r>
                          <w:proofErr w:type="spellStart"/>
                          <w: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>sda</w:t>
                          </w:r>
                          <w:proofErr w:type="spellEnd"/>
                        </w:p>
                        <w:p w14:paraId="188FFAEB" w14:textId="25045205" w:rsidR="005A4E3F" w:rsidRPr="006B2929" w:rsidRDefault="005A4E3F" w:rsidP="006B2929">
                          <w:pPr>
                            <w:pStyle w:val="Pardeliste"/>
                            <w:numPr>
                              <w:ilvl w:val="0"/>
                              <w:numId w:val="9"/>
                            </w:numP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</w:pPr>
                          <w:r w:rsidRPr="006B2929"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>V</w:t>
                          </w:r>
                          <w:r w:rsidRPr="006B2929"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  <w:vertAlign w:val="subscript"/>
                            </w:rPr>
                            <w:t>in+</w:t>
                          </w:r>
                          <w:r w:rsidRPr="006B2929"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 xml:space="preserve"> et V</w:t>
                          </w:r>
                          <w:r w:rsidRPr="006B2929"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  <w:vertAlign w:val="subscript"/>
                            </w:rPr>
                            <w:t>in-</w:t>
                          </w:r>
                        </w:p>
                      </w:txbxContent>
                    </v:textbox>
                  </v:shape>
                </v:group>
                <w10:wrap type="through"/>
              </v:group>
            </w:pict>
          </mc:Fallback>
        </mc:AlternateContent>
      </w:r>
      <w:r w:rsidR="00E576F1" w:rsidRPr="00E576F1">
        <w:rPr>
          <w:b/>
          <w:sz w:val="20"/>
          <w:szCs w:val="20"/>
        </w:rPr>
        <w:t>Schéma électrique du capteur</w:t>
      </w:r>
    </w:p>
    <w:p w14:paraId="29A4EF94" w14:textId="1E60EEA8" w:rsidR="00A944F8" w:rsidRDefault="00A944F8" w:rsidP="00244908">
      <w:pPr>
        <w:pStyle w:val="Standard"/>
        <w:jc w:val="left"/>
      </w:pPr>
    </w:p>
    <w:p w14:paraId="3787C40D" w14:textId="2EB37009" w:rsidR="00A944F8" w:rsidRDefault="00A944F8" w:rsidP="00244908">
      <w:pPr>
        <w:pStyle w:val="Standard"/>
        <w:jc w:val="left"/>
      </w:pPr>
    </w:p>
    <w:p w14:paraId="7DCD5120" w14:textId="2AC7FDB1" w:rsidR="005415CC" w:rsidRDefault="006B2929" w:rsidP="00244908">
      <w:pPr>
        <w:pStyle w:val="Standard"/>
        <w:jc w:val="left"/>
      </w:pPr>
      <w:r>
        <w:t xml:space="preserve">Note : </w:t>
      </w:r>
      <w:proofErr w:type="spellStart"/>
      <w:r>
        <w:t>U</w:t>
      </w:r>
      <w:r w:rsidRPr="006B2929">
        <w:t>sh</w:t>
      </w:r>
      <w:proofErr w:type="spellEnd"/>
      <w:r>
        <w:t xml:space="preserve"> = V</w:t>
      </w:r>
      <w:r w:rsidRPr="006B2929">
        <w:t>in+</w:t>
      </w:r>
      <w:r>
        <w:t xml:space="preserve"> - V</w:t>
      </w:r>
      <w:r w:rsidRPr="006B2929">
        <w:t>in-</w:t>
      </w:r>
    </w:p>
    <w:p w14:paraId="1D286D62" w14:textId="5A9B83DE" w:rsidR="00A532EC" w:rsidRDefault="00A532EC" w:rsidP="00244908">
      <w:pPr>
        <w:pStyle w:val="Standard"/>
        <w:jc w:val="left"/>
      </w:pPr>
    </w:p>
    <w:p w14:paraId="32F90E23" w14:textId="1B1EBF9B" w:rsidR="00A532EC" w:rsidRDefault="006309C1" w:rsidP="00244908">
      <w:pPr>
        <w:pStyle w:val="Standard"/>
        <w:jc w:val="left"/>
      </w:pPr>
      <w:r>
        <w:rPr>
          <w:noProof/>
          <w:lang w:eastAsia="fr-FR" w:bidi="ar-SA"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68CED4BC" wp14:editId="1C89C921">
                <wp:simplePos x="0" y="0"/>
                <wp:positionH relativeFrom="column">
                  <wp:posOffset>535207</wp:posOffset>
                </wp:positionH>
                <wp:positionV relativeFrom="paragraph">
                  <wp:posOffset>104775</wp:posOffset>
                </wp:positionV>
                <wp:extent cx="5831205" cy="1738630"/>
                <wp:effectExtent l="0" t="0" r="10795" b="0"/>
                <wp:wrapThrough wrapText="bothSides">
                  <wp:wrapPolygon edited="0">
                    <wp:start x="5551" y="0"/>
                    <wp:lineTo x="5551" y="5049"/>
                    <wp:lineTo x="659" y="6311"/>
                    <wp:lineTo x="282" y="6627"/>
                    <wp:lineTo x="94" y="16725"/>
                    <wp:lineTo x="3952" y="20196"/>
                    <wp:lineTo x="5551" y="21142"/>
                    <wp:lineTo x="21546" y="21142"/>
                    <wp:lineTo x="21546" y="0"/>
                    <wp:lineTo x="5551" y="0"/>
                  </wp:wrapPolygon>
                </wp:wrapThrough>
                <wp:docPr id="81" name="Grouper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1205" cy="1738630"/>
                          <a:chOff x="-490812" y="1"/>
                          <a:chExt cx="5832283" cy="1747034"/>
                        </a:xfrm>
                      </wpg:grpSpPr>
                      <wpg:grpSp>
                        <wpg:cNvPr id="78" name="Grouper 78"/>
                        <wpg:cNvGrpSpPr/>
                        <wpg:grpSpPr>
                          <a:xfrm>
                            <a:off x="-436197" y="1"/>
                            <a:ext cx="5777668" cy="1747034"/>
                            <a:chOff x="-1080573" y="1"/>
                            <a:chExt cx="5777668" cy="1747034"/>
                          </a:xfrm>
                        </wpg:grpSpPr>
                        <pic:pic xmlns:pic="http://schemas.openxmlformats.org/drawingml/2006/picture">
                          <pic:nvPicPr>
                            <pic:cNvPr id="58" name="Image 5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5182" y="1"/>
                              <a:ext cx="4281913" cy="1747034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5" name="Connecteur droit avec flèche 75"/>
                          <wps:cNvCnPr>
                            <a:stCxn id="76" idx="3"/>
                          </wps:cNvCnPr>
                          <wps:spPr>
                            <a:xfrm>
                              <a:off x="48619" y="687665"/>
                              <a:ext cx="1649674" cy="248067"/>
                            </a:xfrm>
                            <a:prstGeom prst="straightConnector1">
                              <a:avLst/>
                            </a:prstGeom>
                            <a:ln w="12700">
                              <a:solidFill>
                                <a:srgbClr val="00B05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6" name="Zone de texte 76"/>
                          <wps:cNvSpPr txBox="1"/>
                          <wps:spPr>
                            <a:xfrm>
                              <a:off x="-1080573" y="492229"/>
                              <a:ext cx="1129192" cy="39087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688A182" w14:textId="284181B4" w:rsidR="005A4E3F" w:rsidRDefault="005A4E3F" w:rsidP="0090750D">
                                <w:pPr>
                                  <w:jc w:val="center"/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>CAN ajustable</w:t>
                                </w:r>
                              </w:p>
                              <w:p w14:paraId="20C76C52" w14:textId="56991F4D" w:rsidR="005A4E3F" w:rsidRPr="00E576F1" w:rsidRDefault="005A4E3F" w:rsidP="0090750D">
                                <w:pPr>
                                  <w:jc w:val="center"/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00B050"/>
                                    <w:sz w:val="18"/>
                                    <w:szCs w:val="18"/>
                                  </w:rPr>
                                  <w:t>(12 bits par défaut)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9" name="Connecteur droit avec flèche 79"/>
                        <wps:cNvCnPr/>
                        <wps:spPr>
                          <a:xfrm flipV="1">
                            <a:off x="474244" y="1132849"/>
                            <a:ext cx="1251230" cy="101449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00B05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0" name="Zone de texte 80"/>
                        <wps:cNvSpPr txBox="1"/>
                        <wps:spPr>
                          <a:xfrm>
                            <a:off x="-490812" y="1045312"/>
                            <a:ext cx="1129192" cy="378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A85D7A3" w14:textId="1DBEC655" w:rsidR="005A4E3F" w:rsidRDefault="005A4E3F" w:rsidP="0090750D">
                              <w:pPr>
                                <w:jc w:val="center"/>
                                <w:rPr>
                                  <w:rFonts w:cs="Times New Roman"/>
                                  <w:color w:val="00B050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cs="Times New Roman"/>
                                  <w:color w:val="00B050"/>
                                  <w:sz w:val="18"/>
                                  <w:szCs w:val="18"/>
                                </w:rPr>
                                <w:t>A</w:t>
                              </w:r>
                              <w:r w:rsidR="00DD2EC5">
                                <w:rPr>
                                  <w:rFonts w:cs="Times New Roman"/>
                                  <w:color w:val="00B050"/>
                                  <w:sz w:val="18"/>
                                  <w:szCs w:val="18"/>
                                </w:rPr>
                                <w:t>OP</w:t>
                              </w:r>
                            </w:p>
                            <w:p w14:paraId="274B3F8D" w14:textId="3BAE4FD9" w:rsidR="005A4E3F" w:rsidRPr="00E576F1" w:rsidRDefault="005A4E3F" w:rsidP="0090750D">
                              <w:pPr>
                                <w:jc w:val="center"/>
                                <w:rPr>
                                  <w:rFonts w:cs="Times New Roman"/>
                                  <w:color w:val="00B050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cs="Times New Roman"/>
                                  <w:color w:val="00B050"/>
                                  <w:sz w:val="18"/>
                                  <w:szCs w:val="18"/>
                                </w:rPr>
                                <w:t>Gain ajustable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CED4BC" id="Grouper 81" o:spid="_x0000_s1068" style="position:absolute;margin-left:42.15pt;margin-top:8.25pt;width:459.15pt;height:136.9pt;z-index:251787264;mso-width-relative:margin;mso-height-relative:margin" coordorigin="-490812,1" coordsize="5832283,1747034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">
                <v:group id="Grouper 78" o:spid="_x0000_s1069" style="position:absolute;left:-436197;top:1;width:5777668;height:1747034" coordorigin="-1080573,1" coordsize="5777668,1747034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M6UK7zDAAAA2wAAAA8A&#10;AAAAAAAAAAAAAAAAqQIAAGRycy9kb3ducmV2LnhtbFBLBQYAAAAABAAEAPoAAACZ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58" o:spid="_x0000_s1070" type="#_x0000_t75" style="position:absolute;left:415182;top:1;width:4281913;height:1747034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MoZ&#10;7E7AAAAA2wAAAA8AAABkcnMvZG93bnJldi54bWxET89rwjAUvg/8H8ITvGmqznV0jSLCYLLT6i67&#10;PZq3tti8hCSz2X9vDoMdP77f9SGZUdzIh8GygvWqAEHcWj1wp+Dz8rp8BhEissbRMin4pQCH/eyh&#10;xkrbiT/o1sRO5BAOFSroY3SVlKHtyWBYWUecuW/rDcYMfSe1xymHm1FuiuJJGhw4N/To6NRTe21+&#10;jAK5NY19j+dLeiydO01jqb+SV2oxT8cXEJFS/Bf/ud+0gl0em7/kHyD3dwA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yhnsTsAAAADbAAAADwAAAAAAAAAAAAAAAACcAgAAZHJz&#10;L2Rvd25yZXYueG1sUEsFBgAAAAAEAAQA9wAAAIkDAAAAAA==&#10;">
                    <v:imagedata r:id="rId19" o:title=""/>
                    <v:path arrowok="t"/>
                  </v:shape>
                  <v:shapetype id="_x0000_t32" coordsize="21600,21600" o:spt="32" o:oned="t" path="m0,0l21600,21600e" filled="f">
                    <v:path arrowok="t" fillok="f" o:connecttype="none"/>
                    <o:lock v:ext="edit" shapetype="t"/>
                  </v:shapetype>
                  <v:shape id="Connecteur droit avec flèche 75" o:spid="_x0000_s1071" type="#_x0000_t32" style="position:absolute;left:48619;top:687665;width:1649674;height:248067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wwbbecUAAADbAAAADwAAAGRycy9kb3ducmV2LnhtbESPQWsCMRSE74L/ITyhN81a2Spbo0ip&#10;Yu1ptfT82LxuFjcv202qsb++KRR6HGbmG2a5jrYVF+p941jBdJKBIK6cbrhW8HbajhcgfEDW2Dom&#10;BTfysF4NB0sstLtySZdjqEWCsC9QgQmhK6T0lSGLfuI64uR9uN5iSLKvpe7xmuC2lfdZ9iAtNpwW&#10;DHb0ZKg6H7+sgu/X3cssf34/ldnhbHT+Wcb9ISp1N4qbRxCBYvgP/7X3WsE8h98v6QfI1Q8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wwbbecUAAADbAAAADwAAAAAAAAAA&#10;AAAAAAChAgAAZHJzL2Rvd25yZXYueG1sUEsFBgAAAAAEAAQA+QAAAJMDAAAAAA==&#10;" strokecolor="#00b050" strokeweight="1pt">
                    <v:stroke endarrow="block"/>
                  </v:shape>
                  <v:shapetype id="_x0000_t202" coordsize="21600,21600" o:spt="202" path="m0,0l0,21600,21600,21600,21600,0xe">
                    <v:stroke joinstyle="miter"/>
                    <v:path gradientshapeok="t" o:connecttype="rect"/>
                  </v:shapetype>
                  <v:shape id="Zone de texte 76" o:spid="_x0000_s1072" type="#_x0000_t202" style="position:absolute;left:-1080573;top:492229;width:1129192;height:39087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h+g22wwAA&#10;ANsAAAAPAAAAZHJzL2Rvd25yZXYueG1sRI9Ba8JAFITvgv9heUJvumuxVlNXkUqhJ8VUBW+P7DMJ&#10;zb4N2a1J/70rCB6HmfmGWaw6W4krNb50rGE8UiCIM2dKzjUcfr6GMxA+IBusHJOGf/KwWvZ7C0yM&#10;a3lP1zTkIkLYJ6ihCKFOpPRZQRb9yNXE0bu4xmKIssmlabCNcFvJV6Wm0mLJcaHAmj4Lyn7TP6vh&#10;uL2cTxO1yzf2rW5dpyTbudT6ZdCtP0AE6sIz/Gh/Gw3vU7h/iT9ALm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h+g22wwAAANsAAAAPAAAAAAAAAAAAAAAAAJcCAABkcnMvZG93&#10;bnJldi54bWxQSwUGAAAAAAQABAD1AAAAhwMAAAAA&#10;" filled="f" stroked="f">
                    <v:textbox>
                      <w:txbxContent>
                        <w:p w14:paraId="4688A182" w14:textId="284181B4" w:rsidR="005A4E3F" w:rsidRDefault="005A4E3F" w:rsidP="0090750D">
                          <w:pPr>
                            <w:jc w:val="center"/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>CAN ajustable</w:t>
                          </w:r>
                        </w:p>
                        <w:p w14:paraId="20C76C52" w14:textId="56991F4D" w:rsidR="005A4E3F" w:rsidRPr="00E576F1" w:rsidRDefault="005A4E3F" w:rsidP="0090750D">
                          <w:pPr>
                            <w:jc w:val="center"/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Times New Roman"/>
                              <w:color w:val="00B050"/>
                              <w:sz w:val="18"/>
                              <w:szCs w:val="18"/>
                            </w:rPr>
                            <w:t>(12 bits par défaut)</w:t>
                          </w:r>
                        </w:p>
                      </w:txbxContent>
                    </v:textbox>
                  </v:shape>
                </v:group>
                <v:shape id="Connecteur droit avec flèche 79" o:spid="_x0000_s1073" type="#_x0000_t32" style="position:absolute;left:474244;top:1132849;width:1251230;height:10144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dAvnmMQAAADbAAAADwAAAGRycy9kb3ducmV2LnhtbESPQWvCQBSE7wX/w/KE3upGaWuNrqKF&#10;Yi49qKHk+Mi+JqHZt2F3TeK/7xYKHoeZ+YbZ7EbTip6cbywrmM8SEMSl1Q1XCvLLx9MbCB+QNbaW&#10;ScGNPOy2k4cNptoOfKL+HCoRIexTVFCH0KVS+rImg35mO+LofVtnMETpKqkdDhFuWrlIkldpsOG4&#10;UGNH7zWVP+erUXBsl80zHvL5F19f3D4U2WdhMqUep+N+DSLQGO7h/3amFSxX8Pcl/gC5/QU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B0C+eYxAAAANsAAAAPAAAAAAAAAAAA&#10;AAAAAKECAABkcnMvZG93bnJldi54bWxQSwUGAAAAAAQABAD5AAAAkgMAAAAA&#10;" strokecolor="#00b050" strokeweight="1pt">
                  <v:stroke endarrow="block"/>
                </v:shape>
                <v:shape id="Zone de texte 80" o:spid="_x0000_s1074" type="#_x0000_t202" style="position:absolute;left:-490812;top:1045312;width:1129192;height:37855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0ikB+vwAA&#10;ANsAAAAPAAAAZHJzL2Rvd25yZXYueG1sRE/LisIwFN0L/kO4wuw0cRhFq1HEQXDlYH2Au0tzbYvN&#10;TWmirX8/WQzM8nDey3VnK/GixpeONYxHCgRx5kzJuYbzaTecgfAB2WDlmDS8ycN61e8tMTGu5SO9&#10;0pCLGMI+QQ1FCHUipc8KsuhHriaO3N01FkOETS5Ng20Mt5X8VGoqLZYcGwqsaVtQ9kifVsPlcL9d&#10;v9RP/m0ndes6JdnOpdYfg26zABGoC//iP/feaJjF9fFL/AFy9Qs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LSKQH6/AAAA2wAAAA8AAAAAAAAAAAAAAAAAlwIAAGRycy9kb3ducmV2&#10;LnhtbFBLBQYAAAAABAAEAPUAAACDAwAAAAA=&#10;" filled="f" stroked="f">
                  <v:textbox>
                    <w:txbxContent>
                      <w:p w14:paraId="3A85D7A3" w14:textId="1DBEC655" w:rsidR="005A4E3F" w:rsidRDefault="005A4E3F" w:rsidP="0090750D">
                        <w:pPr>
                          <w:jc w:val="center"/>
                          <w:rPr>
                            <w:rFonts w:cs="Times New Roman"/>
                            <w:color w:val="00B050"/>
                            <w:sz w:val="18"/>
                            <w:szCs w:val="18"/>
                          </w:rPr>
                        </w:pPr>
                        <w:r>
                          <w:rPr>
                            <w:rFonts w:cs="Times New Roman"/>
                            <w:color w:val="00B050"/>
                            <w:sz w:val="18"/>
                            <w:szCs w:val="18"/>
                          </w:rPr>
                          <w:t>A</w:t>
                        </w:r>
                        <w:r w:rsidR="00DD2EC5">
                          <w:rPr>
                            <w:rFonts w:cs="Times New Roman"/>
                            <w:color w:val="00B050"/>
                            <w:sz w:val="18"/>
                            <w:szCs w:val="18"/>
                          </w:rPr>
                          <w:t>OP</w:t>
                        </w:r>
                      </w:p>
                      <w:p w14:paraId="274B3F8D" w14:textId="3BAE4FD9" w:rsidR="005A4E3F" w:rsidRPr="00E576F1" w:rsidRDefault="005A4E3F" w:rsidP="0090750D">
                        <w:pPr>
                          <w:jc w:val="center"/>
                          <w:rPr>
                            <w:rFonts w:cs="Times New Roman"/>
                            <w:color w:val="00B050"/>
                            <w:sz w:val="18"/>
                            <w:szCs w:val="18"/>
                          </w:rPr>
                        </w:pPr>
                        <w:r>
                          <w:rPr>
                            <w:rFonts w:cs="Times New Roman"/>
                            <w:color w:val="00B050"/>
                            <w:sz w:val="18"/>
                            <w:szCs w:val="18"/>
                          </w:rPr>
                          <w:t>Gain ajustable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17A01DC6" w14:textId="2B1A0018" w:rsidR="00A532EC" w:rsidRPr="0090750D" w:rsidRDefault="00C213F1" w:rsidP="0090750D">
      <w:pPr>
        <w:pStyle w:val="Niv3"/>
        <w:numPr>
          <w:ilvl w:val="0"/>
          <w:numId w:val="0"/>
        </w:numPr>
        <w:rPr>
          <w:b/>
          <w:sz w:val="20"/>
          <w:szCs w:val="20"/>
        </w:rPr>
      </w:pPr>
      <w:r w:rsidRPr="0090750D">
        <w:rPr>
          <w:b/>
          <w:sz w:val="20"/>
          <w:szCs w:val="20"/>
        </w:rPr>
        <w:t>Zoom sur l’amplificateur INA219B</w:t>
      </w:r>
    </w:p>
    <w:p w14:paraId="74A2EC39" w14:textId="532A81BF" w:rsidR="00A532EC" w:rsidRDefault="00A532EC" w:rsidP="00244908">
      <w:pPr>
        <w:pStyle w:val="Standard"/>
        <w:jc w:val="left"/>
      </w:pPr>
    </w:p>
    <w:p w14:paraId="3C3D0FFF" w14:textId="633770EF" w:rsidR="00EC0F57" w:rsidRDefault="00EC0F57" w:rsidP="00244908">
      <w:pPr>
        <w:pStyle w:val="Standard"/>
        <w:jc w:val="left"/>
      </w:pPr>
    </w:p>
    <w:p w14:paraId="0D9B6F19" w14:textId="632373B7" w:rsidR="00EC0F57" w:rsidRDefault="00EC0F57" w:rsidP="00244908">
      <w:pPr>
        <w:pStyle w:val="Standard"/>
        <w:jc w:val="left"/>
      </w:pPr>
    </w:p>
    <w:p w14:paraId="1F01D42C" w14:textId="0B38A96B" w:rsidR="00EC0F57" w:rsidRDefault="00EC0F57" w:rsidP="00244908">
      <w:pPr>
        <w:pStyle w:val="Standard"/>
        <w:jc w:val="left"/>
      </w:pPr>
    </w:p>
    <w:p w14:paraId="24355768" w14:textId="651C0385" w:rsidR="00EC0F57" w:rsidRDefault="00EC0F57" w:rsidP="00244908">
      <w:pPr>
        <w:pStyle w:val="Standard"/>
        <w:jc w:val="left"/>
      </w:pPr>
    </w:p>
    <w:p w14:paraId="2D66E5D5" w14:textId="61A2C6F2" w:rsidR="00EC0F57" w:rsidRDefault="00EC0F57" w:rsidP="00244908">
      <w:pPr>
        <w:pStyle w:val="Standard"/>
        <w:jc w:val="left"/>
      </w:pPr>
    </w:p>
    <w:p w14:paraId="294D48DC" w14:textId="1B242113" w:rsidR="00A532EC" w:rsidRDefault="00A532EC" w:rsidP="00244908">
      <w:pPr>
        <w:pStyle w:val="Standard"/>
        <w:jc w:val="left"/>
      </w:pPr>
    </w:p>
    <w:p w14:paraId="14F0E708" w14:textId="297FD762" w:rsidR="00A532EC" w:rsidRDefault="00A532EC" w:rsidP="00244908">
      <w:pPr>
        <w:pStyle w:val="Standard"/>
        <w:jc w:val="left"/>
      </w:pPr>
    </w:p>
    <w:p w14:paraId="78DBDFD7" w14:textId="08F03E9A" w:rsidR="00A532EC" w:rsidRDefault="00A532EC" w:rsidP="00244908">
      <w:pPr>
        <w:pStyle w:val="Standard"/>
        <w:jc w:val="left"/>
      </w:pPr>
    </w:p>
    <w:p w14:paraId="26273551" w14:textId="7E7A4E24" w:rsidR="00A532EC" w:rsidRDefault="00A532EC" w:rsidP="00244908">
      <w:pPr>
        <w:pStyle w:val="Standard"/>
        <w:jc w:val="left"/>
      </w:pPr>
    </w:p>
    <w:p w14:paraId="493521CB" w14:textId="4183461B" w:rsidR="00A532EC" w:rsidRDefault="00A532EC" w:rsidP="00244908">
      <w:pPr>
        <w:pStyle w:val="Standard"/>
        <w:jc w:val="left"/>
      </w:pPr>
    </w:p>
    <w:p w14:paraId="0B1F2A52" w14:textId="14F65931" w:rsidR="00F051D1" w:rsidRDefault="00F051D1" w:rsidP="00244908">
      <w:pPr>
        <w:pStyle w:val="Standard"/>
        <w:jc w:val="left"/>
      </w:pPr>
      <w:r>
        <w:t xml:space="preserve">L’échelle pleine de mesure de </w:t>
      </w:r>
      <w:proofErr w:type="spellStart"/>
      <w:r>
        <w:t>U</w:t>
      </w:r>
      <w:r w:rsidRPr="006B2929">
        <w:t>sh</w:t>
      </w:r>
      <w:proofErr w:type="spellEnd"/>
      <w:r>
        <w:t xml:space="preserve"> (aux bornes de </w:t>
      </w:r>
      <w:proofErr w:type="spellStart"/>
      <w:r>
        <w:t>R</w:t>
      </w:r>
      <w:r w:rsidRPr="00DC7328">
        <w:rPr>
          <w:vertAlign w:val="subscript"/>
        </w:rPr>
        <w:t>sh</w:t>
      </w:r>
      <w:proofErr w:type="spellEnd"/>
      <w:r w:rsidRPr="00F051D1">
        <w:t>)</w:t>
      </w:r>
      <w:r>
        <w:t xml:space="preserve"> est ajustée par le gain du PGA, la résolution du CAN est ainsi </w:t>
      </w:r>
      <w:r>
        <w:lastRenderedPageBreak/>
        <w:t>modifiable.</w:t>
      </w:r>
      <w:r w:rsidR="009B0319">
        <w:t xml:space="preserve"> La valeur de </w:t>
      </w:r>
      <w:proofErr w:type="spellStart"/>
      <w:r w:rsidR="009B0319">
        <w:t>U</w:t>
      </w:r>
      <w:r w:rsidR="009B0319" w:rsidRPr="006B2929">
        <w:t>sh</w:t>
      </w:r>
      <w:proofErr w:type="spellEnd"/>
      <w:r w:rsidR="009B0319">
        <w:t xml:space="preserve"> numérisée est transmise au registre de tension </w:t>
      </w:r>
      <w:r w:rsidR="00272626">
        <w:t xml:space="preserve">ou/et au registre de courant </w:t>
      </w:r>
      <w:r w:rsidR="009B0319">
        <w:t>pour être traitée</w:t>
      </w:r>
      <w:r w:rsidR="00272626">
        <w:t xml:space="preserve"> puis les résultats communiqués par i2c.</w:t>
      </w:r>
    </w:p>
    <w:p w14:paraId="0EACC460" w14:textId="77777777" w:rsidR="00272626" w:rsidRDefault="00272626" w:rsidP="00244908">
      <w:pPr>
        <w:pStyle w:val="Standard"/>
        <w:jc w:val="left"/>
      </w:pPr>
    </w:p>
    <w:p w14:paraId="49C856C3" w14:textId="7C739B6B" w:rsidR="00272626" w:rsidRDefault="00EE1595" w:rsidP="00244908">
      <w:pPr>
        <w:pStyle w:val="Standard"/>
        <w:jc w:val="left"/>
      </w:pPr>
      <w:r>
        <w:t>Exemple :</w:t>
      </w:r>
    </w:p>
    <w:p w14:paraId="7C2927EC" w14:textId="6C8877FF" w:rsidR="00A91538" w:rsidRDefault="00EE1595" w:rsidP="00A91538">
      <w:pPr>
        <w:pStyle w:val="Standard"/>
        <w:numPr>
          <w:ilvl w:val="0"/>
          <w:numId w:val="11"/>
        </w:numPr>
        <w:jc w:val="left"/>
      </w:pPr>
      <w:r>
        <w:t xml:space="preserve">Par défaut, le gain est de 320mV (PGA8). L’échelle pleine de </w:t>
      </w:r>
      <w:proofErr w:type="spellStart"/>
      <w:r>
        <w:t>U</w:t>
      </w:r>
      <w:r w:rsidRPr="006B2929">
        <w:t>sh</w:t>
      </w:r>
      <w:proofErr w:type="spellEnd"/>
      <w:r>
        <w:t xml:space="preserve"> </w:t>
      </w:r>
      <w:r w:rsidR="00C51DE3">
        <w:t xml:space="preserve">(analogique) </w:t>
      </w:r>
      <w:r>
        <w:t xml:space="preserve">est </w:t>
      </w:r>
      <w:r w:rsidR="00423D4D">
        <w:t>0-</w:t>
      </w:r>
      <w:r>
        <w:t>320</w:t>
      </w:r>
      <w:r w:rsidR="004638EF">
        <w:t xml:space="preserve"> </w:t>
      </w:r>
      <w:r>
        <w:t>mV</w:t>
      </w:r>
      <w:r w:rsidR="00C51DE3">
        <w:t>.</w:t>
      </w:r>
      <w:r w:rsidR="00423D4D">
        <w:t xml:space="preserve"> La plage de mesure de l’intensité est donc de 0</w:t>
      </w:r>
      <w:r w:rsidR="00A91538">
        <w:t>-3,2</w:t>
      </w:r>
      <w:r w:rsidR="004638EF">
        <w:t xml:space="preserve"> </w:t>
      </w:r>
      <w:r w:rsidR="00A91538">
        <w:t xml:space="preserve">A </w:t>
      </w:r>
    </w:p>
    <w:p w14:paraId="4F1DC5DE" w14:textId="4A7056CA" w:rsidR="00B42FDE" w:rsidRDefault="00B42FDE" w:rsidP="00A91538">
      <w:pPr>
        <w:pStyle w:val="Standard"/>
        <w:ind w:left="2124"/>
        <w:jc w:val="left"/>
        <w:rPr>
          <w:lang w:val="en-US"/>
        </w:rPr>
      </w:pPr>
      <w:r w:rsidRPr="00A91538">
        <w:rPr>
          <w:lang w:val="en-US"/>
        </w:rPr>
        <w:t>I</w:t>
      </w:r>
      <w:r w:rsidRPr="00A91538">
        <w:rPr>
          <w:vertAlign w:val="subscript"/>
          <w:lang w:val="en-US"/>
        </w:rPr>
        <w:t xml:space="preserve"> max</w:t>
      </w:r>
      <w:r w:rsidRPr="00A91538">
        <w:rPr>
          <w:lang w:val="en-US"/>
        </w:rPr>
        <w:t xml:space="preserve"> = </w:t>
      </w:r>
      <w:proofErr w:type="spellStart"/>
      <w:r w:rsidRPr="00A91538">
        <w:rPr>
          <w:lang w:val="en-US"/>
        </w:rPr>
        <w:t>U</w:t>
      </w:r>
      <w:r w:rsidRPr="00A91538">
        <w:rPr>
          <w:vertAlign w:val="subscript"/>
          <w:lang w:val="en-US"/>
        </w:rPr>
        <w:t>sh</w:t>
      </w:r>
      <w:proofErr w:type="spellEnd"/>
      <w:r w:rsidRPr="00A91538">
        <w:rPr>
          <w:vertAlign w:val="subscript"/>
          <w:lang w:val="en-US"/>
        </w:rPr>
        <w:t xml:space="preserve"> max</w:t>
      </w:r>
      <w:r w:rsidRPr="00A91538">
        <w:rPr>
          <w:lang w:val="en-US"/>
        </w:rPr>
        <w:t xml:space="preserve"> / </w:t>
      </w:r>
      <w:proofErr w:type="spellStart"/>
      <w:r w:rsidRPr="00A91538">
        <w:rPr>
          <w:lang w:val="en-US"/>
        </w:rPr>
        <w:t>R</w:t>
      </w:r>
      <w:r w:rsidRPr="00A91538">
        <w:rPr>
          <w:vertAlign w:val="subscript"/>
          <w:lang w:val="en-US"/>
        </w:rPr>
        <w:t>sh</w:t>
      </w:r>
      <w:proofErr w:type="spellEnd"/>
      <w:r w:rsidRPr="00A91538">
        <w:rPr>
          <w:lang w:val="en-US"/>
        </w:rPr>
        <w:t xml:space="preserve"> = 0,32</w:t>
      </w:r>
      <w:r w:rsidR="00D02C07">
        <w:rPr>
          <w:lang w:val="en-US"/>
        </w:rPr>
        <w:t xml:space="preserve"> </w:t>
      </w:r>
      <w:r w:rsidRPr="00A91538">
        <w:rPr>
          <w:lang w:val="en-US"/>
        </w:rPr>
        <w:t>/</w:t>
      </w:r>
      <w:r w:rsidR="00D02C07">
        <w:rPr>
          <w:lang w:val="en-US"/>
        </w:rPr>
        <w:t xml:space="preserve"> 0,1 = 3,2</w:t>
      </w:r>
      <w:r w:rsidR="004638EF">
        <w:rPr>
          <w:lang w:val="en-US"/>
        </w:rPr>
        <w:t xml:space="preserve"> </w:t>
      </w:r>
      <w:r w:rsidR="00D02C07">
        <w:rPr>
          <w:lang w:val="en-US"/>
        </w:rPr>
        <w:t>A</w:t>
      </w:r>
    </w:p>
    <w:p w14:paraId="3D71D02B" w14:textId="77777777" w:rsidR="00A91538" w:rsidRPr="00A91538" w:rsidRDefault="00A91538" w:rsidP="00A91538">
      <w:pPr>
        <w:pStyle w:val="Standard"/>
        <w:ind w:left="2124"/>
        <w:jc w:val="left"/>
        <w:rPr>
          <w:lang w:val="en-US"/>
        </w:rPr>
      </w:pPr>
    </w:p>
    <w:p w14:paraId="7F9317A0" w14:textId="52BE659D" w:rsidR="00A91538" w:rsidRDefault="00A91538" w:rsidP="00A91538">
      <w:pPr>
        <w:pStyle w:val="Standard"/>
        <w:numPr>
          <w:ilvl w:val="0"/>
          <w:numId w:val="11"/>
        </w:numPr>
        <w:jc w:val="left"/>
      </w:pPr>
      <w:r>
        <w:t>La précision de mesure de l’intensité est donc de 0,8</w:t>
      </w:r>
      <w:r w:rsidR="004638EF">
        <w:t xml:space="preserve"> </w:t>
      </w:r>
      <w:r>
        <w:t xml:space="preserve">mA </w:t>
      </w:r>
    </w:p>
    <w:p w14:paraId="27A395D5" w14:textId="6D4D16E4" w:rsidR="00A91538" w:rsidRPr="00D02C07" w:rsidRDefault="00A91538" w:rsidP="00A91538">
      <w:pPr>
        <w:pStyle w:val="Standard"/>
        <w:ind w:left="2124"/>
        <w:jc w:val="left"/>
      </w:pPr>
      <w:proofErr w:type="gramStart"/>
      <w:r>
        <w:t>q</w:t>
      </w:r>
      <w:proofErr w:type="gramEnd"/>
      <w:r>
        <w:t xml:space="preserve"> = </w:t>
      </w:r>
      <w:proofErr w:type="spellStart"/>
      <w:r w:rsidR="00D02C07">
        <w:t>U</w:t>
      </w:r>
      <w:r w:rsidR="00D02C07" w:rsidRPr="00D02C07">
        <w:rPr>
          <w:vertAlign w:val="subscript"/>
        </w:rPr>
        <w:t>pe</w:t>
      </w:r>
      <w:proofErr w:type="spellEnd"/>
      <w:r w:rsidR="00D02C07">
        <w:t xml:space="preserve"> / (2</w:t>
      </w:r>
      <w:r w:rsidR="00D02C07" w:rsidRPr="00D02C07">
        <w:rPr>
          <w:vertAlign w:val="superscript"/>
        </w:rPr>
        <w:t>Nb</w:t>
      </w:r>
      <w:r w:rsidR="00D02C07">
        <w:t xml:space="preserve"> – 1) = </w:t>
      </w:r>
      <w:r w:rsidR="007F56BD">
        <w:t>3,2</w:t>
      </w:r>
      <w:r w:rsidR="00D02C07">
        <w:t xml:space="preserve"> / (2</w:t>
      </w:r>
      <w:r w:rsidR="00D02C07" w:rsidRPr="00D02C07">
        <w:rPr>
          <w:vertAlign w:val="superscript"/>
        </w:rPr>
        <w:t>12</w:t>
      </w:r>
      <w:r w:rsidR="00D02C07">
        <w:t xml:space="preserve"> -1) = </w:t>
      </w:r>
      <w:r w:rsidR="007F56BD">
        <w:t>0,78</w:t>
      </w:r>
      <w:r w:rsidR="004638EF">
        <w:t xml:space="preserve"> </w:t>
      </w:r>
      <w:r w:rsidR="007F56BD">
        <w:t>mA/LSB</w:t>
      </w:r>
    </w:p>
    <w:p w14:paraId="6EC23718" w14:textId="14621713" w:rsidR="00F051D1" w:rsidRPr="00B42FDE" w:rsidRDefault="00F051D1" w:rsidP="00244908">
      <w:pPr>
        <w:pStyle w:val="Standard"/>
        <w:jc w:val="left"/>
        <w:rPr>
          <w:lang w:val="en-US"/>
        </w:rPr>
      </w:pPr>
    </w:p>
    <w:p w14:paraId="12A24A89" w14:textId="77777777" w:rsidR="008807B4" w:rsidRDefault="008807B4" w:rsidP="00244908">
      <w:pPr>
        <w:pStyle w:val="Standard"/>
        <w:jc w:val="left"/>
      </w:pPr>
    </w:p>
    <w:p w14:paraId="2D09CB53" w14:textId="77777777" w:rsidR="009465A3" w:rsidRDefault="009465A3" w:rsidP="00244908">
      <w:pPr>
        <w:pStyle w:val="Standard"/>
        <w:jc w:val="left"/>
      </w:pPr>
    </w:p>
    <w:p w14:paraId="772039ED" w14:textId="6FE899D7" w:rsidR="00EE1595" w:rsidRDefault="00C415F2" w:rsidP="000F6854">
      <w:pPr>
        <w:pStyle w:val="Question"/>
      </w:pPr>
      <w:r>
        <w:t>Consultez les différentes valeurs de gain (PGA</w:t>
      </w:r>
      <w:r w:rsidR="00CE43FA">
        <w:t>,</w:t>
      </w:r>
      <w:r>
        <w:t>) page 3 du datasheet de INA219B</w:t>
      </w:r>
      <w:r w:rsidR="00CE43FA">
        <w:t>,</w:t>
      </w:r>
      <w:r>
        <w:t xml:space="preserve"> et c</w:t>
      </w:r>
      <w:r w:rsidR="000F6854">
        <w:t>omplétez le tableau ci-dessous faisant la synthèse des différentes configuration</w:t>
      </w:r>
      <w:r>
        <w:t>s</w:t>
      </w:r>
      <w:r w:rsidR="000F6854">
        <w:t xml:space="preserve"> possible</w:t>
      </w:r>
      <w:r>
        <w:t>.</w:t>
      </w:r>
      <w:r w:rsidR="00BF0AD3">
        <w:t xml:space="preserve"> (</w:t>
      </w:r>
      <w:r w:rsidR="005A4E3F">
        <w:t>1</w:t>
      </w:r>
      <w:r w:rsidR="00283640">
        <w:t xml:space="preserve"> </w:t>
      </w:r>
      <w:r w:rsidR="005A4E3F">
        <w:t>pt)</w:t>
      </w:r>
    </w:p>
    <w:p w14:paraId="4FFAA412" w14:textId="77777777" w:rsidR="0011046C" w:rsidRPr="0011046C" w:rsidRDefault="0011046C" w:rsidP="0011046C">
      <w:pPr>
        <w:pStyle w:val="Rponses"/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238"/>
        <w:gridCol w:w="2025"/>
        <w:gridCol w:w="1522"/>
        <w:gridCol w:w="3297"/>
      </w:tblGrid>
      <w:tr w:rsidR="002C0377" w14:paraId="505BC20E" w14:textId="77777777" w:rsidTr="003B3F16">
        <w:tc>
          <w:tcPr>
            <w:tcW w:w="1238" w:type="dxa"/>
          </w:tcPr>
          <w:p w14:paraId="73CB17DE" w14:textId="10E1F6EA" w:rsidR="002C0377" w:rsidRDefault="002C0377" w:rsidP="00244908">
            <w:pPr>
              <w:pStyle w:val="Standard"/>
              <w:jc w:val="left"/>
            </w:pPr>
            <w:r>
              <w:t>Gain (PGA)</w:t>
            </w:r>
          </w:p>
        </w:tc>
        <w:tc>
          <w:tcPr>
            <w:tcW w:w="2025" w:type="dxa"/>
          </w:tcPr>
          <w:p w14:paraId="515F8D1E" w14:textId="3C50175C" w:rsidR="002C0377" w:rsidRDefault="002C0377" w:rsidP="00244908">
            <w:pPr>
              <w:pStyle w:val="Standard"/>
              <w:jc w:val="left"/>
            </w:pPr>
            <w:r>
              <w:t xml:space="preserve">Echelle pleine de </w:t>
            </w:r>
            <w:proofErr w:type="spellStart"/>
            <w:r>
              <w:t>U</w:t>
            </w:r>
            <w:r w:rsidRPr="006B2929">
              <w:t>sh</w:t>
            </w:r>
            <w:proofErr w:type="spellEnd"/>
            <w:r>
              <w:t xml:space="preserve"> en mV</w:t>
            </w:r>
          </w:p>
        </w:tc>
        <w:tc>
          <w:tcPr>
            <w:tcW w:w="1522" w:type="dxa"/>
          </w:tcPr>
          <w:p w14:paraId="59B5A046" w14:textId="6BDD2A6B" w:rsidR="002C0377" w:rsidRPr="003B3F16" w:rsidRDefault="002C0377" w:rsidP="00244908">
            <w:pPr>
              <w:pStyle w:val="Standard"/>
              <w:jc w:val="left"/>
            </w:pPr>
            <w:r w:rsidRPr="003B3F16">
              <w:t>I</w:t>
            </w:r>
            <w:r w:rsidRPr="003B3F16">
              <w:rPr>
                <w:vertAlign w:val="subscript"/>
              </w:rPr>
              <w:t xml:space="preserve"> max </w:t>
            </w:r>
            <w:r w:rsidR="003B3F16" w:rsidRPr="003B3F16">
              <w:t>me</w:t>
            </w:r>
            <w:r w:rsidRPr="003B3F16">
              <w:t>surable en A</w:t>
            </w:r>
          </w:p>
        </w:tc>
        <w:tc>
          <w:tcPr>
            <w:tcW w:w="3297" w:type="dxa"/>
          </w:tcPr>
          <w:p w14:paraId="27D2783F" w14:textId="3BC05E1F" w:rsidR="002C0377" w:rsidRDefault="002C0377" w:rsidP="00244908">
            <w:pPr>
              <w:pStyle w:val="Standard"/>
              <w:jc w:val="left"/>
            </w:pPr>
            <w:r>
              <w:t>Précision de mesure de l’intensité en mA/LSB</w:t>
            </w:r>
          </w:p>
        </w:tc>
      </w:tr>
      <w:tr w:rsidR="002C0377" w14:paraId="3175E9E2" w14:textId="77777777" w:rsidTr="003B3F16">
        <w:tc>
          <w:tcPr>
            <w:tcW w:w="1238" w:type="dxa"/>
          </w:tcPr>
          <w:p w14:paraId="6B3083A0" w14:textId="5DE79A9C" w:rsidR="002C0377" w:rsidRDefault="002C0377" w:rsidP="002C0377">
            <w:pPr>
              <w:pStyle w:val="Rponses"/>
              <w:jc w:val="center"/>
            </w:pPr>
            <w:r>
              <w:t>PGA8</w:t>
            </w:r>
          </w:p>
        </w:tc>
        <w:tc>
          <w:tcPr>
            <w:tcW w:w="2025" w:type="dxa"/>
          </w:tcPr>
          <w:p w14:paraId="3F368A96" w14:textId="19233A3A" w:rsidR="002C0377" w:rsidRDefault="002C0377" w:rsidP="002C0377">
            <w:pPr>
              <w:pStyle w:val="Rponses"/>
              <w:jc w:val="center"/>
            </w:pPr>
            <w:r>
              <w:t>0 - 320</w:t>
            </w:r>
          </w:p>
        </w:tc>
        <w:tc>
          <w:tcPr>
            <w:tcW w:w="1522" w:type="dxa"/>
          </w:tcPr>
          <w:p w14:paraId="2A6F60E7" w14:textId="777D7798" w:rsidR="002C0377" w:rsidRDefault="002C0377" w:rsidP="002C0377">
            <w:pPr>
              <w:pStyle w:val="Rponses"/>
              <w:jc w:val="center"/>
            </w:pPr>
            <w:r>
              <w:t>3,2</w:t>
            </w:r>
          </w:p>
        </w:tc>
        <w:tc>
          <w:tcPr>
            <w:tcW w:w="3297" w:type="dxa"/>
          </w:tcPr>
          <w:p w14:paraId="0DE5518B" w14:textId="2361E8B9" w:rsidR="002C0377" w:rsidRDefault="002C0377" w:rsidP="002C0377">
            <w:pPr>
              <w:pStyle w:val="Rponses"/>
              <w:jc w:val="center"/>
            </w:pPr>
            <w:r>
              <w:t>0,8</w:t>
            </w:r>
          </w:p>
        </w:tc>
      </w:tr>
      <w:tr w:rsidR="002C0377" w14:paraId="2695ED5F" w14:textId="77777777" w:rsidTr="003B3F16">
        <w:tc>
          <w:tcPr>
            <w:tcW w:w="1238" w:type="dxa"/>
          </w:tcPr>
          <w:p w14:paraId="139A5946" w14:textId="77777777" w:rsidR="002C0377" w:rsidRDefault="002C0377" w:rsidP="002C0377">
            <w:pPr>
              <w:pStyle w:val="Rponses"/>
              <w:jc w:val="center"/>
            </w:pPr>
          </w:p>
        </w:tc>
        <w:tc>
          <w:tcPr>
            <w:tcW w:w="2025" w:type="dxa"/>
          </w:tcPr>
          <w:p w14:paraId="235F8190" w14:textId="77777777" w:rsidR="002C0377" w:rsidRDefault="002C0377" w:rsidP="002C0377">
            <w:pPr>
              <w:pStyle w:val="Rponses"/>
              <w:jc w:val="center"/>
            </w:pPr>
          </w:p>
        </w:tc>
        <w:tc>
          <w:tcPr>
            <w:tcW w:w="1522" w:type="dxa"/>
          </w:tcPr>
          <w:p w14:paraId="21FA2E75" w14:textId="77777777" w:rsidR="002C0377" w:rsidRDefault="002C0377" w:rsidP="002C0377">
            <w:pPr>
              <w:pStyle w:val="Rponses"/>
              <w:jc w:val="center"/>
            </w:pPr>
          </w:p>
        </w:tc>
        <w:tc>
          <w:tcPr>
            <w:tcW w:w="3297" w:type="dxa"/>
          </w:tcPr>
          <w:p w14:paraId="15D4FA60" w14:textId="77777777" w:rsidR="002C0377" w:rsidRDefault="002C0377" w:rsidP="002C0377">
            <w:pPr>
              <w:pStyle w:val="Rponses"/>
              <w:jc w:val="center"/>
            </w:pPr>
          </w:p>
        </w:tc>
      </w:tr>
      <w:tr w:rsidR="002C0377" w14:paraId="66B5AB0E" w14:textId="77777777" w:rsidTr="003B3F16">
        <w:tc>
          <w:tcPr>
            <w:tcW w:w="1238" w:type="dxa"/>
          </w:tcPr>
          <w:p w14:paraId="60C02DB3" w14:textId="77777777" w:rsidR="002C0377" w:rsidRDefault="002C0377" w:rsidP="002C0377">
            <w:pPr>
              <w:pStyle w:val="Rponses"/>
              <w:jc w:val="center"/>
            </w:pPr>
          </w:p>
        </w:tc>
        <w:tc>
          <w:tcPr>
            <w:tcW w:w="2025" w:type="dxa"/>
          </w:tcPr>
          <w:p w14:paraId="47A62436" w14:textId="77777777" w:rsidR="002C0377" w:rsidRDefault="002C0377" w:rsidP="002C0377">
            <w:pPr>
              <w:pStyle w:val="Rponses"/>
              <w:jc w:val="center"/>
            </w:pPr>
          </w:p>
        </w:tc>
        <w:tc>
          <w:tcPr>
            <w:tcW w:w="1522" w:type="dxa"/>
          </w:tcPr>
          <w:p w14:paraId="4BC812F1" w14:textId="77777777" w:rsidR="002C0377" w:rsidRDefault="002C0377" w:rsidP="002C0377">
            <w:pPr>
              <w:pStyle w:val="Rponses"/>
              <w:jc w:val="center"/>
            </w:pPr>
          </w:p>
        </w:tc>
        <w:tc>
          <w:tcPr>
            <w:tcW w:w="3297" w:type="dxa"/>
          </w:tcPr>
          <w:p w14:paraId="558B93E5" w14:textId="77777777" w:rsidR="002C0377" w:rsidRDefault="002C0377" w:rsidP="002C0377">
            <w:pPr>
              <w:pStyle w:val="Rponses"/>
              <w:jc w:val="center"/>
            </w:pPr>
          </w:p>
        </w:tc>
      </w:tr>
      <w:tr w:rsidR="002C0377" w14:paraId="098D682B" w14:textId="77777777" w:rsidTr="003B3F16">
        <w:tc>
          <w:tcPr>
            <w:tcW w:w="1238" w:type="dxa"/>
          </w:tcPr>
          <w:p w14:paraId="62702362" w14:textId="77777777" w:rsidR="002C0377" w:rsidRDefault="002C0377" w:rsidP="002C0377">
            <w:pPr>
              <w:pStyle w:val="Rponses"/>
              <w:jc w:val="center"/>
            </w:pPr>
          </w:p>
        </w:tc>
        <w:tc>
          <w:tcPr>
            <w:tcW w:w="2025" w:type="dxa"/>
          </w:tcPr>
          <w:p w14:paraId="030A44A4" w14:textId="77777777" w:rsidR="002C0377" w:rsidRDefault="002C0377" w:rsidP="002C0377">
            <w:pPr>
              <w:pStyle w:val="Rponses"/>
              <w:jc w:val="center"/>
            </w:pPr>
          </w:p>
        </w:tc>
        <w:tc>
          <w:tcPr>
            <w:tcW w:w="1522" w:type="dxa"/>
          </w:tcPr>
          <w:p w14:paraId="3BF7F97B" w14:textId="77777777" w:rsidR="002C0377" w:rsidRDefault="002C0377" w:rsidP="002C0377">
            <w:pPr>
              <w:pStyle w:val="Rponses"/>
              <w:jc w:val="center"/>
            </w:pPr>
          </w:p>
        </w:tc>
        <w:tc>
          <w:tcPr>
            <w:tcW w:w="3297" w:type="dxa"/>
          </w:tcPr>
          <w:p w14:paraId="332ABC7A" w14:textId="77777777" w:rsidR="002C0377" w:rsidRDefault="002C0377" w:rsidP="002C0377">
            <w:pPr>
              <w:pStyle w:val="Rponses"/>
              <w:jc w:val="center"/>
            </w:pPr>
          </w:p>
        </w:tc>
      </w:tr>
    </w:tbl>
    <w:p w14:paraId="2A5B266B" w14:textId="77777777" w:rsidR="00EE1595" w:rsidRDefault="00EE1595" w:rsidP="00244908">
      <w:pPr>
        <w:pStyle w:val="Standard"/>
        <w:jc w:val="left"/>
      </w:pPr>
    </w:p>
    <w:p w14:paraId="05DDB150" w14:textId="7BF48D95" w:rsidR="00EE1595" w:rsidRDefault="007C106F" w:rsidP="007C106F">
      <w:pPr>
        <w:pStyle w:val="Question"/>
      </w:pPr>
      <w:r>
        <w:t>Quel</w:t>
      </w:r>
      <w:r w:rsidR="003B3F16">
        <w:t xml:space="preserve"> est l’</w:t>
      </w:r>
      <w:r>
        <w:t>intérêt de pouvoir ajuster le gain ?</w:t>
      </w:r>
      <w:r w:rsidR="005A4E3F">
        <w:t xml:space="preserve"> (2</w:t>
      </w:r>
      <w:r w:rsidR="00283640">
        <w:t xml:space="preserve"> </w:t>
      </w:r>
      <w:r w:rsidR="005A4E3F">
        <w:t>pts)</w:t>
      </w:r>
    </w:p>
    <w:p w14:paraId="24E806C2" w14:textId="7B152F25" w:rsidR="00EE1595" w:rsidRDefault="00EE1595" w:rsidP="00244908">
      <w:pPr>
        <w:pStyle w:val="Standard"/>
        <w:jc w:val="left"/>
      </w:pPr>
    </w:p>
    <w:p w14:paraId="6DF460C6" w14:textId="77777777" w:rsidR="00EE1595" w:rsidRDefault="00EE1595" w:rsidP="00244908">
      <w:pPr>
        <w:pStyle w:val="Standard"/>
        <w:jc w:val="left"/>
      </w:pPr>
    </w:p>
    <w:p w14:paraId="2F3B01B6" w14:textId="77777777" w:rsidR="006C72D0" w:rsidRDefault="006C72D0" w:rsidP="00244908">
      <w:pPr>
        <w:pStyle w:val="Standard"/>
        <w:jc w:val="left"/>
      </w:pPr>
    </w:p>
    <w:p w14:paraId="6CF5C463" w14:textId="77777777" w:rsidR="006309C1" w:rsidRDefault="006309C1" w:rsidP="00244908">
      <w:pPr>
        <w:pStyle w:val="Standard"/>
        <w:jc w:val="left"/>
      </w:pPr>
    </w:p>
    <w:p w14:paraId="5331883C" w14:textId="77777777" w:rsidR="00EE1595" w:rsidRDefault="00EE1595" w:rsidP="00244908">
      <w:pPr>
        <w:pStyle w:val="Standard"/>
        <w:jc w:val="left"/>
      </w:pPr>
    </w:p>
    <w:p w14:paraId="2B7D1C44" w14:textId="76B9B944" w:rsidR="007F542A" w:rsidRDefault="00953A1F" w:rsidP="00E07AF2">
      <w:pPr>
        <w:pStyle w:val="Niv1"/>
      </w:pPr>
      <w:r>
        <w:t xml:space="preserve">Mise en </w:t>
      </w:r>
      <w:r w:rsidR="002B7EAA">
        <w:t>œuvre</w:t>
      </w:r>
    </w:p>
    <w:p w14:paraId="79B234BE" w14:textId="36ACE4F4" w:rsidR="00B43822" w:rsidRDefault="00B43822" w:rsidP="00244908">
      <w:pPr>
        <w:pStyle w:val="Standard"/>
        <w:jc w:val="left"/>
      </w:pPr>
    </w:p>
    <w:p w14:paraId="449E4746" w14:textId="1986C556" w:rsidR="002C570A" w:rsidRDefault="00E07AF2" w:rsidP="00244908">
      <w:pPr>
        <w:pStyle w:val="Standard"/>
        <w:jc w:val="left"/>
      </w:pPr>
      <w:r>
        <w:t>L’étude a pour but</w:t>
      </w:r>
      <w:r w:rsidR="002C570A">
        <w:t xml:space="preserve"> de faire découvrir : </w:t>
      </w:r>
    </w:p>
    <w:p w14:paraId="072111CA" w14:textId="69BECE9E" w:rsidR="002C570A" w:rsidRDefault="002C570A" w:rsidP="002C570A">
      <w:pPr>
        <w:pStyle w:val="Standard"/>
        <w:numPr>
          <w:ilvl w:val="0"/>
          <w:numId w:val="4"/>
        </w:numPr>
        <w:jc w:val="left"/>
      </w:pPr>
      <w:r>
        <w:t>L</w:t>
      </w:r>
      <w:r w:rsidR="009465A3">
        <w:t>a mise en œuvre d</w:t>
      </w:r>
      <w:r>
        <w:t>e</w:t>
      </w:r>
      <w:r w:rsidR="009465A3">
        <w:t xml:space="preserve"> ce type de capteur</w:t>
      </w:r>
      <w:r w:rsidR="00BD7044">
        <w:t>,</w:t>
      </w:r>
    </w:p>
    <w:p w14:paraId="78FBDABE" w14:textId="067F7734" w:rsidR="002B7EAA" w:rsidRDefault="002B7EAA" w:rsidP="002C570A">
      <w:pPr>
        <w:pStyle w:val="Standard"/>
        <w:numPr>
          <w:ilvl w:val="0"/>
          <w:numId w:val="4"/>
        </w:numPr>
        <w:jc w:val="left"/>
      </w:pPr>
      <w:r>
        <w:t>Le décodage d’une trame i2c</w:t>
      </w:r>
    </w:p>
    <w:p w14:paraId="63AB334C" w14:textId="3CD7D2F8" w:rsidR="009465A3" w:rsidRDefault="002C570A" w:rsidP="003F3C4F">
      <w:pPr>
        <w:pStyle w:val="Standard"/>
        <w:numPr>
          <w:ilvl w:val="0"/>
          <w:numId w:val="4"/>
        </w:numPr>
        <w:jc w:val="left"/>
      </w:pPr>
      <w:r>
        <w:t xml:space="preserve">Le traitement des données </w:t>
      </w:r>
      <w:r w:rsidR="002B7EAA">
        <w:t xml:space="preserve">transmises par bus i2c et les relations entre programme </w:t>
      </w:r>
      <w:proofErr w:type="spellStart"/>
      <w:r w:rsidR="002B7EAA">
        <w:t>ino</w:t>
      </w:r>
      <w:proofErr w:type="spellEnd"/>
      <w:r w:rsidR="002B7EAA">
        <w:t xml:space="preserve"> et les bibliothèques</w:t>
      </w:r>
      <w:r w:rsidR="00FF4011">
        <w:t xml:space="preserve"> rattachées</w:t>
      </w:r>
      <w:r w:rsidR="003F3C4F">
        <w:t>.</w:t>
      </w:r>
    </w:p>
    <w:p w14:paraId="7A0BAADA" w14:textId="77777777" w:rsidR="003F3C4F" w:rsidRDefault="003F3C4F" w:rsidP="003F3C4F">
      <w:pPr>
        <w:pStyle w:val="Standard"/>
        <w:ind w:left="720"/>
        <w:jc w:val="left"/>
      </w:pPr>
    </w:p>
    <w:p w14:paraId="4CC1D6C2" w14:textId="222A7DB3" w:rsidR="003C3A0C" w:rsidRDefault="003C3A0C" w:rsidP="00FF2ED5">
      <w:pPr>
        <w:pStyle w:val="Standard"/>
        <w:jc w:val="left"/>
      </w:pPr>
    </w:p>
    <w:p w14:paraId="4358B6C1" w14:textId="2832F32E" w:rsidR="003C3A0C" w:rsidRPr="006309C1" w:rsidRDefault="006309C1" w:rsidP="006309C1">
      <w:pPr>
        <w:pStyle w:val="Niv3"/>
        <w:numPr>
          <w:ilvl w:val="0"/>
          <w:numId w:val="0"/>
        </w:numPr>
        <w:rPr>
          <w:b/>
          <w:sz w:val="20"/>
          <w:szCs w:val="20"/>
        </w:rPr>
      </w:pPr>
      <w:r w:rsidRPr="006309C1">
        <w:rPr>
          <w:b/>
          <w:sz w:val="20"/>
          <w:szCs w:val="20"/>
        </w:rPr>
        <w:t>Câblage</w:t>
      </w:r>
    </w:p>
    <w:p w14:paraId="3D67E1A1" w14:textId="0D91752A" w:rsidR="003C3A0C" w:rsidRDefault="003C3A0C" w:rsidP="00FF2ED5">
      <w:pPr>
        <w:pStyle w:val="Standard"/>
        <w:jc w:val="left"/>
      </w:pPr>
    </w:p>
    <w:p w14:paraId="5547BD52" w14:textId="534A12E1" w:rsidR="003C3A0C" w:rsidRDefault="00534EFE" w:rsidP="00FF2ED5">
      <w:pPr>
        <w:pStyle w:val="Standard"/>
        <w:jc w:val="left"/>
      </w:pPr>
      <w:r>
        <w:rPr>
          <w:noProof/>
          <w:lang w:eastAsia="fr-FR" w:bidi="ar-SA"/>
        </w:rPr>
        <mc:AlternateContent>
          <mc:Choice Requires="wpg">
            <w:drawing>
              <wp:anchor distT="0" distB="0" distL="114300" distR="114300" simplePos="0" relativeHeight="251811840" behindDoc="0" locked="0" layoutInCell="1" allowOverlap="1" wp14:anchorId="5BC31CB3" wp14:editId="5815A728">
                <wp:simplePos x="0" y="0"/>
                <wp:positionH relativeFrom="column">
                  <wp:posOffset>-59055</wp:posOffset>
                </wp:positionH>
                <wp:positionV relativeFrom="paragraph">
                  <wp:posOffset>27305</wp:posOffset>
                </wp:positionV>
                <wp:extent cx="4139223" cy="1805940"/>
                <wp:effectExtent l="0" t="0" r="0" b="0"/>
                <wp:wrapThrough wrapText="bothSides">
                  <wp:wrapPolygon edited="0">
                    <wp:start x="0" y="0"/>
                    <wp:lineTo x="0" y="21266"/>
                    <wp:lineTo x="14316" y="21266"/>
                    <wp:lineTo x="14316" y="9722"/>
                    <wp:lineTo x="20944" y="8506"/>
                    <wp:lineTo x="21342" y="4861"/>
                    <wp:lineTo x="19221" y="4861"/>
                    <wp:lineTo x="19353" y="3342"/>
                    <wp:lineTo x="16569" y="608"/>
                    <wp:lineTo x="14316" y="0"/>
                    <wp:lineTo x="0" y="0"/>
                  </wp:wrapPolygon>
                </wp:wrapThrough>
                <wp:docPr id="126" name="Grouper 1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39223" cy="1805940"/>
                          <a:chOff x="0" y="0"/>
                          <a:chExt cx="4139223" cy="1805940"/>
                        </a:xfrm>
                      </wpg:grpSpPr>
                      <pic:pic xmlns:pic="http://schemas.openxmlformats.org/drawingml/2006/picture">
                        <pic:nvPicPr>
                          <pic:cNvPr id="83" name="Image 83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6370" cy="180594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25" name="Grouper 125"/>
                        <wpg:cNvGrpSpPr/>
                        <wpg:grpSpPr>
                          <a:xfrm>
                            <a:off x="2336800" y="40640"/>
                            <a:ext cx="1802423" cy="829196"/>
                            <a:chOff x="0" y="0"/>
                            <a:chExt cx="1802423" cy="829196"/>
                          </a:xfrm>
                        </wpg:grpSpPr>
                        <wps:wsp>
                          <wps:cNvPr id="123" name="Connecteur droit avec flèche 123"/>
                          <wps:cNvCnPr/>
                          <wps:spPr>
                            <a:xfrm flipH="1">
                              <a:off x="264160" y="281940"/>
                              <a:ext cx="133815" cy="2788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00B05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122" name="Grouper 122"/>
                          <wpg:cNvGrpSpPr/>
                          <wpg:grpSpPr>
                            <a:xfrm>
                              <a:off x="0" y="0"/>
                              <a:ext cx="1802423" cy="829196"/>
                              <a:chOff x="0" y="0"/>
                              <a:chExt cx="1802423" cy="829196"/>
                            </a:xfrm>
                          </wpg:grpSpPr>
                          <wpg:grpSp>
                            <wpg:cNvPr id="92" name="Grouper 92"/>
                            <wpg:cNvGrpSpPr/>
                            <wpg:grpSpPr>
                              <a:xfrm>
                                <a:off x="0" y="224041"/>
                                <a:ext cx="1144943" cy="605155"/>
                                <a:chOff x="0" y="0"/>
                                <a:chExt cx="1144943" cy="605155"/>
                              </a:xfrm>
                            </wpg:grpSpPr>
                            <wpg:grpSp>
                              <wpg:cNvPr id="87" name="Grouper 87"/>
                              <wpg:cNvGrpSpPr/>
                              <wpg:grpSpPr>
                                <a:xfrm>
                                  <a:off x="77711" y="0"/>
                                  <a:ext cx="1062355" cy="605155"/>
                                  <a:chOff x="0" y="0"/>
                                  <a:chExt cx="1062355" cy="608097"/>
                                </a:xfrm>
                              </wpg:grpSpPr>
                              <wps:wsp>
                                <wps:cNvPr id="85" name="Connecteur droit 85"/>
                                <wps:cNvCnPr/>
                                <wps:spPr>
                                  <a:xfrm flipH="1" flipV="1">
                                    <a:off x="5255" y="65687"/>
                                    <a:ext cx="0" cy="542410"/>
                                  </a:xfrm>
                                  <a:prstGeom prst="line">
                                    <a:avLst/>
                                  </a:prstGeom>
                                  <a:ln w="952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6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/>
                              </wps:wsp>
                              <wps:wsp>
                                <wps:cNvPr id="86" name="Connecteur droit 86"/>
                                <wps:cNvCnPr/>
                                <wps:spPr>
                                  <a:xfrm>
                                    <a:off x="0" y="60435"/>
                                    <a:ext cx="1062355" cy="0"/>
                                  </a:xfrm>
                                  <a:prstGeom prst="line">
                                    <a:avLst/>
                                  </a:prstGeom>
                                  <a:ln w="952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6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/>
                              </wps:wsp>
                              <wps:wsp>
                                <wps:cNvPr id="84" name="Rectangle 84"/>
                                <wps:cNvSpPr/>
                                <wps:spPr>
                                  <a:xfrm>
                                    <a:off x="391511" y="0"/>
                                    <a:ext cx="404495" cy="12827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6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91" name="Grouper 91"/>
                              <wpg:cNvGrpSpPr/>
                              <wpg:grpSpPr>
                                <a:xfrm>
                                  <a:off x="0" y="442953"/>
                                  <a:ext cx="1144943" cy="150828"/>
                                  <a:chOff x="0" y="0"/>
                                  <a:chExt cx="1144943" cy="150828"/>
                                </a:xfrm>
                              </wpg:grpSpPr>
                              <wps:wsp>
                                <wps:cNvPr id="89" name="Connecteur droit 89"/>
                                <wps:cNvCnPr/>
                                <wps:spPr>
                                  <a:xfrm flipV="1">
                                    <a:off x="2590" y="7771"/>
                                    <a:ext cx="3038" cy="143057"/>
                                  </a:xfrm>
                                  <a:prstGeom prst="line">
                                    <a:avLst/>
                                  </a:prstGeom>
                                  <a:ln w="952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6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/>
                              </wps:wsp>
                              <wps:wsp>
                                <wps:cNvPr id="90" name="Connecteur droit 90"/>
                                <wps:cNvCnPr/>
                                <wps:spPr>
                                  <a:xfrm flipV="1">
                                    <a:off x="0" y="0"/>
                                    <a:ext cx="1144943" cy="7771"/>
                                  </a:xfrm>
                                  <a:prstGeom prst="line">
                                    <a:avLst/>
                                  </a:prstGeom>
                                  <a:ln w="952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6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s:wsp>
                            <wps:cNvPr id="116" name="Ellipse 116"/>
                            <wps:cNvSpPr/>
                            <wps:spPr>
                              <a:xfrm>
                                <a:off x="1125416" y="263118"/>
                                <a:ext cx="44450" cy="4318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" name="Zone de texte 13"/>
                            <wps:cNvSpPr txBox="1"/>
                            <wps:spPr>
                              <a:xfrm>
                                <a:off x="411611" y="0"/>
                                <a:ext cx="520700" cy="2368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B10F235" w14:textId="77777777" w:rsidR="005A4E3F" w:rsidRPr="00CC6DB9" w:rsidRDefault="005A4E3F" w:rsidP="00534EFE">
                                  <w:pPr>
                                    <w:rPr>
                                      <w:rFonts w:asciiTheme="minorHAnsi" w:hAnsiTheme="minorHAnsi"/>
                                      <w:sz w:val="18"/>
                                      <w:szCs w:val="18"/>
                                    </w:rPr>
                                  </w:pPr>
                                  <w:r w:rsidRPr="00CC6DB9">
                                    <w:rPr>
                                      <w:rFonts w:asciiTheme="minorHAnsi" w:hAnsiTheme="minorHAnsi"/>
                                      <w:sz w:val="18"/>
                                      <w:szCs w:val="18"/>
                                    </w:rPr>
                                    <w:t xml:space="preserve">R </w:t>
                                  </w:r>
                                  <w:r w:rsidRPr="00CC6DB9">
                                    <w:rPr>
                                      <w:rFonts w:asciiTheme="minorHAnsi" w:hAnsiTheme="minorHAnsi"/>
                                      <w:sz w:val="18"/>
                                      <w:szCs w:val="18"/>
                                      <w:vertAlign w:val="subscript"/>
                                    </w:rPr>
                                    <w:t>Charge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8" name="Connecteur droit avec flèche 16"/>
                            <wps:cNvCnPr/>
                            <wps:spPr>
                              <a:xfrm flipH="1" flipV="1">
                                <a:off x="1305170" y="247487"/>
                                <a:ext cx="0" cy="44196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19" name="Zone de texte 18"/>
                            <wps:cNvSpPr txBox="1"/>
                            <wps:spPr>
                              <a:xfrm>
                                <a:off x="1281723" y="349087"/>
                                <a:ext cx="520700" cy="2368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4CA18A7" w14:textId="77777777" w:rsidR="005A4E3F" w:rsidRPr="00CC6DB9" w:rsidRDefault="005A4E3F" w:rsidP="00534EFE">
                                  <w:pPr>
                                    <w:rPr>
                                      <w:rFonts w:asciiTheme="minorHAnsi" w:hAnsiTheme="minorHAnsi"/>
                                      <w:color w:val="FF0000"/>
                                      <w:sz w:val="18"/>
                                      <w:szCs w:val="18"/>
                                    </w:rPr>
                                  </w:pPr>
                                  <w:r w:rsidRPr="00CC6DB9">
                                    <w:rPr>
                                      <w:rFonts w:asciiTheme="minorHAnsi" w:hAnsiTheme="minorHAnsi"/>
                                      <w:color w:val="FF0000"/>
                                      <w:sz w:val="18"/>
                                      <w:szCs w:val="18"/>
                                    </w:rPr>
                                    <w:t xml:space="preserve">V </w:t>
                                  </w:r>
                                  <w:r w:rsidRPr="00CC6DB9">
                                    <w:rPr>
                                      <w:rFonts w:asciiTheme="minorHAnsi" w:hAnsiTheme="minorHAnsi"/>
                                      <w:color w:val="FF0000"/>
                                      <w:sz w:val="18"/>
                                      <w:szCs w:val="18"/>
                                      <w:vertAlign w:val="subscript"/>
                                    </w:rPr>
                                    <w:t>Alim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1" name="Ellipse 121"/>
                            <wps:cNvSpPr/>
                            <wps:spPr>
                              <a:xfrm>
                                <a:off x="1122811" y="643467"/>
                                <a:ext cx="44450" cy="4318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24" name="Zone de texte 13"/>
                          <wps:cNvSpPr txBox="1"/>
                          <wps:spPr>
                            <a:xfrm>
                              <a:off x="170180" y="68580"/>
                              <a:ext cx="253690" cy="21949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01FA488" w14:textId="6A1FE3C8" w:rsidR="005A4E3F" w:rsidRPr="00534EFE" w:rsidRDefault="005A4E3F" w:rsidP="00534EFE">
                                <w:pPr>
                                  <w:rPr>
                                    <w:rFonts w:asciiTheme="minorHAnsi" w:hAnsiTheme="minorHAnsi"/>
                                    <w:color w:val="00B050"/>
                                    <w:sz w:val="18"/>
                                    <w:szCs w:val="18"/>
                                  </w:rPr>
                                </w:pPr>
                                <w:r w:rsidRPr="00534EFE">
                                  <w:rPr>
                                    <w:rFonts w:asciiTheme="minorHAnsi" w:hAnsiTheme="minorHAnsi"/>
                                    <w:color w:val="00B050"/>
                                    <w:sz w:val="18"/>
                                    <w:szCs w:val="18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BC31CB3" id="Grouper 126" o:spid="_x0000_s1075" style="position:absolute;margin-left:-4.65pt;margin-top:2.15pt;width:325.9pt;height:142.2pt;z-index:251811840" coordsize="4139223,180594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">
                <v:shape id="Image 83" o:spid="_x0000_s1076" type="#_x0000_t75" style="position:absolute;width:2706370;height:180594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ZT&#10;2j/DAAAA2wAAAA8AAABkcnMvZG93bnJldi54bWxEj0GLwjAUhO8L/ofwBG9rqi6rVKOI4rIHL1ZB&#10;j8/m2Vabl9Jkbf33RljwOMzMN8xs0ZpS3Kl2hWUFg34Egji1uuBMwWG/+ZyAcB5ZY2mZFDzIwWLe&#10;+ZhhrG3DO7onPhMBwi5GBbn3VSylS3My6Pq2Ig7exdYGfZB1JnWNTYCbUg6j6FsaLDgs5FjRKqf0&#10;lvwZBe4nKWk5brZNcb7e9G59wqP9UqrXbZdTEJ5a/w7/t3+1gskIXl/CD5DzJ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RlPaP8MAAADbAAAADwAAAAAAAAAAAAAAAACcAgAA&#10;ZHJzL2Rvd25yZXYueG1sUEsFBgAAAAAEAAQA9wAAAIwDAAAAAA==&#10;">
                  <v:imagedata r:id="rId21" o:title=""/>
                  <v:path arrowok="t"/>
                </v:shape>
                <v:group id="Grouper 125" o:spid="_x0000_s1077" style="position:absolute;left:2336800;top:40640;width:1802423;height:829196" coordsize="1802423,829196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BAGZaTDAAAA3AAAAA8A&#10;AAAAAAAAAAAAAAAAqQIAAGRycy9kb3ducmV2LnhtbFBLBQYAAAAABAAEAPoAAACZAwAAAAA=&#10;">
                  <v:shape id="Connecteur droit avec flèche 123" o:spid="_x0000_s1078" type="#_x0000_t32" style="position:absolute;left:264160;top:281940;width:133815;height:2788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2CpEFsEAAADcAAAADwAAAGRycy9kb3ducmV2LnhtbERP24rCMBB9X/Afwgi+rakXXKlGEUGQ&#10;BR+s/YChmW2KzaQ0sa379ZsFwbc5nOts94OtRUetrxwrmE0TEMSF0xWXCvLb6XMNwgdkjbVjUvAk&#10;D/vd6GOLqXY9X6nLQiliCPsUFZgQmlRKXxiy6KeuIY7cj2sthgjbUuoW+xhuazlPkpW0WHFsMNjQ&#10;0VBxzx5WQWbyu6T+dpHLdX7uuK5+v76fSk3Gw2EDItAQ3uKX+6zj/PkC/p+JF8jdHwA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DYKkQWwQAAANwAAAAPAAAAAAAAAAAAAAAA&#10;AKECAABkcnMvZG93bnJldi54bWxQSwUGAAAAAAQABAD5AAAAjwMAAAAA&#10;" strokecolor="#00b050">
                    <v:stroke endarrow="block"/>
                  </v:shape>
                  <v:group id="Grouper 122" o:spid="_x0000_s1079" style="position:absolute;width:1802423;height:829196" coordsize="1802423,829196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f7/3QxAAAANwAAAAP&#10;AAAAAAAAAAAAAAAAAKkCAABkcnMvZG93bnJldi54bWxQSwUGAAAAAAQABAD6AAAAmgMAAAAA&#10;">
                    <v:group id="Grouper 92" o:spid="_x0000_s1080" style="position:absolute;top:224041;width:1144943;height:605155" coordsize="1144943,60515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fcPqsxAAAANsAAAAPAAAAZHJzL2Rvd25yZXYueG1sRI9Bi8IwFITvwv6H8Ba8&#10;aVoXZa1GEdkVDyKoC+Lt0TzbYvNSmmxb/70RBI/DzHzDzJedKUVDtSssK4iHEQji1OqCMwV/p9/B&#10;NwjnkTWWlknBnRwsFx+9OSbatnyg5ugzESDsElSQe18lUro0J4NuaCvi4F1tbdAHWWdS19gGuCnl&#10;KIom0mDBYSHHitY5pbfjv1GwabFdfcU/ze52Xd8vp/H+vItJqf5nt5qB8NT5d/jV3moF0xE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fcPqsxAAAANsAAAAP&#10;AAAAAAAAAAAAAAAAAKkCAABkcnMvZG93bnJldi54bWxQSwUGAAAAAAQABAD6AAAAmgMAAAAA&#10;">
                      <v:group id="Grouper 87" o:spid="_x0000_s1081" style="position:absolute;left:77711;width:1062355;height:605155" coordsize="1062355,60809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K3s/pxAAAANsAAAAP&#10;AAAAAAAAAAAAAAAAAKkCAABkcnMvZG93bnJldi54bWxQSwUGAAAAAAQABAD6AAAAmgMAAAAA&#10;">
                        <v:line id="Connecteur droit 85" o:spid="_x0000_s1082" style="position:absolute;flip:x y;visibility:visible;mso-wrap-style:square" from="5255,65687" to="5255,608097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z4rKU8IAAADbAAAADwAAAGRycy9kb3ducmV2LnhtbESPT4vCMBTE7wv7HcJb8LamrrhINYos&#10;1D/gZVUQb4/m2Rabl9DEWr+9EQSPw8z8hpnOO1OLlhpfWVYw6CcgiHOrKy4UHPbZ9xiED8gaa8uk&#10;4E4e5rPPjymm2t74n9pdKESEsE9RQRmCS6X0eUkGfd864uidbWMwRNkUUjd4i3BTy58k+ZUGK44L&#10;JTr6Kym/7K5Ggc+zdmkqPcxWdeKOmy26U4tK9b66xQREoC68w6/2WisYj+D5Jf4AOXs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z4rKU8IAAADbAAAADwAAAAAAAAAAAAAA&#10;AAChAgAAZHJzL2Rvd25yZXYueG1sUEsFBgAAAAAEAAQA+QAAAJADAAAAAA==&#10;" filled="t" fillcolor="white [3201]" strokecolor="black [3213]"/>
                        <v:line id="Connecteur droit 86" o:spid="_x0000_s1083" style="position:absolute;visibility:visible;mso-wrap-style:square" from="0,60435" to="1062355,6043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opAAqcUAAADbAAAADwAAAGRycy9kb3ducmV2LnhtbESP3WrCQBSE7wXfYTmCd7qxFyqpq/iD&#10;KCjYah7gkD1N0mTPhuzWRJ/eLRR6OczMN8xi1ZlK3KlxhWUFk3EEgji1uuBMQXLbj+YgnEfWWFkm&#10;BQ9ysFr2ewuMtW35k+5Xn4kAYRejgtz7OpbSpTkZdGNbEwfvyzYGfZBNJnWDbYCbSr5F0VQaLDgs&#10;5FjTNqe0vP4YBYfL8+P03CdJOTuXG7nh78uuvSk1HHTrdxCeOv8f/msftYL5FH6/hB8gly8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opAAqcUAAADbAAAADwAAAAAAAAAA&#10;AAAAAAChAgAAZHJzL2Rvd25yZXYueG1sUEsFBgAAAAAEAAQA+QAAAJMDAAAAAA==&#10;" filled="t" fillcolor="white [3201]" strokecolor="black [3213]"/>
                        <v:rect id="Rectangle 84" o:spid="_x0000_s1084" style="position:absolute;left:391511;width:404495;height:12827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l+1p4xAAA&#10;ANsAAAAPAAAAZHJzL2Rvd25yZXYueG1sRI9LiwIxEITvC/6H0MJeljXjA5VZo4ggCp58HPbYTtqZ&#10;cSedMcnq+O+NIHgsquorajJrTCWu5HxpWUG3k4AgzqwuOVdw2C+/xyB8QNZYWSYFd/Iwm7Y+Jphq&#10;e+MtXXchFxHCPkUFRQh1KqXPCjLoO7Ymjt7JOoMhSpdL7fAW4aaSvSQZSoMlx4UCa1oUlP3t/o2C&#10;L2tGbjs8H5fn1fzya8Omv65HSn22m/kPiEBNeIdf7bVWMB7A80v8AXL6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ZftaeMQAAADbAAAADwAAAAAAAAAAAAAAAACXAgAAZHJzL2Rv&#10;d25yZXYueG1sUEsFBgAAAAAEAAQA9QAAAIgDAAAAAA==&#10;" fillcolor="white [3212]" strokecolor="black [3213]"/>
                      </v:group>
                      <v:group id="Grouper 91" o:spid="_x0000_s1085" style="position:absolute;top:442953;width:1144943;height:150828" coordsize="1144943,15082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76Jk28UAAADbAAAA&#10;DwAAAAAAAAAAAAAAAACpAgAAZHJzL2Rvd25yZXYueG1sUEsFBgAAAAAEAAQA+gAAAJsDAAAAAA==&#10;">
                        <v:line id="Connecteur droit 89" o:spid="_x0000_s1086" style="position:absolute;flip:y;visibility:visible;mso-wrap-style:square" from="2590,7771" to="5628,150828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OtuVEsQAAADbAAAADwAAAGRycy9kb3ducmV2LnhtbESPQWvCQBSE74L/YXlCb7qJhxJT15Am&#10;CKU9Vf0Bz+wzCWbfxuzWpP313ULB4zAz3zDbbDKduNPgWssK4lUEgriyuuVawem4XyYgnEfW2Fkm&#10;Bd/kINvNZ1tMtR35k+4HX4sAYZeigsb7PpXSVQ0ZdCvbEwfvYgeDPsihlnrAMcBNJ9dR9CwNthwW&#10;GuypaKi6Hr6Mgm5flh8/5/wyvV8ptkXpXvHmlHpaTPkLCE+Tf4T/229aQbKBvy/hB8jdL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A625USxAAAANsAAAAPAAAAAAAAAAAA&#10;AAAAAKECAABkcnMvZG93bnJldi54bWxQSwUGAAAAAAQABAD5AAAAkgMAAAAA&#10;" filled="t" fillcolor="white [3201]" strokecolor="black [3213]"/>
                        <v:line id="Connecteur droit 90" o:spid="_x0000_s1087" style="position:absolute;flip:y;visibility:visible;mso-wrap-style:square" from="0,0" to="1144943,7771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" filled="t" fillcolor="white [3201]" strokecolor="black [3213]"/>
                      </v:group>
                    </v:group>
                    <v:oval id="Ellipse 116" o:spid="_x0000_s1088" style="position:absolute;left:1125416;top:263118;width:44450;height:4318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LO3IFwAAA&#10;ANwAAAAPAAAAZHJzL2Rvd25yZXYueG1sRE/NisIwEL4LvkMYYW+aVpYqXaOosLCnRVsfYGjGtttm&#10;Uppo69tvBMHbfHy/s9mNphV36l1tWUG8iEAQF1bXXCq45N/zNQjnkTW2lknBgxzsttPJBlNtBz7T&#10;PfOlCCHsUlRQed+lUrqiIoNuYTviwF1tb9AH2JdS9ziEcNPKZRQl0mDNoaHCjo4VFU12MwqyU1No&#10;ra/J8Bg+L7/x/q9ZHXKlPmbj/guEp9G/xS/3jw7z4wSez4QL5PYf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LO3IFwAAAANwAAAAPAAAAAAAAAAAAAAAAAJcCAABkcnMvZG93bnJl&#10;di54bWxQSwUGAAAAAAQABAD1AAAAhAMAAAAA&#10;" fillcolor="black [3213]" strokecolor="black [1600]" strokeweight="2pt"/>
                    <v:shape id="Zone de texte 13" o:spid="_x0000_s1089" type="#_x0000_t202" style="position:absolute;left:411611;width:520700;height:23685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mYBFJwQAA&#10;ANwAAAAPAAAAZHJzL2Rvd25yZXYueG1sRE9Ni8IwEL0L/ocwgrc1cVF3txplUQRPiu4q7G1oxrbY&#10;TEoTbf33RljwNo/3ObNFa0txo9oXjjUMBwoEcepMwZmG35/12ycIH5ANlo5Jw508LObdzgwT4xre&#10;0+0QMhFD2CeoIQ+hSqT0aU4W/cBVxJE7u9piiLDOpKmxieG2lO9KTaTFgmNDjhUtc0ovh6vVcNye&#10;/04jtctWdlw1rlWS7ZfUut9rv6cgArXhJf53b0ycP/yA5zPxAjl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5mARScEAAADcAAAADwAAAAAAAAAAAAAAAACXAgAAZHJzL2Rvd25y&#10;ZXYueG1sUEsFBgAAAAAEAAQA9QAAAIUDAAAAAA==&#10;" filled="f" stroked="f">
                      <v:textbox>
                        <w:txbxContent>
                          <w:p w14:paraId="1B10F235" w14:textId="77777777" w:rsidR="005A4E3F" w:rsidRPr="00CC6DB9" w:rsidRDefault="005A4E3F" w:rsidP="00534EFE">
                            <w:pPr>
                              <w:rPr>
                                <w:rFonts w:asciiTheme="minorHAnsi" w:hAnsiTheme="minorHAnsi"/>
                                <w:sz w:val="18"/>
                                <w:szCs w:val="18"/>
                              </w:rPr>
                            </w:pPr>
                            <w:r w:rsidRPr="00CC6DB9">
                              <w:rPr>
                                <w:rFonts w:asciiTheme="minorHAnsi" w:hAnsiTheme="minorHAnsi"/>
                                <w:sz w:val="18"/>
                                <w:szCs w:val="18"/>
                              </w:rPr>
                              <w:t xml:space="preserve">R </w:t>
                            </w:r>
                            <w:r w:rsidRPr="00CC6DB9">
                              <w:rPr>
                                <w:rFonts w:asciiTheme="minorHAnsi" w:hAnsiTheme="minorHAnsi"/>
                                <w:sz w:val="18"/>
                                <w:szCs w:val="18"/>
                                <w:vertAlign w:val="subscript"/>
                              </w:rPr>
                              <w:t>Charge</w:t>
                            </w:r>
                          </w:p>
                        </w:txbxContent>
                      </v:textbox>
                    </v:shape>
                    <v:shape id="Connecteur droit avec flèche 16" o:spid="_x0000_s1090" type="#_x0000_t32" style="position:absolute;left:1305170;top:247487;width:0;height:441960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k9yTe8MAAADcAAAADwAAAGRycy9kb3ducmV2LnhtbESPQW/CMAyF75P2HyJP2m2k9DBBR0AI&#10;sYnTBIXdrcY0FY1TJRl0/34+IHGz9Z7f+7xYjb5XV4qpC2xgOilAETfBdtwaOB0/32agUka22Acm&#10;A3+UYLV8flpgZcOND3Stc6skhFOFBlzOQ6V1ahx5TJMwEIt2DtFjljW22ka8SbjvdVkU79pjx9Lg&#10;cKCNo+ZS/3oD52Kb9ttN+eW6Opaj382/8Scb8/oyrj9AZRrzw3y/3lnBnwqtPCMT6OU/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JPck3vDAAAA3AAAAA8AAAAAAAAAAAAA&#10;AAAAoQIAAGRycy9kb3ducmV2LnhtbFBLBQYAAAAABAAEAPkAAACRAwAAAAA=&#10;" strokecolor="red">
                      <v:stroke endarrow="block"/>
                    </v:shape>
                    <v:shape id="Zone de texte 18" o:spid="_x0000_s1091" type="#_x0000_t202" style="position:absolute;left:1281723;top:349087;width:520700;height:23685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4syCgwAAA&#10;ANwAAAAPAAAAZHJzL2Rvd25yZXYueG1sRE9Li8IwEL4v+B/CCHtbE2VXtBpFFGFPKz7B29CMbbGZ&#10;lCba7r83guBtPr7nTOetLcWdal841tDvKRDEqTMFZxoO+/XXCIQPyAZLx6ThnzzMZ52PKSbGNbyl&#10;+y5kIoawT1BDHkKVSOnTnCz6nquII3dxtcUQYZ1JU2MTw20pB0oNpcWCY0OOFS1zSq+7m9Vw/Luc&#10;T99qk63sT9W4Vkm2Y6n1Z7ddTEAEasNb/HL/mji/P4bnM/ECOXs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4syCgwAAAANwAAAAPAAAAAAAAAAAAAAAAAJcCAABkcnMvZG93bnJl&#10;di54bWxQSwUGAAAAAAQABAD1AAAAhAMAAAAA&#10;" filled="f" stroked="f">
                      <v:textbox>
                        <w:txbxContent>
                          <w:p w14:paraId="54CA18A7" w14:textId="77777777" w:rsidR="005A4E3F" w:rsidRPr="00CC6DB9" w:rsidRDefault="005A4E3F" w:rsidP="00534EFE">
                            <w:pPr>
                              <w:rPr>
                                <w:rFonts w:asciiTheme="minorHAnsi" w:hAnsiTheme="minorHAnsi"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CC6DB9">
                              <w:rPr>
                                <w:rFonts w:asciiTheme="minorHAnsi" w:hAnsiTheme="minorHAnsi"/>
                                <w:color w:val="FF0000"/>
                                <w:sz w:val="18"/>
                                <w:szCs w:val="18"/>
                              </w:rPr>
                              <w:t xml:space="preserve">V </w:t>
                            </w:r>
                            <w:r w:rsidRPr="00CC6DB9">
                              <w:rPr>
                                <w:rFonts w:asciiTheme="minorHAnsi" w:hAnsiTheme="minorHAnsi"/>
                                <w:color w:val="FF0000"/>
                                <w:sz w:val="18"/>
                                <w:szCs w:val="18"/>
                                <w:vertAlign w:val="subscript"/>
                              </w:rPr>
                              <w:t>Alim</w:t>
                            </w:r>
                          </w:p>
                        </w:txbxContent>
                      </v:textbox>
                    </v:shape>
                    <v:oval id="Ellipse 121" o:spid="_x0000_s1092" style="position:absolute;left:1122811;top:643467;width:44450;height:4318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viDMwQAA&#10;ANwAAAAPAAAAZHJzL2Rvd25yZXYueG1sRE/NisIwEL4L+w5hFrxpWhGV2lRcYWFPotUHGJqx7baZ&#10;lCba+vZGWNjbfHy/k+5G04oH9a62rCCeRyCIC6trLhVcL9+zDQjnkTW2lknBkxzsso9Jiom2A5/p&#10;kftShBB2CSqovO8SKV1RkUE3tx1x4G62N+gD7EupexxCuGnlIopW0mDNoaHCjg4VFU1+NwryU1No&#10;rW+r4Tksr8d4/9usvy5KTT/H/RaEp9H/i//cPzrMX8TwfiZcILMX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ir4gzMEAAADcAAAADwAAAAAAAAAAAAAAAACXAgAAZHJzL2Rvd25y&#10;ZXYueG1sUEsFBgAAAAAEAAQA9QAAAIUDAAAAAA==&#10;" fillcolor="black [3213]" strokecolor="black [1600]" strokeweight="2pt"/>
                  </v:group>
                  <v:shape id="Zone de texte 13" o:spid="_x0000_s1093" type="#_x0000_t202" style="position:absolute;left:170180;top:68580;width:253690;height:21949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Y3kWDwgAA&#10;ANwAAAAPAAAAZHJzL2Rvd25yZXYueG1sRE9Na8JAEL0L/odlhN7MrhKlplmltBR6smhbobchOybB&#10;7GzIbpP033cFwds83ufku9E2oqfO1441LBIFgrhwpuZSw9fn2/wRhA/IBhvHpOGPPOy200mOmXED&#10;H6g/hlLEEPYZaqhCaDMpfVGRRZ+4ljhyZ9dZDBF2pTQdDjHcNnKp1FparDk2VNjSS0XF5fhrNXzv&#10;zz+nVH2Ur3bVDm5Uku1Gav0wG5+fQAQaw118c7+bOH+ZwvWZeIHc/g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jeRYPCAAAA3AAAAA8AAAAAAAAAAAAAAAAAlwIAAGRycy9kb3du&#10;cmV2LnhtbFBLBQYAAAAABAAEAPUAAACGAwAAAAA=&#10;" filled="f" stroked="f">
                    <v:textbox>
                      <w:txbxContent>
                        <w:p w14:paraId="401FA488" w14:textId="6A1FE3C8" w:rsidR="005A4E3F" w:rsidRPr="00534EFE" w:rsidRDefault="005A4E3F" w:rsidP="00534EFE">
                          <w:pPr>
                            <w:rPr>
                              <w:rFonts w:asciiTheme="minorHAnsi" w:hAnsiTheme="minorHAnsi"/>
                              <w:color w:val="00B050"/>
                              <w:sz w:val="18"/>
                              <w:szCs w:val="18"/>
                            </w:rPr>
                          </w:pPr>
                          <w:r w:rsidRPr="00534EFE">
                            <w:rPr>
                              <w:rFonts w:asciiTheme="minorHAnsi" w:hAnsiTheme="minorHAnsi"/>
                              <w:color w:val="00B050"/>
                              <w:sz w:val="18"/>
                              <w:szCs w:val="18"/>
                            </w:rPr>
                            <w:t>I</w:t>
                          </w:r>
                        </w:p>
                      </w:txbxContent>
                    </v:textbox>
                  </v:shape>
                </v:group>
                <w10:wrap type="through"/>
              </v:group>
            </w:pict>
          </mc:Fallback>
        </mc:AlternateContent>
      </w:r>
    </w:p>
    <w:p w14:paraId="3C36D8D8" w14:textId="53004EAB" w:rsidR="003C3A0C" w:rsidRDefault="003C3A0C" w:rsidP="00FF2ED5">
      <w:pPr>
        <w:pStyle w:val="Standard"/>
        <w:jc w:val="left"/>
      </w:pPr>
    </w:p>
    <w:p w14:paraId="1F299915" w14:textId="51135F66" w:rsidR="003C3A0C" w:rsidRDefault="003C3A0C" w:rsidP="00FF2ED5">
      <w:pPr>
        <w:pStyle w:val="Standard"/>
        <w:jc w:val="left"/>
      </w:pPr>
    </w:p>
    <w:p w14:paraId="19E28077" w14:textId="3C032EB1" w:rsidR="003C3A0C" w:rsidRDefault="003C3A0C" w:rsidP="00FF2ED5">
      <w:pPr>
        <w:pStyle w:val="Standard"/>
        <w:jc w:val="left"/>
      </w:pPr>
    </w:p>
    <w:p w14:paraId="216713CC" w14:textId="4F4DEF94" w:rsidR="003C3A0C" w:rsidRDefault="003C3A0C" w:rsidP="00FF2ED5">
      <w:pPr>
        <w:pStyle w:val="Standard"/>
        <w:jc w:val="left"/>
      </w:pPr>
    </w:p>
    <w:p w14:paraId="0A6F464A" w14:textId="366F13BF" w:rsidR="003C3A0C" w:rsidRDefault="003C3A0C" w:rsidP="00FF2ED5">
      <w:pPr>
        <w:pStyle w:val="Standard"/>
        <w:jc w:val="left"/>
      </w:pPr>
    </w:p>
    <w:p w14:paraId="69E83BCE" w14:textId="1B96B9D9" w:rsidR="003C3A0C" w:rsidRDefault="003C3A0C" w:rsidP="00FF2ED5">
      <w:pPr>
        <w:pStyle w:val="Standard"/>
        <w:jc w:val="left"/>
      </w:pPr>
    </w:p>
    <w:p w14:paraId="0D4B2D26" w14:textId="33371EBD" w:rsidR="003C3A0C" w:rsidRDefault="003C3A0C" w:rsidP="00FF2ED5">
      <w:pPr>
        <w:pStyle w:val="Standard"/>
        <w:jc w:val="left"/>
      </w:pPr>
    </w:p>
    <w:p w14:paraId="180FC015" w14:textId="1951072D" w:rsidR="003C3A0C" w:rsidRDefault="003C3A0C" w:rsidP="00FF2ED5">
      <w:pPr>
        <w:pStyle w:val="Standard"/>
        <w:jc w:val="left"/>
      </w:pPr>
    </w:p>
    <w:p w14:paraId="2F489EBA" w14:textId="5E9B2809" w:rsidR="003C3A0C" w:rsidRDefault="003C3A0C" w:rsidP="00FF2ED5">
      <w:pPr>
        <w:pStyle w:val="Standard"/>
        <w:jc w:val="left"/>
      </w:pPr>
    </w:p>
    <w:p w14:paraId="0FFE08C9" w14:textId="117125DE" w:rsidR="003C3A0C" w:rsidRDefault="003C3A0C" w:rsidP="00FF2ED5">
      <w:pPr>
        <w:pStyle w:val="Standard"/>
        <w:jc w:val="left"/>
      </w:pPr>
    </w:p>
    <w:p w14:paraId="1FA3B7E0" w14:textId="77777777" w:rsidR="003C3A0C" w:rsidRDefault="003C3A0C" w:rsidP="00FF2ED5">
      <w:pPr>
        <w:pStyle w:val="Standard"/>
        <w:jc w:val="left"/>
      </w:pPr>
    </w:p>
    <w:p w14:paraId="1900F2F2" w14:textId="77777777" w:rsidR="003C3A0C" w:rsidRDefault="003C3A0C" w:rsidP="00FF2ED5">
      <w:pPr>
        <w:pStyle w:val="Standard"/>
        <w:jc w:val="left"/>
      </w:pPr>
    </w:p>
    <w:p w14:paraId="5474EB81" w14:textId="77777777" w:rsidR="003C3A0C" w:rsidRDefault="003C3A0C" w:rsidP="00FF2ED5">
      <w:pPr>
        <w:pStyle w:val="Standard"/>
        <w:jc w:val="left"/>
      </w:pPr>
    </w:p>
    <w:p w14:paraId="247B998B" w14:textId="77777777" w:rsidR="003C3A0C" w:rsidRDefault="003C3A0C" w:rsidP="00FF2ED5">
      <w:pPr>
        <w:pStyle w:val="Standard"/>
        <w:jc w:val="left"/>
      </w:pPr>
    </w:p>
    <w:p w14:paraId="7035DFEB" w14:textId="5DDC2BBC" w:rsidR="000D5862" w:rsidRPr="000D5862" w:rsidRDefault="000D5862" w:rsidP="000D5862">
      <w:pPr>
        <w:pStyle w:val="Niv3"/>
        <w:numPr>
          <w:ilvl w:val="0"/>
          <w:numId w:val="0"/>
        </w:numPr>
        <w:rPr>
          <w:b/>
          <w:sz w:val="20"/>
          <w:szCs w:val="20"/>
        </w:rPr>
      </w:pPr>
      <w:r w:rsidRPr="000D5862">
        <w:rPr>
          <w:b/>
          <w:sz w:val="20"/>
          <w:szCs w:val="20"/>
        </w:rPr>
        <w:t>Expérimentation</w:t>
      </w:r>
    </w:p>
    <w:p w14:paraId="34BE2FA1" w14:textId="77777777" w:rsidR="003C3A0C" w:rsidRDefault="003C3A0C" w:rsidP="00FF2ED5">
      <w:pPr>
        <w:pStyle w:val="Standard"/>
        <w:jc w:val="left"/>
      </w:pPr>
    </w:p>
    <w:p w14:paraId="7F360DEC" w14:textId="7E81087E" w:rsidR="003C3A0C" w:rsidRDefault="000D5862" w:rsidP="00FF2ED5">
      <w:pPr>
        <w:pStyle w:val="Standard"/>
        <w:jc w:val="left"/>
      </w:pPr>
      <w:r>
        <w:t>La charge R est connue, la tension d’alimentation est ajustée afin d’obtenir un courant d’environ 300mA. On souhaite mesurer avec précision ce courant à l’aide du capteur</w:t>
      </w:r>
      <w:r w:rsidR="009F4B69">
        <w:t>.</w:t>
      </w:r>
    </w:p>
    <w:p w14:paraId="3081CC22" w14:textId="156B1F29" w:rsidR="009F4B69" w:rsidRDefault="009F4B69" w:rsidP="00FF2ED5">
      <w:pPr>
        <w:pStyle w:val="Standard"/>
        <w:jc w:val="left"/>
      </w:pPr>
      <w:r>
        <w:t>A l’aide d’un oscilloscope, les trames échangé</w:t>
      </w:r>
      <w:r w:rsidR="003B3F16">
        <w:t>e</w:t>
      </w:r>
      <w:r>
        <w:t>s entre le capteur et l’Arduino sont relevées.</w:t>
      </w:r>
    </w:p>
    <w:p w14:paraId="4DD1A879" w14:textId="77777777" w:rsidR="003C3A0C" w:rsidRDefault="003C3A0C" w:rsidP="00FF2ED5">
      <w:pPr>
        <w:pStyle w:val="Standard"/>
        <w:jc w:val="left"/>
      </w:pPr>
    </w:p>
    <w:p w14:paraId="792A1459" w14:textId="37D875AC" w:rsidR="00FB5980" w:rsidRDefault="002C6004" w:rsidP="002B7EAA">
      <w:pPr>
        <w:pStyle w:val="Niv2"/>
      </w:pPr>
      <w:r>
        <w:lastRenderedPageBreak/>
        <w:t>Décodage de la</w:t>
      </w:r>
      <w:r w:rsidR="002B7EAA">
        <w:t xml:space="preserve"> trame i2c</w:t>
      </w:r>
    </w:p>
    <w:p w14:paraId="5E5B9AD5" w14:textId="073235C9" w:rsidR="00FB5980" w:rsidRDefault="009F4B69" w:rsidP="00FF2ED5">
      <w:pPr>
        <w:pStyle w:val="Standard"/>
        <w:jc w:val="left"/>
      </w:pPr>
      <w:r>
        <w:rPr>
          <w:noProof/>
          <w:lang w:eastAsia="fr-FR" w:bidi="ar-SA"/>
        </w:rPr>
        <mc:AlternateContent>
          <mc:Choice Requires="wpg">
            <w:drawing>
              <wp:anchor distT="0" distB="0" distL="114300" distR="114300" simplePos="0" relativeHeight="251813888" behindDoc="0" locked="0" layoutInCell="1" allowOverlap="1" wp14:anchorId="0D340EB7" wp14:editId="0B0ACDA8">
                <wp:simplePos x="0" y="0"/>
                <wp:positionH relativeFrom="column">
                  <wp:posOffset>1880870</wp:posOffset>
                </wp:positionH>
                <wp:positionV relativeFrom="paragraph">
                  <wp:posOffset>132715</wp:posOffset>
                </wp:positionV>
                <wp:extent cx="4380865" cy="2825115"/>
                <wp:effectExtent l="0" t="0" r="0" b="0"/>
                <wp:wrapThrough wrapText="bothSides">
                  <wp:wrapPolygon edited="0">
                    <wp:start x="0" y="0"/>
                    <wp:lineTo x="0" y="21362"/>
                    <wp:lineTo x="20789" y="21362"/>
                    <wp:lineTo x="21165" y="777"/>
                    <wp:lineTo x="20789" y="0"/>
                    <wp:lineTo x="0" y="0"/>
                  </wp:wrapPolygon>
                </wp:wrapThrough>
                <wp:docPr id="127" name="Grouper 1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80865" cy="2825115"/>
                          <a:chOff x="0" y="0"/>
                          <a:chExt cx="4381484" cy="2825115"/>
                        </a:xfrm>
                      </wpg:grpSpPr>
                      <pic:pic xmlns:pic="http://schemas.openxmlformats.org/drawingml/2006/picture">
                        <pic:nvPicPr>
                          <pic:cNvPr id="128" name="Image 12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54" t="8455" r="7092" b="49269"/>
                          <a:stretch/>
                        </pic:blipFill>
                        <pic:spPr bwMode="auto">
                          <a:xfrm>
                            <a:off x="0" y="0"/>
                            <a:ext cx="4196080" cy="28251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29" name="Accolade fermante 129"/>
                        <wps:cNvSpPr/>
                        <wps:spPr>
                          <a:xfrm rot="16200000">
                            <a:off x="986921" y="-217563"/>
                            <a:ext cx="146685" cy="1086485"/>
                          </a:xfrm>
                          <a:prstGeom prst="rightBrace">
                            <a:avLst/>
                          </a:prstGeom>
                          <a:ln w="19050"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Zone de texte 130"/>
                        <wps:cNvSpPr txBox="1"/>
                        <wps:spPr>
                          <a:xfrm>
                            <a:off x="611702" y="44144"/>
                            <a:ext cx="1184275" cy="361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B55D9CB" w14:textId="77777777" w:rsidR="005A4E3F" w:rsidRPr="007D189A" w:rsidRDefault="005A4E3F" w:rsidP="009F4B69">
                              <w:pPr>
                                <w:rPr>
                                  <w:b/>
                                  <w:color w:val="C00000"/>
                                </w:rPr>
                              </w:pPr>
                              <w:r w:rsidRPr="007D189A">
                                <w:rPr>
                                  <w:b/>
                                  <w:color w:val="C00000"/>
                                </w:rPr>
                                <w:t>Séquence 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Accolade fermante 131"/>
                        <wps:cNvSpPr/>
                        <wps:spPr>
                          <a:xfrm rot="16200000">
                            <a:off x="3544088" y="31532"/>
                            <a:ext cx="146685" cy="584200"/>
                          </a:xfrm>
                          <a:prstGeom prst="rightBrace">
                            <a:avLst/>
                          </a:prstGeom>
                          <a:ln w="19050"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" name="Zone de texte 132"/>
                        <wps:cNvSpPr txBox="1"/>
                        <wps:spPr>
                          <a:xfrm>
                            <a:off x="3197247" y="56756"/>
                            <a:ext cx="1184237" cy="323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7911D48" w14:textId="77777777" w:rsidR="005A4E3F" w:rsidRPr="007D189A" w:rsidRDefault="005A4E3F" w:rsidP="009F4B69">
                              <w:pPr>
                                <w:rPr>
                                  <w:b/>
                                  <w:color w:val="C00000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</w:rPr>
                                <w:t>Séquence 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340EB7" id="Grouper 127" o:spid="_x0000_s1094" style="position:absolute;margin-left:148.1pt;margin-top:10.45pt;width:344.95pt;height:222.45pt;z-index:251813888" coordsize="4381484,2825115" o:gfxdata="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">
                <v:shape id="Image 128" o:spid="_x0000_s1095" type="#_x0000_t75" style="position:absolute;width:4196080;height:282511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M/I&#10;TY3GAAAA3AAAAA8AAABkcnMvZG93bnJldi54bWxEj0FrwkAQhe+F/odlBG91o4gN0VWkUCgVKtVS&#10;8DZkxySanQ27WxP/fedQ6G2G9+a9b1abwbXqRiE2ng1MJxko4tLbhisDX8fXpxxUTMgWW89k4E4R&#10;NuvHhxUW1vf8SbdDqpSEcCzQQJ1SV2gdy5ocxonviEU7++AwyRoqbQP2Eu5aPcuyhXbYsDTU2NFL&#10;TeX18OMMfOxtGfNrfnrv9pfF9zxUu+dTb8x4NGyXoBIN6d/8d/1mBX8mtPKMTKDXv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z8hNjcYAAADcAAAADwAAAAAAAAAAAAAAAACc&#10;AgAAZHJzL2Rvd25yZXYueG1sUEsFBgAAAAAEAAQA9wAAAI8DAAAAAA==&#10;">
                  <v:imagedata r:id="rId23" o:title="" croptop="5541f" cropbottom="32289f" cropleft="2657f" cropright="4648f"/>
                  <v:path arrowok="t"/>
                </v:shape>
                <v:shapetype id="_x0000_t88" coordsize="21600,21600" o:spt="88" adj="1800,10800" path="m0,0qx10800@0l10800@2qy21600@11,10800@3l10800@1qy0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Accolade fermante 129" o:spid="_x0000_s1096" type="#_x0000_t88" style="position:absolute;left:986921;top:-217563;width:146685;height:1086485;rotation:-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lvNUhxAAA&#10;ANwAAAAPAAAAZHJzL2Rvd25yZXYueG1sRE9La8JAEL4X+h+WKXirGz1Im7oJIj5ysAc1UI9DdppN&#10;zc6G7Krx33cLBW/z8T1nng+2FVfqfeNYwWScgCCunG64VlAe169vIHxA1tg6JgV38pBnz09zTLW7&#10;8Z6uh1CLGMI+RQUmhC6V0leGLPqx64gj9+16iyHCvpa6x1sMt62cJslMWmw4NhjsaGmoOh8uVsFu&#10;87XYm1WxLSc/29Ul+SzCqTwpNXoZFh8gAg3hIf53FzrOn77D3zPxApn9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5bzVIcQAAADcAAAADwAAAAAAAAAAAAAAAACXAgAAZHJzL2Rv&#10;d25yZXYueG1sUEsFBgAAAAAEAAQA9QAAAIgDAAAAAA==&#10;" adj="243" strokecolor="#00b050" strokeweight="1.5pt"/>
                <v:shape id="Zone de texte 130" o:spid="_x0000_s1097" type="#_x0000_t202" style="position:absolute;left:611702;top:44144;width:1184275;height:36131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iPNVdxQAA&#10;ANwAAAAPAAAAZHJzL2Rvd25yZXYueG1sRI9Pa8JAEMXvQr/DMoI33bVqaVNXKRXBk0X7B3obsmMS&#10;mp0N2dXEb+8cCt5meG/e+81y3ftaXaiNVWAL04kBRZwHV3Fh4etzO34GFROywzowWbhShPXqYbDE&#10;zIWOD3Q5pkJJCMcMLZQpNZnWMS/JY5yEhli0U2g9JlnbQrsWOwn3tX405kl7rFgaSmzovaT873j2&#10;Fr73p9+fufkoNn7RdKE3mv2LtnY07N9eQSXq0938f71zgj8TfHlGJtCrG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CI81V3FAAAA3AAAAA8AAAAAAAAAAAAAAAAAlwIAAGRycy9k&#10;b3ducmV2LnhtbFBLBQYAAAAABAAEAPUAAACJAwAAAAA=&#10;" filled="f" stroked="f">
                  <v:textbox>
                    <w:txbxContent>
                      <w:p w14:paraId="3B55D9CB" w14:textId="77777777" w:rsidR="005A4E3F" w:rsidRPr="007D189A" w:rsidRDefault="005A4E3F" w:rsidP="009F4B69">
                        <w:pPr>
                          <w:rPr>
                            <w:b/>
                            <w:color w:val="C00000"/>
                          </w:rPr>
                        </w:pPr>
                        <w:r w:rsidRPr="007D189A">
                          <w:rPr>
                            <w:b/>
                            <w:color w:val="C00000"/>
                          </w:rPr>
                          <w:t>Séquence 1</w:t>
                        </w:r>
                      </w:p>
                    </w:txbxContent>
                  </v:textbox>
                </v:shape>
                <v:shape id="Accolade fermante 131" o:spid="_x0000_s1098" type="#_x0000_t88" style="position:absolute;left:3544088;top:31532;width:146685;height:584200;rotation:-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5JBY5wgAA&#10;ANwAAAAPAAAAZHJzL2Rvd25yZXYueG1sRE9Li8IwEL4L+x/CLHiRNVVBl2oUEQRBD+sD8Tg0Y1Nt&#10;JqWJtf77zcKCt/n4njNbtLYUDdW+cKxg0E9AEGdOF5wrOB3XX98gfEDWWDomBS/ysJh/dGaYavfk&#10;PTWHkIsYwj5FBSaEKpXSZ4Ys+r6riCN3dbXFEGGdS13jM4bbUg6TZCwtFhwbDFa0MpTdDw+r4OJu&#10;5mZ0b7vvPSbbH7e7Xl7nRqnuZ7ucggjUhrf4373Rcf5oAH/PxAvk/B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DkkFjnCAAAA3AAAAA8AAAAAAAAAAAAAAAAAlwIAAGRycy9kb3du&#10;cmV2LnhtbFBLBQYAAAAABAAEAPUAAACGAwAAAAA=&#10;" adj="452" strokecolor="#00b050" strokeweight="1.5pt"/>
                <v:shape id="Zone de texte 132" o:spid="_x0000_s1099" type="#_x0000_t202" style="position:absolute;left:3197247;top:56756;width:1184237;height:32315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9ou6xwgAA&#10;ANwAAAAPAAAAZHJzL2Rvd25yZXYueG1sRE9Na8JAEL0X+h+WKXjT3aotbZqNFEXwZDGtQm9DdkxC&#10;s7Mhu5r4711B6G0e73PSxWAbcabO1441PE8UCOLCmZpLDT/f6/EbCB+QDTaOScOFPCyyx4cUE+N6&#10;3tE5D6WIIewT1FCF0CZS+qIii37iWuLIHV1nMUTYldJ02Mdw28ipUq/SYs2xocKWlhUVf/nJathv&#10;j7+HufoqV/al7d2gJNt3qfXoafj8ABFoCP/iu3tj4vzZFG7PxAtkdgU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L2i7rHCAAAA3AAAAA8AAAAAAAAAAAAAAAAAlwIAAGRycy9kb3du&#10;cmV2LnhtbFBLBQYAAAAABAAEAPUAAACGAwAAAAA=&#10;" filled="f" stroked="f">
                  <v:textbox>
                    <w:txbxContent>
                      <w:p w14:paraId="67911D48" w14:textId="77777777" w:rsidR="005A4E3F" w:rsidRPr="007D189A" w:rsidRDefault="005A4E3F" w:rsidP="009F4B69">
                        <w:pPr>
                          <w:rPr>
                            <w:b/>
                            <w:color w:val="C00000"/>
                          </w:rPr>
                        </w:pPr>
                        <w:r>
                          <w:rPr>
                            <w:b/>
                            <w:color w:val="C00000"/>
                          </w:rPr>
                          <w:t>Séquence 2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6624D5CD" w14:textId="77777777" w:rsidR="009F4B69" w:rsidRDefault="009F4B69" w:rsidP="00FF2ED5">
      <w:pPr>
        <w:pStyle w:val="Standard"/>
        <w:jc w:val="left"/>
      </w:pPr>
    </w:p>
    <w:p w14:paraId="161574BF" w14:textId="2627DF79" w:rsidR="00DE6E54" w:rsidRDefault="009F4B69" w:rsidP="00FF2ED5">
      <w:pPr>
        <w:pStyle w:val="Standard"/>
        <w:jc w:val="left"/>
      </w:pPr>
      <w:r>
        <w:t>Ci-contre les relevés des trames échangées</w:t>
      </w:r>
      <w:r w:rsidR="002C6004">
        <w:t xml:space="preserve"> entre le capteur et l’Arduino lors de la mesure.</w:t>
      </w:r>
    </w:p>
    <w:p w14:paraId="0ABB8A84" w14:textId="07BC5708" w:rsidR="00DE6E54" w:rsidRDefault="00DE6E54" w:rsidP="00FF2ED5">
      <w:pPr>
        <w:pStyle w:val="Standard"/>
        <w:jc w:val="left"/>
      </w:pPr>
    </w:p>
    <w:p w14:paraId="229947A8" w14:textId="4DFA51F3" w:rsidR="009F4B69" w:rsidRDefault="009F4B69" w:rsidP="00FF2ED5">
      <w:pPr>
        <w:pStyle w:val="Standard"/>
        <w:jc w:val="left"/>
      </w:pPr>
      <w:r w:rsidRPr="009F4B69">
        <w:rPr>
          <w:b/>
          <w:color w:val="0070C0"/>
        </w:rPr>
        <w:t>En bleu </w:t>
      </w:r>
      <w:r w:rsidR="00CE43FA">
        <w:t>(Var) : la broche SCL</w:t>
      </w:r>
      <w:r>
        <w:t xml:space="preserve"> ou </w:t>
      </w:r>
      <w:proofErr w:type="spellStart"/>
      <w:r>
        <w:t>Clk</w:t>
      </w:r>
      <w:proofErr w:type="spellEnd"/>
      <w:r>
        <w:t xml:space="preserve"> de l’i2c.</w:t>
      </w:r>
    </w:p>
    <w:p w14:paraId="2820C7D0" w14:textId="77777777" w:rsidR="009F4B69" w:rsidRDefault="009F4B69" w:rsidP="00FF2ED5">
      <w:pPr>
        <w:pStyle w:val="Standard"/>
        <w:jc w:val="left"/>
      </w:pPr>
    </w:p>
    <w:p w14:paraId="2B57EC74" w14:textId="64FB7443" w:rsidR="009F4B69" w:rsidRDefault="009F4B69" w:rsidP="00FF2ED5">
      <w:pPr>
        <w:pStyle w:val="Standard"/>
        <w:jc w:val="left"/>
      </w:pPr>
      <w:r w:rsidRPr="009F4B69">
        <w:rPr>
          <w:b/>
          <w:color w:val="FF0000"/>
        </w:rPr>
        <w:t>En rouge</w:t>
      </w:r>
      <w:r w:rsidRPr="009F4B69">
        <w:rPr>
          <w:color w:val="FF0000"/>
        </w:rPr>
        <w:t xml:space="preserve"> </w:t>
      </w:r>
      <w:r>
        <w:t>(EA1) : la broche SDA ou Data de l’i2c.</w:t>
      </w:r>
    </w:p>
    <w:p w14:paraId="3CBE20C2" w14:textId="77777777" w:rsidR="009F4B69" w:rsidRDefault="009F4B69" w:rsidP="00FF2ED5">
      <w:pPr>
        <w:pStyle w:val="Standard"/>
        <w:jc w:val="left"/>
      </w:pPr>
    </w:p>
    <w:p w14:paraId="1DA81A9D" w14:textId="77777777" w:rsidR="009F4B69" w:rsidRDefault="009F4B69" w:rsidP="00FF2ED5">
      <w:pPr>
        <w:pStyle w:val="Standard"/>
        <w:jc w:val="left"/>
      </w:pPr>
    </w:p>
    <w:p w14:paraId="4066E53D" w14:textId="42180110" w:rsidR="00DE6E54" w:rsidRDefault="00CE43FA" w:rsidP="00FF2ED5">
      <w:pPr>
        <w:pStyle w:val="Standard"/>
        <w:jc w:val="left"/>
      </w:pPr>
      <w:r>
        <w:t>Il est possible de différencier deux séquences distinctes.</w:t>
      </w:r>
    </w:p>
    <w:p w14:paraId="1726AF19" w14:textId="77777777" w:rsidR="00CE43FA" w:rsidRDefault="00CE43FA" w:rsidP="00FF2ED5">
      <w:pPr>
        <w:pStyle w:val="Standard"/>
        <w:jc w:val="left"/>
      </w:pPr>
    </w:p>
    <w:p w14:paraId="467531C5" w14:textId="6492D0F5" w:rsidR="00DE6E54" w:rsidRDefault="00DE6E54" w:rsidP="00FF2ED5">
      <w:pPr>
        <w:pStyle w:val="Standard"/>
        <w:jc w:val="left"/>
      </w:pPr>
    </w:p>
    <w:p w14:paraId="19033FE4" w14:textId="4A6ABE68" w:rsidR="00DE6E54" w:rsidRDefault="00DE6E54" w:rsidP="00FF2ED5">
      <w:pPr>
        <w:pStyle w:val="Standard"/>
        <w:jc w:val="left"/>
      </w:pPr>
    </w:p>
    <w:p w14:paraId="2CB6C1D4" w14:textId="1F822068" w:rsidR="00DE6E54" w:rsidRDefault="00DE6E54" w:rsidP="00FF2ED5">
      <w:pPr>
        <w:pStyle w:val="Standard"/>
        <w:jc w:val="left"/>
      </w:pPr>
    </w:p>
    <w:p w14:paraId="7A36BE19" w14:textId="460E6466" w:rsidR="00DE6E54" w:rsidRDefault="00DE6E54" w:rsidP="00FF2ED5">
      <w:pPr>
        <w:pStyle w:val="Standard"/>
        <w:jc w:val="left"/>
      </w:pPr>
    </w:p>
    <w:p w14:paraId="2127CE5A" w14:textId="31F76446" w:rsidR="00DE6E54" w:rsidRDefault="00DE6E54" w:rsidP="00FF2ED5">
      <w:pPr>
        <w:pStyle w:val="Standard"/>
        <w:jc w:val="left"/>
      </w:pPr>
    </w:p>
    <w:p w14:paraId="0F24238C" w14:textId="77777777" w:rsidR="00DE6E54" w:rsidRDefault="00DE6E54" w:rsidP="00FF2ED5">
      <w:pPr>
        <w:pStyle w:val="Standard"/>
        <w:jc w:val="left"/>
      </w:pPr>
    </w:p>
    <w:p w14:paraId="787464F5" w14:textId="1501AA72" w:rsidR="00DE6E54" w:rsidRDefault="00C747FC" w:rsidP="00C747FC">
      <w:pPr>
        <w:pStyle w:val="Question"/>
      </w:pPr>
      <w:r>
        <w:t>En vous aidant de votre cours et du document « Protocole I2C.docx », décodez la trame du document « Trame I2C.docx ». Puis complétez le résumé dans les tableaux ci-dessous.</w:t>
      </w:r>
      <w:r w:rsidR="005A4E3F">
        <w:t xml:space="preserve"> (6</w:t>
      </w:r>
      <w:r w:rsidR="00283640">
        <w:t xml:space="preserve"> </w:t>
      </w:r>
      <w:r w:rsidR="005A4E3F">
        <w:t>pts)</w:t>
      </w:r>
    </w:p>
    <w:p w14:paraId="14C28B24" w14:textId="77777777" w:rsidR="00C747FC" w:rsidRDefault="00C747FC" w:rsidP="00C747FC">
      <w:pPr>
        <w:pStyle w:val="Rponses"/>
      </w:pPr>
    </w:p>
    <w:p w14:paraId="6B501F0E" w14:textId="1492779F" w:rsidR="00C747FC" w:rsidRPr="00C747FC" w:rsidRDefault="00C747FC" w:rsidP="00C747FC">
      <w:pPr>
        <w:rPr>
          <w:b/>
          <w:color w:val="C00000"/>
        </w:rPr>
      </w:pPr>
      <w:r w:rsidRPr="00C747FC">
        <w:rPr>
          <w:b/>
          <w:color w:val="C00000"/>
        </w:rPr>
        <w:t xml:space="preserve">Séquence </w:t>
      </w:r>
      <w:proofErr w:type="gramStart"/>
      <w:r w:rsidRPr="00C747FC">
        <w:rPr>
          <w:b/>
          <w:color w:val="C00000"/>
        </w:rPr>
        <w:t>1:</w:t>
      </w:r>
      <w:proofErr w:type="gramEnd"/>
    </w:p>
    <w:p w14:paraId="7BC4432F" w14:textId="77777777" w:rsidR="00C747FC" w:rsidRPr="008A0DCA" w:rsidRDefault="00C747FC" w:rsidP="00C747FC">
      <w:pPr>
        <w:tabs>
          <w:tab w:val="left" w:pos="851"/>
          <w:tab w:val="left" w:pos="993"/>
        </w:tabs>
        <w:rPr>
          <w:sz w:val="20"/>
          <w:szCs w:val="20"/>
        </w:rPr>
      </w:pPr>
    </w:p>
    <w:p w14:paraId="33525FE1" w14:textId="0D927385" w:rsidR="00C747FC" w:rsidRPr="00C747FC" w:rsidRDefault="00C747FC" w:rsidP="00C747FC">
      <w:pPr>
        <w:pStyle w:val="Normalweb"/>
        <w:numPr>
          <w:ilvl w:val="0"/>
          <w:numId w:val="14"/>
        </w:numPr>
        <w:spacing w:before="0" w:beforeAutospacing="0" w:after="0" w:afterAutospacing="0"/>
        <w:ind w:left="714" w:hanging="357"/>
        <w:rPr>
          <w:rFonts w:asciiTheme="minorHAnsi" w:hAnsiTheme="minorHAnsi"/>
          <w:sz w:val="20"/>
          <w:szCs w:val="20"/>
          <w:lang w:val="en-US"/>
        </w:rPr>
      </w:pPr>
      <w:proofErr w:type="spellStart"/>
      <w:r w:rsidRPr="00F15E6D">
        <w:rPr>
          <w:rFonts w:eastAsia="Andale Sans UI" w:cs="Tahoma"/>
          <w:b/>
          <w:color w:val="C00000"/>
          <w:kern w:val="3"/>
          <w:sz w:val="20"/>
          <w:szCs w:val="20"/>
          <w:lang w:val="en-US" w:eastAsia="ja-JP" w:bidi="fa-IR"/>
        </w:rPr>
        <w:t>Partie</w:t>
      </w:r>
      <w:proofErr w:type="spellEnd"/>
      <w:r w:rsidRPr="00F15E6D">
        <w:rPr>
          <w:rFonts w:eastAsia="Andale Sans UI" w:cs="Tahoma"/>
          <w:b/>
          <w:color w:val="C00000"/>
          <w:kern w:val="3"/>
          <w:sz w:val="20"/>
          <w:szCs w:val="20"/>
          <w:lang w:val="en-US" w:eastAsia="ja-JP" w:bidi="fa-IR"/>
        </w:rPr>
        <w:t xml:space="preserve"> 1:</w:t>
      </w:r>
      <w:r w:rsidRPr="00F15E6D">
        <w:rPr>
          <w:rFonts w:eastAsia="Andale Sans UI" w:cs="Tahoma"/>
          <w:b/>
          <w:color w:val="C00000"/>
          <w:kern w:val="3"/>
          <w:lang w:val="en-US" w:eastAsia="ja-JP" w:bidi="fa-IR"/>
        </w:rPr>
        <w:t xml:space="preserve"> </w:t>
      </w:r>
      <w:r w:rsidRPr="008A0DCA">
        <w:rPr>
          <w:rFonts w:asciiTheme="minorHAnsi" w:hAnsiTheme="minorHAnsi"/>
          <w:bCs/>
          <w:sz w:val="20"/>
          <w:szCs w:val="20"/>
          <w:lang w:val="en-US"/>
        </w:rPr>
        <w:t>Timin</w:t>
      </w:r>
      <w:r w:rsidR="00F15E6D">
        <w:rPr>
          <w:rFonts w:asciiTheme="minorHAnsi" w:hAnsiTheme="minorHAnsi"/>
          <w:bCs/>
          <w:sz w:val="20"/>
          <w:szCs w:val="20"/>
          <w:lang w:val="en-US"/>
        </w:rPr>
        <w:t xml:space="preserve">g Diagram for </w:t>
      </w:r>
      <w:r w:rsidR="00F15E6D" w:rsidRPr="00C804E2">
        <w:rPr>
          <w:rFonts w:asciiTheme="minorHAnsi" w:hAnsiTheme="minorHAnsi"/>
          <w:b/>
          <w:bCs/>
          <w:sz w:val="20"/>
          <w:szCs w:val="20"/>
          <w:lang w:val="en-US"/>
        </w:rPr>
        <w:t>Write</w:t>
      </w:r>
      <w:r w:rsidR="00F15E6D">
        <w:rPr>
          <w:rFonts w:asciiTheme="minorHAnsi" w:hAnsiTheme="minorHAnsi"/>
          <w:bCs/>
          <w:sz w:val="20"/>
          <w:szCs w:val="20"/>
          <w:lang w:val="en-US"/>
        </w:rPr>
        <w:t xml:space="preserve"> Word Format</w:t>
      </w:r>
    </w:p>
    <w:p w14:paraId="0E85F3EE" w14:textId="77777777" w:rsidR="00C747FC" w:rsidRPr="008A0DCA" w:rsidRDefault="00C747FC" w:rsidP="00C747FC">
      <w:pPr>
        <w:pStyle w:val="Normalweb"/>
        <w:spacing w:before="0" w:beforeAutospacing="0" w:after="0" w:afterAutospacing="0"/>
        <w:ind w:left="714"/>
        <w:rPr>
          <w:rFonts w:asciiTheme="minorHAnsi" w:hAnsiTheme="minorHAnsi"/>
          <w:sz w:val="20"/>
          <w:szCs w:val="20"/>
          <w:lang w:val="en-US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636"/>
        <w:gridCol w:w="1900"/>
        <w:gridCol w:w="2034"/>
        <w:gridCol w:w="1859"/>
        <w:gridCol w:w="1859"/>
      </w:tblGrid>
      <w:tr w:rsidR="00F15E6D" w14:paraId="0A7462E2" w14:textId="77777777" w:rsidTr="00F15E6D">
        <w:tc>
          <w:tcPr>
            <w:tcW w:w="1636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2020FB7" w14:textId="77777777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</w:p>
        </w:tc>
        <w:tc>
          <w:tcPr>
            <w:tcW w:w="1900" w:type="dxa"/>
            <w:tcBorders>
              <w:left w:val="single" w:sz="4" w:space="0" w:color="auto"/>
            </w:tcBorders>
          </w:tcPr>
          <w:p w14:paraId="7A3513AD" w14:textId="5539B5D8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Trame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1</w:t>
            </w:r>
          </w:p>
        </w:tc>
        <w:tc>
          <w:tcPr>
            <w:tcW w:w="2034" w:type="dxa"/>
          </w:tcPr>
          <w:p w14:paraId="6140C4FD" w14:textId="77777777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Trame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2</w:t>
            </w:r>
          </w:p>
        </w:tc>
        <w:tc>
          <w:tcPr>
            <w:tcW w:w="1859" w:type="dxa"/>
          </w:tcPr>
          <w:p w14:paraId="0CD2028B" w14:textId="77777777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Trame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3</w:t>
            </w:r>
          </w:p>
        </w:tc>
        <w:tc>
          <w:tcPr>
            <w:tcW w:w="1859" w:type="dxa"/>
          </w:tcPr>
          <w:p w14:paraId="6FB83FCC" w14:textId="77777777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Trame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4</w:t>
            </w:r>
          </w:p>
        </w:tc>
      </w:tr>
      <w:tr w:rsidR="00F15E6D" w14:paraId="120FDC74" w14:textId="77777777" w:rsidTr="00F15E6D"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79F4C35" w14:textId="77777777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</w:p>
        </w:tc>
        <w:tc>
          <w:tcPr>
            <w:tcW w:w="1900" w:type="dxa"/>
            <w:tcBorders>
              <w:left w:val="single" w:sz="4" w:space="0" w:color="auto"/>
            </w:tcBorders>
          </w:tcPr>
          <w:p w14:paraId="2E022FA0" w14:textId="442196B4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Adresse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esclave</w:t>
            </w:r>
            <w:proofErr w:type="spellEnd"/>
          </w:p>
        </w:tc>
        <w:tc>
          <w:tcPr>
            <w:tcW w:w="2034" w:type="dxa"/>
          </w:tcPr>
          <w:p w14:paraId="24E9D775" w14:textId="77777777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Pointeur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registre</w:t>
            </w:r>
            <w:proofErr w:type="spellEnd"/>
          </w:p>
        </w:tc>
        <w:tc>
          <w:tcPr>
            <w:tcW w:w="1859" w:type="dxa"/>
          </w:tcPr>
          <w:p w14:paraId="39FB5E2C" w14:textId="77777777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MSByte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Data</w:t>
            </w:r>
          </w:p>
        </w:tc>
        <w:tc>
          <w:tcPr>
            <w:tcW w:w="1859" w:type="dxa"/>
          </w:tcPr>
          <w:p w14:paraId="7B58A070" w14:textId="77777777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LSByte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Data</w:t>
            </w:r>
          </w:p>
        </w:tc>
      </w:tr>
      <w:tr w:rsidR="00F15E6D" w14:paraId="086A54DB" w14:textId="77777777" w:rsidTr="00F15E6D">
        <w:tc>
          <w:tcPr>
            <w:tcW w:w="1636" w:type="dxa"/>
            <w:tcBorders>
              <w:top w:val="single" w:sz="4" w:space="0" w:color="auto"/>
            </w:tcBorders>
          </w:tcPr>
          <w:p w14:paraId="267B2C87" w14:textId="7ACE83AA" w:rsidR="00F15E6D" w:rsidRPr="00F15E6D" w:rsidRDefault="00F15E6D" w:rsidP="00F15E6D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 w:rsidRPr="00F15E6D">
              <w:rPr>
                <w:rFonts w:asciiTheme="minorHAnsi" w:hAnsiTheme="minorHAnsi"/>
                <w:sz w:val="20"/>
                <w:szCs w:val="20"/>
                <w:lang w:val="en-US"/>
              </w:rPr>
              <w:t>Binaire</w:t>
            </w:r>
            <w:proofErr w:type="spellEnd"/>
          </w:p>
        </w:tc>
        <w:tc>
          <w:tcPr>
            <w:tcW w:w="1900" w:type="dxa"/>
          </w:tcPr>
          <w:p w14:paraId="05891A0C" w14:textId="153B7EC6" w:rsidR="00F15E6D" w:rsidRDefault="00F15E6D" w:rsidP="00B2359A">
            <w:pPr>
              <w:pStyle w:val="Rponses"/>
              <w:jc w:val="center"/>
              <w:rPr>
                <w:lang w:val="en-US"/>
              </w:rPr>
            </w:pPr>
            <w:r>
              <w:rPr>
                <w:lang w:val="en-US"/>
              </w:rPr>
              <w:t>1000000/W</w:t>
            </w:r>
          </w:p>
        </w:tc>
        <w:tc>
          <w:tcPr>
            <w:tcW w:w="2034" w:type="dxa"/>
          </w:tcPr>
          <w:p w14:paraId="77B8F1E8" w14:textId="77777777" w:rsidR="00F15E6D" w:rsidRDefault="00F15E6D" w:rsidP="00B2359A">
            <w:pPr>
              <w:pStyle w:val="Rponses"/>
              <w:jc w:val="center"/>
              <w:rPr>
                <w:lang w:val="en-US"/>
              </w:rPr>
            </w:pPr>
            <w:r>
              <w:rPr>
                <w:lang w:val="en-US"/>
              </w:rPr>
              <w:t>00000101</w:t>
            </w:r>
          </w:p>
        </w:tc>
        <w:tc>
          <w:tcPr>
            <w:tcW w:w="1859" w:type="dxa"/>
          </w:tcPr>
          <w:p w14:paraId="0D25504A" w14:textId="3DE8C1B2" w:rsidR="00F15E6D" w:rsidRDefault="00F15E6D" w:rsidP="00B2359A">
            <w:pPr>
              <w:pStyle w:val="Rponses"/>
              <w:jc w:val="center"/>
              <w:rPr>
                <w:lang w:val="en-US"/>
              </w:rPr>
            </w:pPr>
          </w:p>
        </w:tc>
        <w:tc>
          <w:tcPr>
            <w:tcW w:w="1859" w:type="dxa"/>
          </w:tcPr>
          <w:p w14:paraId="6B85D5DC" w14:textId="255B9378" w:rsidR="00F15E6D" w:rsidRDefault="00F15E6D" w:rsidP="00B2359A">
            <w:pPr>
              <w:pStyle w:val="Rponses"/>
              <w:jc w:val="center"/>
              <w:rPr>
                <w:lang w:val="en-US"/>
              </w:rPr>
            </w:pPr>
          </w:p>
        </w:tc>
      </w:tr>
      <w:tr w:rsidR="00F15E6D" w14:paraId="400D947B" w14:textId="77777777" w:rsidTr="00F15E6D">
        <w:tc>
          <w:tcPr>
            <w:tcW w:w="1636" w:type="dxa"/>
          </w:tcPr>
          <w:p w14:paraId="53DBFF24" w14:textId="5F9E1947" w:rsidR="00F15E6D" w:rsidRPr="00F15E6D" w:rsidRDefault="00F15E6D" w:rsidP="00F15E6D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 w:rsidRPr="00F15E6D">
              <w:rPr>
                <w:rFonts w:asciiTheme="minorHAnsi" w:hAnsiTheme="minorHAnsi"/>
                <w:sz w:val="20"/>
                <w:szCs w:val="20"/>
                <w:lang w:val="en-US"/>
              </w:rPr>
              <w:t>Hexa</w:t>
            </w:r>
            <w:proofErr w:type="spellEnd"/>
          </w:p>
        </w:tc>
        <w:tc>
          <w:tcPr>
            <w:tcW w:w="1900" w:type="dxa"/>
          </w:tcPr>
          <w:p w14:paraId="724619D1" w14:textId="5E67EC2A" w:rsidR="00F15E6D" w:rsidRDefault="00F15E6D" w:rsidP="00B2359A">
            <w:pPr>
              <w:pStyle w:val="Rponses"/>
              <w:jc w:val="center"/>
              <w:rPr>
                <w:lang w:val="en-US"/>
              </w:rPr>
            </w:pPr>
            <w:r>
              <w:rPr>
                <w:lang w:val="en-US"/>
              </w:rPr>
              <w:t>0x40</w:t>
            </w:r>
          </w:p>
        </w:tc>
        <w:tc>
          <w:tcPr>
            <w:tcW w:w="2034" w:type="dxa"/>
          </w:tcPr>
          <w:p w14:paraId="065952FA" w14:textId="05BD6A3A" w:rsidR="00F15E6D" w:rsidRDefault="00F15E6D" w:rsidP="00B2359A">
            <w:pPr>
              <w:pStyle w:val="Rponses"/>
              <w:jc w:val="center"/>
              <w:rPr>
                <w:lang w:val="en-US"/>
              </w:rPr>
            </w:pPr>
          </w:p>
        </w:tc>
        <w:tc>
          <w:tcPr>
            <w:tcW w:w="1859" w:type="dxa"/>
          </w:tcPr>
          <w:p w14:paraId="2BD0F19A" w14:textId="4EA0F502" w:rsidR="00F15E6D" w:rsidRDefault="00F15E6D" w:rsidP="00B2359A">
            <w:pPr>
              <w:pStyle w:val="Rponses"/>
              <w:jc w:val="center"/>
              <w:rPr>
                <w:lang w:val="en-US"/>
              </w:rPr>
            </w:pPr>
          </w:p>
        </w:tc>
        <w:tc>
          <w:tcPr>
            <w:tcW w:w="1859" w:type="dxa"/>
          </w:tcPr>
          <w:p w14:paraId="09D15DF1" w14:textId="0FE42193" w:rsidR="00F15E6D" w:rsidRDefault="00F15E6D" w:rsidP="00B2359A">
            <w:pPr>
              <w:pStyle w:val="Rponses"/>
              <w:jc w:val="center"/>
              <w:rPr>
                <w:lang w:val="en-US"/>
              </w:rPr>
            </w:pPr>
          </w:p>
        </w:tc>
      </w:tr>
    </w:tbl>
    <w:p w14:paraId="31435A69" w14:textId="77777777" w:rsidR="00C747FC" w:rsidRPr="00185A01" w:rsidRDefault="00C747FC" w:rsidP="00C747FC">
      <w:pPr>
        <w:pStyle w:val="Normalweb"/>
        <w:spacing w:before="0" w:beforeAutospacing="0" w:after="0" w:afterAutospacing="0"/>
        <w:ind w:left="714"/>
        <w:rPr>
          <w:rFonts w:asciiTheme="minorHAnsi" w:hAnsiTheme="minorHAnsi"/>
          <w:bCs/>
          <w:sz w:val="20"/>
          <w:szCs w:val="20"/>
        </w:rPr>
      </w:pPr>
    </w:p>
    <w:p w14:paraId="7FF0377F" w14:textId="6119ED90" w:rsidR="00C747FC" w:rsidRDefault="00C747FC" w:rsidP="00C747FC">
      <w:pPr>
        <w:pStyle w:val="Normalweb"/>
        <w:numPr>
          <w:ilvl w:val="0"/>
          <w:numId w:val="14"/>
        </w:numPr>
        <w:spacing w:before="0" w:beforeAutospacing="0" w:after="0" w:afterAutospacing="0"/>
        <w:ind w:left="714" w:hanging="357"/>
        <w:rPr>
          <w:rFonts w:asciiTheme="minorHAnsi" w:hAnsiTheme="minorHAnsi"/>
          <w:bCs/>
          <w:sz w:val="20"/>
          <w:szCs w:val="20"/>
          <w:lang w:val="en-US"/>
        </w:rPr>
      </w:pPr>
      <w:proofErr w:type="spellStart"/>
      <w:r w:rsidRPr="00F15E6D">
        <w:rPr>
          <w:rFonts w:eastAsia="Andale Sans UI" w:cs="Tahoma"/>
          <w:b/>
          <w:color w:val="C00000"/>
          <w:kern w:val="3"/>
          <w:sz w:val="20"/>
          <w:szCs w:val="20"/>
          <w:lang w:val="en-US" w:eastAsia="ja-JP" w:bidi="fa-IR"/>
        </w:rPr>
        <w:t>Partie</w:t>
      </w:r>
      <w:proofErr w:type="spellEnd"/>
      <w:r w:rsidRPr="00F15E6D">
        <w:rPr>
          <w:rFonts w:eastAsia="Andale Sans UI" w:cs="Tahoma"/>
          <w:b/>
          <w:color w:val="C00000"/>
          <w:kern w:val="3"/>
          <w:sz w:val="20"/>
          <w:szCs w:val="20"/>
          <w:lang w:val="en-US" w:eastAsia="ja-JP" w:bidi="fa-IR"/>
        </w:rPr>
        <w:t xml:space="preserve"> 2:</w:t>
      </w:r>
      <w:r>
        <w:rPr>
          <w:rFonts w:asciiTheme="minorHAnsi" w:hAnsiTheme="minorHAnsi"/>
          <w:bCs/>
          <w:sz w:val="20"/>
          <w:szCs w:val="20"/>
          <w:lang w:val="en-US"/>
        </w:rPr>
        <w:t xml:space="preserve"> </w:t>
      </w:r>
      <w:r w:rsidRPr="00AC49CB">
        <w:rPr>
          <w:rFonts w:asciiTheme="minorHAnsi" w:hAnsiTheme="minorHAnsi"/>
          <w:bCs/>
          <w:sz w:val="20"/>
          <w:szCs w:val="20"/>
          <w:lang w:val="en-US"/>
        </w:rPr>
        <w:t xml:space="preserve">Typical Register Pointer </w:t>
      </w:r>
      <w:r w:rsidR="00F15E6D">
        <w:rPr>
          <w:rFonts w:asciiTheme="minorHAnsi" w:hAnsiTheme="minorHAnsi"/>
          <w:bCs/>
          <w:sz w:val="20"/>
          <w:szCs w:val="20"/>
          <w:lang w:val="en-US"/>
        </w:rPr>
        <w:t>Set</w:t>
      </w:r>
    </w:p>
    <w:p w14:paraId="43EBB0B3" w14:textId="77777777" w:rsidR="00C747FC" w:rsidRPr="00AC49CB" w:rsidRDefault="00C747FC" w:rsidP="00C747FC">
      <w:pPr>
        <w:pStyle w:val="Normalweb"/>
        <w:spacing w:before="0" w:beforeAutospacing="0" w:after="0" w:afterAutospacing="0"/>
        <w:ind w:left="714"/>
        <w:rPr>
          <w:rFonts w:asciiTheme="minorHAnsi" w:hAnsiTheme="minorHAnsi"/>
          <w:bCs/>
          <w:sz w:val="20"/>
          <w:szCs w:val="20"/>
          <w:lang w:val="en-US"/>
        </w:rPr>
      </w:pPr>
    </w:p>
    <w:tbl>
      <w:tblPr>
        <w:tblStyle w:val="Grilledutableau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1667"/>
        <w:gridCol w:w="2861"/>
        <w:gridCol w:w="2264"/>
      </w:tblGrid>
      <w:tr w:rsidR="00F15E6D" w14:paraId="5D4056A7" w14:textId="77777777" w:rsidTr="00F15E6D">
        <w:tc>
          <w:tcPr>
            <w:tcW w:w="166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E782129" w14:textId="77777777" w:rsidR="00F15E6D" w:rsidRDefault="00F15E6D" w:rsidP="00F15E6D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</w:p>
        </w:tc>
        <w:tc>
          <w:tcPr>
            <w:tcW w:w="2861" w:type="dxa"/>
            <w:tcBorders>
              <w:left w:val="single" w:sz="4" w:space="0" w:color="auto"/>
            </w:tcBorders>
          </w:tcPr>
          <w:p w14:paraId="3D8DFCAC" w14:textId="44AFFC8A" w:rsidR="00F15E6D" w:rsidRDefault="00F15E6D" w:rsidP="00F15E6D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Trame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1</w:t>
            </w:r>
          </w:p>
        </w:tc>
        <w:tc>
          <w:tcPr>
            <w:tcW w:w="2264" w:type="dxa"/>
          </w:tcPr>
          <w:p w14:paraId="0B231DF1" w14:textId="77777777" w:rsidR="00F15E6D" w:rsidRDefault="00F15E6D" w:rsidP="00F15E6D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Trame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2</w:t>
            </w:r>
          </w:p>
        </w:tc>
      </w:tr>
      <w:tr w:rsidR="00F15E6D" w14:paraId="621F5C9C" w14:textId="77777777" w:rsidTr="00F15E6D">
        <w:tc>
          <w:tcPr>
            <w:tcW w:w="1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D0ADD23" w14:textId="77777777" w:rsidR="00F15E6D" w:rsidRDefault="00F15E6D" w:rsidP="00F15E6D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</w:p>
        </w:tc>
        <w:tc>
          <w:tcPr>
            <w:tcW w:w="2861" w:type="dxa"/>
            <w:tcBorders>
              <w:left w:val="single" w:sz="4" w:space="0" w:color="auto"/>
            </w:tcBorders>
          </w:tcPr>
          <w:p w14:paraId="0849360A" w14:textId="519CF25E" w:rsidR="00F15E6D" w:rsidRDefault="00F15E6D" w:rsidP="00F15E6D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Adresse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esclave</w:t>
            </w:r>
            <w:proofErr w:type="spellEnd"/>
          </w:p>
        </w:tc>
        <w:tc>
          <w:tcPr>
            <w:tcW w:w="2264" w:type="dxa"/>
          </w:tcPr>
          <w:p w14:paraId="7BAACA49" w14:textId="77777777" w:rsidR="00F15E6D" w:rsidRDefault="00F15E6D" w:rsidP="00F15E6D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Pointeur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registre</w:t>
            </w:r>
            <w:proofErr w:type="spellEnd"/>
          </w:p>
        </w:tc>
      </w:tr>
      <w:tr w:rsidR="00F15E6D" w14:paraId="358525DF" w14:textId="77777777" w:rsidTr="00F15E6D">
        <w:tc>
          <w:tcPr>
            <w:tcW w:w="1667" w:type="dxa"/>
            <w:tcBorders>
              <w:top w:val="single" w:sz="4" w:space="0" w:color="auto"/>
            </w:tcBorders>
          </w:tcPr>
          <w:p w14:paraId="4299DCED" w14:textId="23202CAE" w:rsidR="00F15E6D" w:rsidRPr="00F15E6D" w:rsidRDefault="00F15E6D" w:rsidP="00F15E6D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 w:rsidRPr="00F15E6D">
              <w:rPr>
                <w:rFonts w:asciiTheme="minorHAnsi" w:hAnsiTheme="minorHAnsi"/>
                <w:sz w:val="20"/>
                <w:szCs w:val="20"/>
                <w:lang w:val="en-US"/>
              </w:rPr>
              <w:t>Binaire</w:t>
            </w:r>
            <w:proofErr w:type="spellEnd"/>
          </w:p>
        </w:tc>
        <w:tc>
          <w:tcPr>
            <w:tcW w:w="2861" w:type="dxa"/>
          </w:tcPr>
          <w:p w14:paraId="6830C3E1" w14:textId="45353936" w:rsidR="00F15E6D" w:rsidRDefault="00F15E6D" w:rsidP="00F15E6D">
            <w:pPr>
              <w:pStyle w:val="Rponses"/>
              <w:jc w:val="center"/>
              <w:rPr>
                <w:lang w:val="en-US"/>
              </w:rPr>
            </w:pPr>
          </w:p>
        </w:tc>
        <w:tc>
          <w:tcPr>
            <w:tcW w:w="2264" w:type="dxa"/>
          </w:tcPr>
          <w:p w14:paraId="31D78E91" w14:textId="363C29BB" w:rsidR="00F15E6D" w:rsidRDefault="00F15E6D" w:rsidP="00F15E6D">
            <w:pPr>
              <w:pStyle w:val="Rponses"/>
              <w:jc w:val="center"/>
              <w:rPr>
                <w:lang w:val="en-US"/>
              </w:rPr>
            </w:pPr>
          </w:p>
        </w:tc>
      </w:tr>
      <w:tr w:rsidR="00F15E6D" w14:paraId="594EC39B" w14:textId="77777777" w:rsidTr="00F15E6D">
        <w:tc>
          <w:tcPr>
            <w:tcW w:w="1667" w:type="dxa"/>
          </w:tcPr>
          <w:p w14:paraId="306B469E" w14:textId="245EC9E2" w:rsidR="00F15E6D" w:rsidRPr="00F15E6D" w:rsidRDefault="00F15E6D" w:rsidP="00F15E6D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 w:rsidRPr="00F15E6D">
              <w:rPr>
                <w:rFonts w:asciiTheme="minorHAnsi" w:hAnsiTheme="minorHAnsi"/>
                <w:sz w:val="20"/>
                <w:szCs w:val="20"/>
                <w:lang w:val="en-US"/>
              </w:rPr>
              <w:t>Hexa</w:t>
            </w:r>
            <w:proofErr w:type="spellEnd"/>
          </w:p>
        </w:tc>
        <w:tc>
          <w:tcPr>
            <w:tcW w:w="2861" w:type="dxa"/>
          </w:tcPr>
          <w:p w14:paraId="500AA3A4" w14:textId="25E0A58F" w:rsidR="00F15E6D" w:rsidRDefault="00F15E6D" w:rsidP="00F15E6D">
            <w:pPr>
              <w:pStyle w:val="Rponses"/>
              <w:jc w:val="center"/>
              <w:rPr>
                <w:lang w:val="en-US"/>
              </w:rPr>
            </w:pPr>
          </w:p>
        </w:tc>
        <w:tc>
          <w:tcPr>
            <w:tcW w:w="2264" w:type="dxa"/>
          </w:tcPr>
          <w:p w14:paraId="4334BD4B" w14:textId="3D19A90D" w:rsidR="00F15E6D" w:rsidRDefault="00F15E6D" w:rsidP="00F15E6D">
            <w:pPr>
              <w:pStyle w:val="Rponses"/>
              <w:jc w:val="center"/>
              <w:rPr>
                <w:lang w:val="en-US"/>
              </w:rPr>
            </w:pPr>
          </w:p>
        </w:tc>
      </w:tr>
    </w:tbl>
    <w:p w14:paraId="0E2F8501" w14:textId="7EE95AB1" w:rsidR="00C747FC" w:rsidRDefault="00F15E6D" w:rsidP="00C747FC">
      <w:pPr>
        <w:tabs>
          <w:tab w:val="left" w:pos="851"/>
          <w:tab w:val="left" w:pos="993"/>
        </w:tabs>
        <w:rPr>
          <w:sz w:val="20"/>
          <w:szCs w:val="20"/>
          <w:u w:val="single"/>
        </w:rPr>
      </w:pPr>
      <w:r>
        <w:rPr>
          <w:sz w:val="20"/>
          <w:szCs w:val="20"/>
          <w:u w:val="single"/>
        </w:rPr>
        <w:br w:type="textWrapping" w:clear="all"/>
      </w:r>
    </w:p>
    <w:p w14:paraId="02DD2E26" w14:textId="77777777" w:rsidR="00C747FC" w:rsidRDefault="00C747FC" w:rsidP="00C747FC">
      <w:pPr>
        <w:rPr>
          <w:b/>
          <w:color w:val="C00000"/>
        </w:rPr>
      </w:pPr>
    </w:p>
    <w:p w14:paraId="500E39F9" w14:textId="5412A5AC" w:rsidR="00C747FC" w:rsidRPr="00C747FC" w:rsidRDefault="00C747FC" w:rsidP="00C747FC">
      <w:pPr>
        <w:rPr>
          <w:b/>
          <w:color w:val="C00000"/>
        </w:rPr>
      </w:pPr>
      <w:r w:rsidRPr="00C747FC">
        <w:rPr>
          <w:b/>
          <w:color w:val="C00000"/>
        </w:rPr>
        <w:t xml:space="preserve">Séquence </w:t>
      </w:r>
      <w:proofErr w:type="gramStart"/>
      <w:r w:rsidRPr="00C747FC">
        <w:rPr>
          <w:b/>
          <w:color w:val="C00000"/>
        </w:rPr>
        <w:t>2:</w:t>
      </w:r>
      <w:proofErr w:type="gramEnd"/>
    </w:p>
    <w:p w14:paraId="4CD2F1A7" w14:textId="77777777" w:rsidR="00C747FC" w:rsidRPr="005663EB" w:rsidRDefault="00C747FC" w:rsidP="00C747FC">
      <w:pPr>
        <w:tabs>
          <w:tab w:val="left" w:pos="851"/>
          <w:tab w:val="left" w:pos="993"/>
        </w:tabs>
        <w:rPr>
          <w:sz w:val="20"/>
          <w:szCs w:val="20"/>
          <w:u w:val="single"/>
          <w:lang w:val="en-US"/>
        </w:rPr>
      </w:pPr>
    </w:p>
    <w:p w14:paraId="538D7898" w14:textId="3364892F" w:rsidR="00C747FC" w:rsidRDefault="00C747FC" w:rsidP="00C747FC">
      <w:pPr>
        <w:pStyle w:val="Normalweb"/>
        <w:numPr>
          <w:ilvl w:val="0"/>
          <w:numId w:val="14"/>
        </w:numPr>
        <w:spacing w:before="0" w:beforeAutospacing="0" w:after="0" w:afterAutospacing="0"/>
        <w:ind w:left="714" w:hanging="357"/>
        <w:rPr>
          <w:rFonts w:asciiTheme="minorHAnsi" w:hAnsiTheme="minorHAnsi"/>
          <w:bCs/>
          <w:sz w:val="20"/>
          <w:szCs w:val="20"/>
          <w:lang w:val="en-US"/>
        </w:rPr>
      </w:pPr>
      <w:r w:rsidRPr="005663EB">
        <w:rPr>
          <w:rFonts w:asciiTheme="minorHAnsi" w:hAnsiTheme="minorHAnsi"/>
          <w:bCs/>
          <w:sz w:val="20"/>
          <w:szCs w:val="20"/>
          <w:lang w:val="en-US"/>
        </w:rPr>
        <w:t>Timi</w:t>
      </w:r>
      <w:r w:rsidR="00F15E6D">
        <w:rPr>
          <w:rFonts w:asciiTheme="minorHAnsi" w:hAnsiTheme="minorHAnsi"/>
          <w:bCs/>
          <w:sz w:val="20"/>
          <w:szCs w:val="20"/>
          <w:lang w:val="en-US"/>
        </w:rPr>
        <w:t xml:space="preserve">ng Diagram for </w:t>
      </w:r>
      <w:r w:rsidR="00F15E6D" w:rsidRPr="00C804E2">
        <w:rPr>
          <w:rFonts w:asciiTheme="minorHAnsi" w:hAnsiTheme="minorHAnsi"/>
          <w:b/>
          <w:bCs/>
          <w:sz w:val="20"/>
          <w:szCs w:val="20"/>
          <w:lang w:val="en-US"/>
        </w:rPr>
        <w:t>Read</w:t>
      </w:r>
      <w:r w:rsidR="00F15E6D">
        <w:rPr>
          <w:rFonts w:asciiTheme="minorHAnsi" w:hAnsiTheme="minorHAnsi"/>
          <w:bCs/>
          <w:sz w:val="20"/>
          <w:szCs w:val="20"/>
          <w:lang w:val="en-US"/>
        </w:rPr>
        <w:t xml:space="preserve"> Word Format</w:t>
      </w:r>
    </w:p>
    <w:p w14:paraId="43E6A88E" w14:textId="77777777" w:rsidR="00C747FC" w:rsidRDefault="00C747FC" w:rsidP="00C747FC">
      <w:pPr>
        <w:pStyle w:val="Normalweb"/>
        <w:spacing w:before="0" w:beforeAutospacing="0" w:after="0" w:afterAutospacing="0"/>
        <w:ind w:left="714"/>
        <w:rPr>
          <w:rFonts w:asciiTheme="minorHAnsi" w:hAnsiTheme="minorHAnsi"/>
          <w:bCs/>
          <w:sz w:val="20"/>
          <w:szCs w:val="20"/>
          <w:lang w:val="en-US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667"/>
        <w:gridCol w:w="2861"/>
        <w:gridCol w:w="2264"/>
        <w:gridCol w:w="2264"/>
      </w:tblGrid>
      <w:tr w:rsidR="00F15E6D" w14:paraId="34196650" w14:textId="77777777" w:rsidTr="00F15E6D">
        <w:trPr>
          <w:trHeight w:val="209"/>
        </w:trPr>
        <w:tc>
          <w:tcPr>
            <w:tcW w:w="166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3EDE1B4" w14:textId="77777777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</w:p>
        </w:tc>
        <w:tc>
          <w:tcPr>
            <w:tcW w:w="2861" w:type="dxa"/>
            <w:tcBorders>
              <w:left w:val="single" w:sz="4" w:space="0" w:color="auto"/>
            </w:tcBorders>
          </w:tcPr>
          <w:p w14:paraId="755852C1" w14:textId="41AB4E76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Trame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1</w:t>
            </w:r>
          </w:p>
        </w:tc>
        <w:tc>
          <w:tcPr>
            <w:tcW w:w="2264" w:type="dxa"/>
          </w:tcPr>
          <w:p w14:paraId="586BB9C3" w14:textId="77777777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Trame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2</w:t>
            </w:r>
          </w:p>
        </w:tc>
        <w:tc>
          <w:tcPr>
            <w:tcW w:w="2264" w:type="dxa"/>
          </w:tcPr>
          <w:p w14:paraId="37C24D39" w14:textId="77777777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Trame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3</w:t>
            </w:r>
          </w:p>
        </w:tc>
      </w:tr>
      <w:tr w:rsidR="00F15E6D" w14:paraId="7CAF702A" w14:textId="77777777" w:rsidTr="00F15E6D">
        <w:tc>
          <w:tcPr>
            <w:tcW w:w="1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60F959D" w14:textId="77777777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</w:p>
        </w:tc>
        <w:tc>
          <w:tcPr>
            <w:tcW w:w="2861" w:type="dxa"/>
            <w:tcBorders>
              <w:left w:val="single" w:sz="4" w:space="0" w:color="auto"/>
            </w:tcBorders>
          </w:tcPr>
          <w:p w14:paraId="4D76E666" w14:textId="37F89241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Adresse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esclave</w:t>
            </w:r>
            <w:proofErr w:type="spellEnd"/>
          </w:p>
        </w:tc>
        <w:tc>
          <w:tcPr>
            <w:tcW w:w="2264" w:type="dxa"/>
          </w:tcPr>
          <w:p w14:paraId="6571C100" w14:textId="77777777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MSByte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Data</w:t>
            </w:r>
          </w:p>
        </w:tc>
        <w:tc>
          <w:tcPr>
            <w:tcW w:w="2264" w:type="dxa"/>
          </w:tcPr>
          <w:p w14:paraId="5806170F" w14:textId="77777777" w:rsidR="00F15E6D" w:rsidRDefault="00F15E6D" w:rsidP="005A4E3F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  <w:lang w:val="en-US"/>
              </w:rPr>
              <w:t>LSByte</w:t>
            </w:r>
            <w:proofErr w:type="spellEnd"/>
            <w:r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Data</w:t>
            </w:r>
          </w:p>
        </w:tc>
      </w:tr>
      <w:tr w:rsidR="00F15E6D" w14:paraId="23570995" w14:textId="77777777" w:rsidTr="00F15E6D">
        <w:tc>
          <w:tcPr>
            <w:tcW w:w="1667" w:type="dxa"/>
            <w:tcBorders>
              <w:top w:val="single" w:sz="4" w:space="0" w:color="auto"/>
            </w:tcBorders>
          </w:tcPr>
          <w:p w14:paraId="1C639A3B" w14:textId="739A0FB5" w:rsidR="00F15E6D" w:rsidRPr="00F15E6D" w:rsidRDefault="00F15E6D" w:rsidP="00F15E6D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 w:rsidRPr="00F15E6D">
              <w:rPr>
                <w:rFonts w:asciiTheme="minorHAnsi" w:hAnsiTheme="minorHAnsi"/>
                <w:sz w:val="20"/>
                <w:szCs w:val="20"/>
                <w:lang w:val="en-US"/>
              </w:rPr>
              <w:t>Binaire</w:t>
            </w:r>
            <w:proofErr w:type="spellEnd"/>
          </w:p>
        </w:tc>
        <w:tc>
          <w:tcPr>
            <w:tcW w:w="2861" w:type="dxa"/>
          </w:tcPr>
          <w:p w14:paraId="716EF3AA" w14:textId="2EEB853F" w:rsidR="00F15E6D" w:rsidRDefault="00F15E6D" w:rsidP="00F15E6D">
            <w:pPr>
              <w:pStyle w:val="Rponses"/>
              <w:jc w:val="center"/>
              <w:rPr>
                <w:lang w:val="en-US"/>
              </w:rPr>
            </w:pPr>
            <w:r>
              <w:rPr>
                <w:lang w:val="en-US"/>
              </w:rPr>
              <w:t>1000000/R</w:t>
            </w:r>
          </w:p>
        </w:tc>
        <w:tc>
          <w:tcPr>
            <w:tcW w:w="2264" w:type="dxa"/>
          </w:tcPr>
          <w:p w14:paraId="4886BD10" w14:textId="1C772174" w:rsidR="00F15E6D" w:rsidRDefault="00F15E6D" w:rsidP="00F15E6D">
            <w:pPr>
              <w:pStyle w:val="Rponses"/>
              <w:jc w:val="center"/>
              <w:rPr>
                <w:lang w:val="en-US"/>
              </w:rPr>
            </w:pPr>
          </w:p>
        </w:tc>
        <w:tc>
          <w:tcPr>
            <w:tcW w:w="2264" w:type="dxa"/>
          </w:tcPr>
          <w:p w14:paraId="740FF5D6" w14:textId="5C4ED871" w:rsidR="00F15E6D" w:rsidRDefault="00F15E6D" w:rsidP="00F15E6D">
            <w:pPr>
              <w:pStyle w:val="Rponses"/>
              <w:jc w:val="center"/>
              <w:rPr>
                <w:lang w:val="en-US"/>
              </w:rPr>
            </w:pPr>
          </w:p>
        </w:tc>
      </w:tr>
      <w:tr w:rsidR="00F15E6D" w14:paraId="54599B8C" w14:textId="77777777" w:rsidTr="00F15E6D">
        <w:tc>
          <w:tcPr>
            <w:tcW w:w="1667" w:type="dxa"/>
          </w:tcPr>
          <w:p w14:paraId="5E47DE19" w14:textId="785989A9" w:rsidR="00F15E6D" w:rsidRPr="00F15E6D" w:rsidRDefault="00F15E6D" w:rsidP="00F15E6D">
            <w:pPr>
              <w:pStyle w:val="Normalweb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 w:rsidRPr="00F15E6D">
              <w:rPr>
                <w:rFonts w:asciiTheme="minorHAnsi" w:hAnsiTheme="minorHAnsi"/>
                <w:sz w:val="20"/>
                <w:szCs w:val="20"/>
                <w:lang w:val="en-US"/>
              </w:rPr>
              <w:t>Hexa</w:t>
            </w:r>
            <w:proofErr w:type="spellEnd"/>
          </w:p>
        </w:tc>
        <w:tc>
          <w:tcPr>
            <w:tcW w:w="2861" w:type="dxa"/>
          </w:tcPr>
          <w:p w14:paraId="5D174FE6" w14:textId="342082D4" w:rsidR="00F15E6D" w:rsidRDefault="00F15E6D" w:rsidP="00F15E6D">
            <w:pPr>
              <w:pStyle w:val="Rponses"/>
              <w:jc w:val="center"/>
              <w:rPr>
                <w:lang w:val="en-US"/>
              </w:rPr>
            </w:pPr>
            <w:r>
              <w:rPr>
                <w:lang w:val="en-US"/>
              </w:rPr>
              <w:t>0x40</w:t>
            </w:r>
          </w:p>
        </w:tc>
        <w:tc>
          <w:tcPr>
            <w:tcW w:w="2264" w:type="dxa"/>
          </w:tcPr>
          <w:p w14:paraId="6261224A" w14:textId="214B2ECB" w:rsidR="00F15E6D" w:rsidRDefault="00F15E6D" w:rsidP="00F15E6D">
            <w:pPr>
              <w:pStyle w:val="Rponses"/>
              <w:jc w:val="center"/>
              <w:rPr>
                <w:lang w:val="en-US"/>
              </w:rPr>
            </w:pPr>
          </w:p>
        </w:tc>
        <w:tc>
          <w:tcPr>
            <w:tcW w:w="2264" w:type="dxa"/>
          </w:tcPr>
          <w:p w14:paraId="436D54C3" w14:textId="57D257D1" w:rsidR="00F15E6D" w:rsidRDefault="00F15E6D" w:rsidP="00F15E6D">
            <w:pPr>
              <w:pStyle w:val="Rponses"/>
              <w:jc w:val="center"/>
              <w:rPr>
                <w:lang w:val="en-US"/>
              </w:rPr>
            </w:pPr>
          </w:p>
        </w:tc>
      </w:tr>
    </w:tbl>
    <w:p w14:paraId="34AF03BD" w14:textId="77777777" w:rsidR="00C747FC" w:rsidRDefault="00C747FC" w:rsidP="00C747FC">
      <w:pPr>
        <w:pStyle w:val="Normalweb"/>
        <w:spacing w:before="0" w:beforeAutospacing="0" w:after="0" w:afterAutospacing="0"/>
        <w:rPr>
          <w:rFonts w:asciiTheme="minorHAnsi" w:hAnsiTheme="minorHAnsi"/>
          <w:bCs/>
          <w:sz w:val="20"/>
          <w:szCs w:val="20"/>
          <w:lang w:val="en-US"/>
        </w:rPr>
      </w:pPr>
    </w:p>
    <w:p w14:paraId="46464A5B" w14:textId="77777777" w:rsidR="00C747FC" w:rsidRPr="00C747FC" w:rsidRDefault="00C747FC" w:rsidP="00C747FC">
      <w:pPr>
        <w:pStyle w:val="Rponses"/>
      </w:pPr>
    </w:p>
    <w:p w14:paraId="24520690" w14:textId="3A48B4D5" w:rsidR="00DE6E54" w:rsidRDefault="00DE6E54" w:rsidP="00FF2ED5">
      <w:pPr>
        <w:pStyle w:val="Standard"/>
        <w:jc w:val="left"/>
      </w:pPr>
    </w:p>
    <w:p w14:paraId="79D28A04" w14:textId="167C5340" w:rsidR="00DE6E54" w:rsidRDefault="00DE6E54" w:rsidP="00FF2ED5">
      <w:pPr>
        <w:pStyle w:val="Standard"/>
        <w:jc w:val="left"/>
      </w:pPr>
    </w:p>
    <w:p w14:paraId="082991EE" w14:textId="0DDF8CC0" w:rsidR="005A3513" w:rsidRDefault="005A3513" w:rsidP="005A3513">
      <w:pPr>
        <w:pStyle w:val="Rponses"/>
      </w:pPr>
    </w:p>
    <w:p w14:paraId="12F1DB88" w14:textId="77777777" w:rsidR="00F15E6D" w:rsidRDefault="00F15E6D" w:rsidP="005A3513">
      <w:pPr>
        <w:pStyle w:val="Rponses"/>
      </w:pPr>
    </w:p>
    <w:p w14:paraId="637FBA22" w14:textId="77777777" w:rsidR="00F15E6D" w:rsidRDefault="00F15E6D" w:rsidP="005A3513">
      <w:pPr>
        <w:pStyle w:val="Rponses"/>
      </w:pPr>
    </w:p>
    <w:p w14:paraId="3614A05D" w14:textId="77777777" w:rsidR="00F15E6D" w:rsidRDefault="00F15E6D" w:rsidP="005A3513">
      <w:pPr>
        <w:pStyle w:val="Rponses"/>
      </w:pPr>
    </w:p>
    <w:p w14:paraId="5058ECD8" w14:textId="1D40F958" w:rsidR="00F15E6D" w:rsidRDefault="006E01B6" w:rsidP="006E01B6">
      <w:pPr>
        <w:pStyle w:val="Niv2"/>
      </w:pPr>
      <w:r>
        <w:lastRenderedPageBreak/>
        <w:t>Lecture de la trame</w:t>
      </w:r>
    </w:p>
    <w:p w14:paraId="58B2EB51" w14:textId="1B8227FF" w:rsidR="006E01B6" w:rsidRDefault="006E01B6" w:rsidP="006E01B6">
      <w:pPr>
        <w:pStyle w:val="Niv1"/>
        <w:numPr>
          <w:ilvl w:val="0"/>
          <w:numId w:val="0"/>
        </w:numPr>
        <w:ind w:left="360" w:hanging="360"/>
      </w:pPr>
    </w:p>
    <w:p w14:paraId="2E512AA4" w14:textId="24AB188A" w:rsidR="0077313D" w:rsidRPr="0077313D" w:rsidRDefault="0077313D" w:rsidP="0077313D">
      <w:pPr>
        <w:pStyle w:val="Niv1"/>
        <w:numPr>
          <w:ilvl w:val="0"/>
          <w:numId w:val="15"/>
        </w:numPr>
        <w:rPr>
          <w:sz w:val="24"/>
          <w:szCs w:val="24"/>
        </w:rPr>
      </w:pPr>
      <w:r w:rsidRPr="0077313D">
        <w:rPr>
          <w:sz w:val="24"/>
          <w:szCs w:val="24"/>
        </w:rPr>
        <w:t>Introduction</w:t>
      </w:r>
    </w:p>
    <w:p w14:paraId="7ADDA90C" w14:textId="77777777" w:rsidR="0077313D" w:rsidRDefault="0077313D" w:rsidP="006E01B6">
      <w:pPr>
        <w:pStyle w:val="Niv1"/>
        <w:numPr>
          <w:ilvl w:val="0"/>
          <w:numId w:val="0"/>
        </w:numPr>
        <w:ind w:left="360" w:hanging="360"/>
      </w:pPr>
    </w:p>
    <w:p w14:paraId="00959B58" w14:textId="70DF0180" w:rsidR="006E01B6" w:rsidRDefault="002C7D4D" w:rsidP="002C7D4D">
      <w:pPr>
        <w:pStyle w:val="Standard"/>
      </w:pPr>
      <w:r>
        <w:t>Les trames échangées entre le capteur et l’Arduino sont liés aux instructions du programme</w:t>
      </w:r>
      <w:r w:rsidR="003B3F16">
        <w:t xml:space="preserve"> « </w:t>
      </w:r>
      <w:proofErr w:type="spellStart"/>
      <w:r w:rsidR="00A23D71" w:rsidRPr="00A23D71">
        <w:t>courrant_seul</w:t>
      </w:r>
      <w:r w:rsidR="00A23D71">
        <w:t>.</w:t>
      </w:r>
      <w:r>
        <w:t>ino</w:t>
      </w:r>
      <w:proofErr w:type="spellEnd"/>
      <w:r w:rsidR="003B3F16">
        <w:t> »</w:t>
      </w:r>
      <w:r>
        <w:t xml:space="preserve"> et des bibliothèques </w:t>
      </w:r>
      <w:r w:rsidR="00A23D71">
        <w:t>associées</w:t>
      </w:r>
      <w:r>
        <w:t xml:space="preserve"> </w:t>
      </w:r>
      <w:r w:rsidR="00A23D71">
        <w:t xml:space="preserve">à ce capteur </w:t>
      </w:r>
      <w:r>
        <w:t>(</w:t>
      </w:r>
      <w:r w:rsidR="00A23D71" w:rsidRPr="00A23D71">
        <w:t>Adafruit_INA219</w:t>
      </w:r>
      <w:r w:rsidR="00A23D71">
        <w:t xml:space="preserve">.cpp et </w:t>
      </w:r>
      <w:r w:rsidR="00A23D71" w:rsidRPr="00A23D71">
        <w:t>Adafruit_INA219</w:t>
      </w:r>
      <w:r w:rsidR="00A23D71">
        <w:t>.h)</w:t>
      </w:r>
      <w:r>
        <w:t>.</w:t>
      </w:r>
    </w:p>
    <w:p w14:paraId="5343D572" w14:textId="77777777" w:rsidR="002C7D4D" w:rsidRDefault="002C7D4D" w:rsidP="002C7D4D">
      <w:pPr>
        <w:pStyle w:val="Standard"/>
      </w:pPr>
    </w:p>
    <w:p w14:paraId="35DA4657" w14:textId="364985A2" w:rsidR="00D11FFF" w:rsidRDefault="00D11FFF" w:rsidP="002C7D4D">
      <w:pPr>
        <w:pStyle w:val="Standard"/>
      </w:pPr>
      <w:r>
        <w:t xml:space="preserve">Pour la suite de l’activité, nous utiliserons le logiciel « Sublime </w:t>
      </w:r>
      <w:proofErr w:type="spellStart"/>
      <w:r>
        <w:t>Text</w:t>
      </w:r>
      <w:proofErr w:type="spellEnd"/>
      <w:r>
        <w:t> »</w:t>
      </w:r>
      <w:r w:rsidR="00F72280">
        <w:t xml:space="preserve"> pour éditer les codes</w:t>
      </w:r>
      <w:r w:rsidR="006761CA">
        <w:t xml:space="preserve"> (en ressource</w:t>
      </w:r>
      <w:r w:rsidR="003B3F16">
        <w:t>s</w:t>
      </w:r>
      <w:r w:rsidR="006761CA">
        <w:t xml:space="preserve"> de l’activité)</w:t>
      </w:r>
      <w:r w:rsidR="00F72280">
        <w:t>. Ce logiciel nous permettra d’utiliser l’outil de « recherche texte » (ctrl + f).</w:t>
      </w:r>
    </w:p>
    <w:p w14:paraId="10B299FD" w14:textId="7A27F136" w:rsidR="00F72280" w:rsidRDefault="00F72280" w:rsidP="002C7D4D">
      <w:pPr>
        <w:pStyle w:val="Standard"/>
      </w:pPr>
    </w:p>
    <w:p w14:paraId="1A87A1C3" w14:textId="3F7C0CBE" w:rsidR="00D11FFF" w:rsidRDefault="00AC5D29" w:rsidP="002C7D4D">
      <w:pPr>
        <w:pStyle w:val="Question"/>
      </w:pPr>
      <w:r>
        <w:t>Dans le programme « courant_seul.ino », qu</w:t>
      </w:r>
      <w:r w:rsidR="006D4C7B">
        <w:t>elle instruction demande au</w:t>
      </w:r>
      <w:r>
        <w:t xml:space="preserve"> capteur de fournir l’intensité en mA ?</w:t>
      </w:r>
      <w:r w:rsidR="00283640">
        <w:t xml:space="preserve"> (0.5 </w:t>
      </w:r>
      <w:r w:rsidR="005A4E3F">
        <w:t>pt)</w:t>
      </w:r>
    </w:p>
    <w:p w14:paraId="489C0FC0" w14:textId="77777777" w:rsidR="00D11FFF" w:rsidRDefault="00D11FFF" w:rsidP="002C7D4D">
      <w:pPr>
        <w:pStyle w:val="Standard"/>
      </w:pPr>
    </w:p>
    <w:p w14:paraId="71E81319" w14:textId="77777777" w:rsidR="006D4C7B" w:rsidRDefault="006D4C7B" w:rsidP="002C7D4D">
      <w:pPr>
        <w:pStyle w:val="Standard"/>
      </w:pPr>
    </w:p>
    <w:p w14:paraId="6F31A96E" w14:textId="77777777" w:rsidR="006D4C7B" w:rsidRDefault="006D4C7B" w:rsidP="002C7D4D">
      <w:pPr>
        <w:pStyle w:val="Standard"/>
      </w:pPr>
    </w:p>
    <w:p w14:paraId="08E0D0B4" w14:textId="5ADE0862" w:rsidR="006D4C7B" w:rsidRDefault="006D4C7B" w:rsidP="002C7D4D">
      <w:pPr>
        <w:pStyle w:val="Standard"/>
      </w:pPr>
      <w:r>
        <w:t>Cette instruction est traitée dans la bibliothèque « </w:t>
      </w:r>
      <w:r w:rsidRPr="00A23D71">
        <w:t>Adafruit_INA219</w:t>
      </w:r>
      <w:r>
        <w:t>.cpp »</w:t>
      </w:r>
      <w:r w:rsidR="008B29EA">
        <w:t>.</w:t>
      </w:r>
    </w:p>
    <w:p w14:paraId="41A10F8A" w14:textId="1E631B0F" w:rsidR="008B29EA" w:rsidRDefault="008B29EA" w:rsidP="002C7D4D">
      <w:pPr>
        <w:pStyle w:val="Standard"/>
      </w:pPr>
    </w:p>
    <w:p w14:paraId="06B31987" w14:textId="77777777" w:rsidR="008B29EA" w:rsidRDefault="008B29EA" w:rsidP="002C7D4D">
      <w:pPr>
        <w:pStyle w:val="Standard"/>
      </w:pPr>
    </w:p>
    <w:p w14:paraId="586D1E23" w14:textId="176336FD" w:rsidR="0077313D" w:rsidRPr="0077313D" w:rsidRDefault="0077313D" w:rsidP="0077313D">
      <w:pPr>
        <w:pStyle w:val="Niv1"/>
        <w:numPr>
          <w:ilvl w:val="0"/>
          <w:numId w:val="15"/>
        </w:numPr>
        <w:rPr>
          <w:sz w:val="24"/>
          <w:szCs w:val="24"/>
        </w:rPr>
      </w:pPr>
      <w:proofErr w:type="gramStart"/>
      <w:r w:rsidRPr="0077313D">
        <w:rPr>
          <w:sz w:val="24"/>
          <w:szCs w:val="24"/>
        </w:rPr>
        <w:t>getCurrent</w:t>
      </w:r>
      <w:proofErr w:type="gramEnd"/>
      <w:r w:rsidRPr="0077313D">
        <w:rPr>
          <w:sz w:val="24"/>
          <w:szCs w:val="24"/>
        </w:rPr>
        <w:t>_mA </w:t>
      </w:r>
    </w:p>
    <w:p w14:paraId="6D2A06CB" w14:textId="77777777" w:rsidR="0077313D" w:rsidRDefault="0077313D" w:rsidP="002C7D4D">
      <w:pPr>
        <w:pStyle w:val="Standard"/>
      </w:pPr>
    </w:p>
    <w:p w14:paraId="12F47CFC" w14:textId="78D163B3" w:rsidR="008B29EA" w:rsidRDefault="008B29EA" w:rsidP="008B29EA">
      <w:pPr>
        <w:pStyle w:val="nornale"/>
        <w:rPr>
          <w:color w:val="0000FF"/>
        </w:rPr>
      </w:pPr>
      <w:r w:rsidRPr="008B29EA">
        <w:rPr>
          <w:color w:val="0000FF"/>
        </w:rPr>
        <w:t>Faite une recherche de l’instruction « getCurrent_</w:t>
      </w:r>
      <w:proofErr w:type="gramStart"/>
      <w:r w:rsidRPr="008B29EA">
        <w:rPr>
          <w:color w:val="0000FF"/>
        </w:rPr>
        <w:t>mA</w:t>
      </w:r>
      <w:r w:rsidR="00E51AE5">
        <w:rPr>
          <w:color w:val="0000FF"/>
        </w:rPr>
        <w:t>(</w:t>
      </w:r>
      <w:proofErr w:type="gramEnd"/>
      <w:r w:rsidR="00E51AE5">
        <w:rPr>
          <w:color w:val="0000FF"/>
        </w:rPr>
        <w:t>)</w:t>
      </w:r>
      <w:r w:rsidRPr="008B29EA">
        <w:rPr>
          <w:color w:val="0000FF"/>
        </w:rPr>
        <w:t> » dans la bibliothèque « Adafruit_INA219.cpp »</w:t>
      </w:r>
    </w:p>
    <w:p w14:paraId="2927A2E5" w14:textId="424E8281" w:rsidR="00CD65D3" w:rsidRPr="006761CA" w:rsidRDefault="00CD65D3" w:rsidP="006761CA">
      <w:pPr>
        <w:pStyle w:val="nornale"/>
      </w:pPr>
    </w:p>
    <w:p w14:paraId="6ADE05D7" w14:textId="77777777" w:rsidR="002D5611" w:rsidRDefault="006761CA" w:rsidP="006761CA">
      <w:pPr>
        <w:pStyle w:val="nornale"/>
      </w:pPr>
      <w:r w:rsidRPr="006761CA">
        <w:rPr>
          <w:noProof/>
          <w:lang w:eastAsia="fr-FR" w:bidi="ar-SA"/>
        </w:rPr>
        <w:drawing>
          <wp:anchor distT="0" distB="0" distL="114300" distR="114300" simplePos="0" relativeHeight="251814912" behindDoc="0" locked="0" layoutInCell="1" allowOverlap="1" wp14:anchorId="06E42F8E" wp14:editId="1A9A121A">
            <wp:simplePos x="0" y="0"/>
            <wp:positionH relativeFrom="column">
              <wp:posOffset>-248156</wp:posOffset>
            </wp:positionH>
            <wp:positionV relativeFrom="paragraph">
              <wp:posOffset>140335</wp:posOffset>
            </wp:positionV>
            <wp:extent cx="2952115" cy="673100"/>
            <wp:effectExtent l="0" t="0" r="0" b="12700"/>
            <wp:wrapSquare wrapText="bothSides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115" cy="673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154257" w14:textId="3D9874B0" w:rsidR="006761CA" w:rsidRDefault="006761CA" w:rsidP="006761CA">
      <w:pPr>
        <w:pStyle w:val="nornale"/>
      </w:pPr>
      <w:r w:rsidRPr="006761CA">
        <w:t xml:space="preserve">503 : </w:t>
      </w:r>
      <w:r>
        <w:t xml:space="preserve">La valeur </w:t>
      </w:r>
      <w:r w:rsidR="00C8671A">
        <w:t xml:space="preserve">brute </w:t>
      </w:r>
      <w:r>
        <w:t xml:space="preserve">retournée par le </w:t>
      </w:r>
      <w:r w:rsidR="00C8671A">
        <w:t>sous-programme</w:t>
      </w:r>
      <w:r>
        <w:t xml:space="preserve"> « getCurrent_</w:t>
      </w:r>
      <w:proofErr w:type="gramStart"/>
      <w:r>
        <w:t>raw(</w:t>
      </w:r>
      <w:proofErr w:type="gramEnd"/>
      <w:r>
        <w:t>) » sera transformé</w:t>
      </w:r>
      <w:r w:rsidR="003B3F16">
        <w:t>e</w:t>
      </w:r>
      <w:r>
        <w:t xml:space="preserve"> en valeur </w:t>
      </w:r>
      <w:r w:rsidR="00C8671A">
        <w:t xml:space="preserve">brute </w:t>
      </w:r>
      <w:r>
        <w:t>décimale</w:t>
      </w:r>
    </w:p>
    <w:p w14:paraId="0376DEED" w14:textId="7F7436B3" w:rsidR="006761CA" w:rsidRPr="006761CA" w:rsidRDefault="006761CA" w:rsidP="006761CA">
      <w:pPr>
        <w:pStyle w:val="nornale"/>
      </w:pPr>
      <w:r>
        <w:t xml:space="preserve">504 : </w:t>
      </w:r>
      <w:r w:rsidR="00C8671A">
        <w:t xml:space="preserve">La </w:t>
      </w:r>
      <w:r>
        <w:t xml:space="preserve">valeur </w:t>
      </w:r>
      <w:r w:rsidR="008B15F8">
        <w:t xml:space="preserve">brute décimale </w:t>
      </w:r>
      <w:r>
        <w:t>est divisée par « ina219_currentDivider_mA »</w:t>
      </w:r>
    </w:p>
    <w:p w14:paraId="13DDCE99" w14:textId="2B6F69DC" w:rsidR="006761CA" w:rsidRDefault="006761CA" w:rsidP="006761CA">
      <w:pPr>
        <w:pStyle w:val="nornale"/>
      </w:pPr>
      <w:r>
        <w:t xml:space="preserve">505 : Valeur </w:t>
      </w:r>
      <w:r w:rsidR="00C8671A">
        <w:t xml:space="preserve">en mA est </w:t>
      </w:r>
      <w:r>
        <w:t xml:space="preserve">retournée au programme </w:t>
      </w:r>
      <w:proofErr w:type="gramStart"/>
      <w:r w:rsidR="003B3F16">
        <w:t>« .</w:t>
      </w:r>
      <w:proofErr w:type="spellStart"/>
      <w:r w:rsidR="003B3F16">
        <w:t>ino</w:t>
      </w:r>
      <w:proofErr w:type="spellEnd"/>
      <w:proofErr w:type="gramEnd"/>
      <w:r w:rsidR="003B3F16">
        <w:t xml:space="preserve"> » </w:t>
      </w:r>
      <w:r>
        <w:t>pour traitement</w:t>
      </w:r>
    </w:p>
    <w:p w14:paraId="257EA1ED" w14:textId="46692A0F" w:rsidR="006761CA" w:rsidRPr="006761CA" w:rsidRDefault="006761CA" w:rsidP="006761CA">
      <w:pPr>
        <w:pStyle w:val="nornale"/>
      </w:pPr>
    </w:p>
    <w:p w14:paraId="70A0E70E" w14:textId="4962D21A" w:rsidR="00CD65D3" w:rsidRPr="006761CA" w:rsidRDefault="006B3489" w:rsidP="006B3489">
      <w:pPr>
        <w:pStyle w:val="Question"/>
      </w:pPr>
      <w:r>
        <w:t>Quelle est la valeur du coefficient « </w:t>
      </w:r>
      <w:r w:rsidR="00E51AE5">
        <w:t>ina219_currentDivider_mA </w:t>
      </w:r>
      <w:r>
        <w:t>»</w:t>
      </w:r>
      <w:r w:rsidR="005A4E3F">
        <w:t> ? (1</w:t>
      </w:r>
      <w:r w:rsidR="00283640">
        <w:t xml:space="preserve"> </w:t>
      </w:r>
      <w:r w:rsidR="005A4E3F">
        <w:t>pt)</w:t>
      </w:r>
    </w:p>
    <w:p w14:paraId="5764C790" w14:textId="77777777" w:rsidR="00E51AE5" w:rsidRDefault="00E51AE5" w:rsidP="00D04C0E">
      <w:pPr>
        <w:pStyle w:val="Rponses"/>
      </w:pPr>
    </w:p>
    <w:p w14:paraId="0B457914" w14:textId="77777777" w:rsidR="006C72D0" w:rsidRDefault="006C72D0" w:rsidP="00D04C0E">
      <w:pPr>
        <w:pStyle w:val="Rponses"/>
      </w:pPr>
    </w:p>
    <w:p w14:paraId="6F01B4EA" w14:textId="0B0BEBBA" w:rsidR="00E51AE5" w:rsidRDefault="00E51AE5" w:rsidP="006B3489">
      <w:pPr>
        <w:pStyle w:val="Rponses"/>
      </w:pPr>
    </w:p>
    <w:p w14:paraId="6D442934" w14:textId="76D24706" w:rsidR="00E51AE5" w:rsidRDefault="00E51AE5" w:rsidP="00E51AE5">
      <w:pPr>
        <w:pStyle w:val="Niv1"/>
        <w:numPr>
          <w:ilvl w:val="0"/>
          <w:numId w:val="15"/>
        </w:numPr>
        <w:rPr>
          <w:sz w:val="24"/>
          <w:szCs w:val="24"/>
        </w:rPr>
      </w:pPr>
      <w:proofErr w:type="gramStart"/>
      <w:r w:rsidRPr="0077313D">
        <w:rPr>
          <w:sz w:val="24"/>
          <w:szCs w:val="24"/>
        </w:rPr>
        <w:t>getCurrent</w:t>
      </w:r>
      <w:proofErr w:type="gramEnd"/>
      <w:r w:rsidRPr="0077313D">
        <w:rPr>
          <w:sz w:val="24"/>
          <w:szCs w:val="24"/>
        </w:rPr>
        <w:t>_</w:t>
      </w:r>
      <w:r>
        <w:rPr>
          <w:sz w:val="24"/>
          <w:szCs w:val="24"/>
        </w:rPr>
        <w:t>raw</w:t>
      </w:r>
      <w:r w:rsidRPr="0077313D">
        <w:rPr>
          <w:sz w:val="24"/>
          <w:szCs w:val="24"/>
        </w:rPr>
        <w:t> </w:t>
      </w:r>
    </w:p>
    <w:p w14:paraId="5934BDDE" w14:textId="1AA76096" w:rsidR="00E51AE5" w:rsidRPr="0077313D" w:rsidRDefault="00E51AE5" w:rsidP="00E51AE5">
      <w:pPr>
        <w:pStyle w:val="Niv1"/>
        <w:numPr>
          <w:ilvl w:val="0"/>
          <w:numId w:val="0"/>
        </w:numPr>
        <w:ind w:left="720"/>
        <w:rPr>
          <w:sz w:val="24"/>
          <w:szCs w:val="24"/>
        </w:rPr>
      </w:pPr>
    </w:p>
    <w:p w14:paraId="51C5D3AE" w14:textId="53118738" w:rsidR="00E51AE5" w:rsidRDefault="00E51AE5" w:rsidP="00E51AE5">
      <w:pPr>
        <w:pStyle w:val="nornale"/>
        <w:rPr>
          <w:color w:val="0000FF"/>
        </w:rPr>
      </w:pPr>
      <w:r w:rsidRPr="008B29EA">
        <w:rPr>
          <w:color w:val="0000FF"/>
        </w:rPr>
        <w:t>Faite une recherche de l’instruction « getCurrent_</w:t>
      </w:r>
      <w:proofErr w:type="gramStart"/>
      <w:r>
        <w:rPr>
          <w:color w:val="0000FF"/>
        </w:rPr>
        <w:t>raw(</w:t>
      </w:r>
      <w:proofErr w:type="gramEnd"/>
      <w:r>
        <w:rPr>
          <w:color w:val="0000FF"/>
        </w:rPr>
        <w:t>)</w:t>
      </w:r>
      <w:r w:rsidRPr="008B29EA">
        <w:rPr>
          <w:color w:val="0000FF"/>
        </w:rPr>
        <w:t> » dans la bibliothèque « Adafruit_INA219.cpp »</w:t>
      </w:r>
    </w:p>
    <w:p w14:paraId="2F866121" w14:textId="4E5AC1FC" w:rsidR="00E51AE5" w:rsidRDefault="006F154B" w:rsidP="006B3489">
      <w:pPr>
        <w:pStyle w:val="Rponses"/>
      </w:pPr>
      <w:r w:rsidRPr="00A92919">
        <w:rPr>
          <w:noProof/>
          <w:lang w:eastAsia="fr-FR" w:bidi="ar-SA"/>
        </w:rPr>
        <w:drawing>
          <wp:anchor distT="0" distB="0" distL="114300" distR="114300" simplePos="0" relativeHeight="251815936" behindDoc="0" locked="0" layoutInCell="1" allowOverlap="1" wp14:anchorId="0FEDD751" wp14:editId="6218D39F">
            <wp:simplePos x="0" y="0"/>
            <wp:positionH relativeFrom="column">
              <wp:posOffset>-236091</wp:posOffset>
            </wp:positionH>
            <wp:positionV relativeFrom="paragraph">
              <wp:posOffset>121920</wp:posOffset>
            </wp:positionV>
            <wp:extent cx="3951605" cy="1708785"/>
            <wp:effectExtent l="0" t="0" r="10795" b="0"/>
            <wp:wrapSquare wrapText="bothSides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1605" cy="1708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296150" w14:textId="77777777" w:rsidR="00C0147D" w:rsidRDefault="00C0147D" w:rsidP="00D04C0E">
      <w:pPr>
        <w:pStyle w:val="nornale"/>
      </w:pPr>
    </w:p>
    <w:p w14:paraId="0E872045" w14:textId="77777777" w:rsidR="00C0147D" w:rsidRDefault="00C0147D" w:rsidP="00D04C0E">
      <w:pPr>
        <w:pStyle w:val="nornale"/>
      </w:pPr>
    </w:p>
    <w:p w14:paraId="70EDA140" w14:textId="77777777" w:rsidR="00C0147D" w:rsidRDefault="00C0147D" w:rsidP="00D04C0E">
      <w:pPr>
        <w:pStyle w:val="nornale"/>
      </w:pPr>
    </w:p>
    <w:p w14:paraId="674FF834" w14:textId="77777777" w:rsidR="00C0147D" w:rsidRDefault="00C0147D" w:rsidP="00D04C0E">
      <w:pPr>
        <w:pStyle w:val="nornale"/>
      </w:pPr>
    </w:p>
    <w:p w14:paraId="01F1C8B9" w14:textId="77777777" w:rsidR="00C0147D" w:rsidRDefault="00C0147D" w:rsidP="00D04C0E">
      <w:pPr>
        <w:pStyle w:val="nornale"/>
      </w:pPr>
    </w:p>
    <w:p w14:paraId="33AE0EEA" w14:textId="77777777" w:rsidR="00C0147D" w:rsidRDefault="00C0147D" w:rsidP="00D04C0E">
      <w:pPr>
        <w:pStyle w:val="nornale"/>
      </w:pPr>
    </w:p>
    <w:p w14:paraId="377EF935" w14:textId="77777777" w:rsidR="00C0147D" w:rsidRDefault="00C0147D" w:rsidP="00D04C0E">
      <w:pPr>
        <w:pStyle w:val="nornale"/>
      </w:pPr>
    </w:p>
    <w:p w14:paraId="1D2B3AB3" w14:textId="77777777" w:rsidR="00C0147D" w:rsidRDefault="00C0147D" w:rsidP="00D04C0E">
      <w:pPr>
        <w:pStyle w:val="nornale"/>
      </w:pPr>
    </w:p>
    <w:p w14:paraId="1E77B3B4" w14:textId="77777777" w:rsidR="00C0147D" w:rsidRDefault="00C0147D" w:rsidP="00D04C0E">
      <w:pPr>
        <w:pStyle w:val="nornale"/>
      </w:pPr>
    </w:p>
    <w:p w14:paraId="7771BCBA" w14:textId="78243BE8" w:rsidR="005F1CB5" w:rsidRDefault="00D04C0E" w:rsidP="00D04C0E">
      <w:pPr>
        <w:pStyle w:val="nornale"/>
      </w:pPr>
      <w:r>
        <w:t>437</w:t>
      </w:r>
      <w:r w:rsidRPr="006761CA">
        <w:t xml:space="preserve"> : </w:t>
      </w:r>
      <w:r>
        <w:t>Créat</w:t>
      </w:r>
      <w:r w:rsidR="003B3F16">
        <w:t>ion</w:t>
      </w:r>
      <w:r>
        <w:t xml:space="preserve"> de la variable à transmettre sous forme brute</w:t>
      </w:r>
    </w:p>
    <w:p w14:paraId="4DC56972" w14:textId="4F7B5335" w:rsidR="00D04C0E" w:rsidRDefault="00C0147D" w:rsidP="00D04C0E">
      <w:pPr>
        <w:pStyle w:val="nornale"/>
      </w:pPr>
      <w:r>
        <w:t xml:space="preserve">443 : Le maître (Arduino) écrit (en i2c) à l’esclave (le capteur) </w:t>
      </w:r>
      <w:r w:rsidR="00BB56C5">
        <w:t xml:space="preserve">dans son registre « Calibration » la valeur « ina219_calValue » : </w:t>
      </w:r>
      <w:r w:rsidR="002D1243">
        <w:t xml:space="preserve">il s’agit de la </w:t>
      </w:r>
      <w:r w:rsidR="002D1243" w:rsidRPr="002D1243">
        <w:rPr>
          <w:rFonts w:ascii="Times New Roman" w:hAnsi="Times New Roman"/>
          <w:b/>
          <w:color w:val="C00000"/>
          <w:sz w:val="24"/>
          <w:szCs w:val="24"/>
        </w:rPr>
        <w:t>Séquence1-Partie1</w:t>
      </w:r>
      <w:r w:rsidR="002D1243">
        <w:t xml:space="preserve"> de la trame i2c</w:t>
      </w:r>
    </w:p>
    <w:p w14:paraId="7A5B0147" w14:textId="33503243" w:rsidR="002D1243" w:rsidRDefault="002D1243" w:rsidP="00E535D4">
      <w:pPr>
        <w:pStyle w:val="nornale"/>
      </w:pPr>
      <w:r>
        <w:t>446 : Le maî</w:t>
      </w:r>
      <w:r w:rsidR="00E535D4">
        <w:t>tre (Arduino) lit le registre « </w:t>
      </w:r>
      <w:proofErr w:type="spellStart"/>
      <w:r w:rsidR="00E535D4">
        <w:t>Current</w:t>
      </w:r>
      <w:proofErr w:type="spellEnd"/>
      <w:r w:rsidR="00E535D4">
        <w:t> » de l’esclave et stocke la valeur dans la variable « value » : le souhait du maître de lire le registre « </w:t>
      </w:r>
      <w:proofErr w:type="spellStart"/>
      <w:r w:rsidR="00E535D4">
        <w:t>Current</w:t>
      </w:r>
      <w:proofErr w:type="spellEnd"/>
      <w:r w:rsidR="00E535D4">
        <w:t xml:space="preserve"> » est </w:t>
      </w:r>
      <w:r w:rsidR="00E535D4" w:rsidRPr="002D1243">
        <w:rPr>
          <w:rFonts w:ascii="Times New Roman" w:hAnsi="Times New Roman"/>
          <w:b/>
          <w:color w:val="C00000"/>
          <w:sz w:val="24"/>
          <w:szCs w:val="24"/>
        </w:rPr>
        <w:t>Séquence1-Partie</w:t>
      </w:r>
      <w:r w:rsidR="00E535D4">
        <w:rPr>
          <w:rFonts w:ascii="Times New Roman" w:hAnsi="Times New Roman"/>
          <w:b/>
          <w:color w:val="C00000"/>
          <w:sz w:val="24"/>
          <w:szCs w:val="24"/>
        </w:rPr>
        <w:t xml:space="preserve">2 </w:t>
      </w:r>
      <w:r w:rsidR="00E535D4" w:rsidRPr="00E535D4">
        <w:t>de l</w:t>
      </w:r>
      <w:r w:rsidR="00E535D4">
        <w:t xml:space="preserve">a trame i2c, la réponse de l’esclave est la </w:t>
      </w:r>
      <w:r w:rsidR="00E535D4" w:rsidRPr="002D1243">
        <w:rPr>
          <w:rFonts w:ascii="Times New Roman" w:hAnsi="Times New Roman"/>
          <w:b/>
          <w:color w:val="C00000"/>
          <w:sz w:val="24"/>
          <w:szCs w:val="24"/>
        </w:rPr>
        <w:t>Séquenc</w:t>
      </w:r>
      <w:r w:rsidR="00E535D4">
        <w:rPr>
          <w:rFonts w:ascii="Times New Roman" w:hAnsi="Times New Roman"/>
          <w:b/>
          <w:color w:val="C00000"/>
          <w:sz w:val="24"/>
          <w:szCs w:val="24"/>
        </w:rPr>
        <w:t>e2</w:t>
      </w:r>
    </w:p>
    <w:p w14:paraId="0780E18D" w14:textId="6B68957D" w:rsidR="00E535D4" w:rsidRDefault="00E535D4" w:rsidP="00E535D4">
      <w:pPr>
        <w:pStyle w:val="nornale"/>
      </w:pPr>
      <w:r>
        <w:t>448 : Le sous-programme « getCurrent_</w:t>
      </w:r>
      <w:proofErr w:type="gramStart"/>
      <w:r>
        <w:t>raw(</w:t>
      </w:r>
      <w:proofErr w:type="gramEnd"/>
      <w:r>
        <w:t>) » retourne au sous-programme « getCurrent_mA() » la variable lue.</w:t>
      </w:r>
    </w:p>
    <w:p w14:paraId="24CB72C3" w14:textId="77777777" w:rsidR="00A0016F" w:rsidRDefault="00A0016F" w:rsidP="00E535D4">
      <w:pPr>
        <w:pStyle w:val="nornale"/>
      </w:pPr>
    </w:p>
    <w:p w14:paraId="2BFE5C16" w14:textId="77777777" w:rsidR="00A0016F" w:rsidRDefault="00A0016F" w:rsidP="00E535D4">
      <w:pPr>
        <w:pStyle w:val="nornale"/>
      </w:pPr>
    </w:p>
    <w:p w14:paraId="581F94A4" w14:textId="6F23192B" w:rsidR="00A0016F" w:rsidRDefault="00A0016F" w:rsidP="00A0016F">
      <w:pPr>
        <w:pStyle w:val="Question"/>
      </w:pPr>
      <w:r>
        <w:lastRenderedPageBreak/>
        <w:t>Pourquoi est-il nécessaire de « calibrer » le capteur avant la mesure ?</w:t>
      </w:r>
      <w:r w:rsidR="005A4E3F">
        <w:t xml:space="preserve"> (2</w:t>
      </w:r>
      <w:r w:rsidR="00283640">
        <w:t xml:space="preserve"> </w:t>
      </w:r>
      <w:r w:rsidR="005A4E3F">
        <w:t>pts)</w:t>
      </w:r>
    </w:p>
    <w:p w14:paraId="56728664" w14:textId="77777777" w:rsidR="00A0016F" w:rsidRDefault="00A0016F" w:rsidP="00A0016F">
      <w:pPr>
        <w:pStyle w:val="Rponses"/>
        <w:rPr>
          <w:lang w:val="en-US"/>
        </w:rPr>
      </w:pPr>
    </w:p>
    <w:p w14:paraId="03429FCE" w14:textId="77777777" w:rsidR="006C72D0" w:rsidRDefault="006C72D0" w:rsidP="00A0016F">
      <w:pPr>
        <w:pStyle w:val="Rponses"/>
        <w:rPr>
          <w:lang w:val="en-US"/>
        </w:rPr>
      </w:pPr>
    </w:p>
    <w:p w14:paraId="2DF94368" w14:textId="77777777" w:rsidR="006C72D0" w:rsidRDefault="006C72D0" w:rsidP="00A0016F">
      <w:pPr>
        <w:pStyle w:val="Rponses"/>
        <w:rPr>
          <w:lang w:val="en-US"/>
        </w:rPr>
      </w:pPr>
    </w:p>
    <w:p w14:paraId="4E9BAEA5" w14:textId="77777777" w:rsidR="006C72D0" w:rsidRDefault="006C72D0" w:rsidP="00A0016F">
      <w:pPr>
        <w:pStyle w:val="Rponses"/>
        <w:rPr>
          <w:lang w:val="en-US"/>
        </w:rPr>
      </w:pPr>
    </w:p>
    <w:p w14:paraId="4587D3D2" w14:textId="77777777" w:rsidR="006C72D0" w:rsidRPr="00A0016F" w:rsidRDefault="006C72D0" w:rsidP="00A0016F">
      <w:pPr>
        <w:pStyle w:val="Rponses"/>
        <w:rPr>
          <w:lang w:val="en-US"/>
        </w:rPr>
      </w:pPr>
    </w:p>
    <w:p w14:paraId="70B27F7D" w14:textId="77777777" w:rsidR="00A0016F" w:rsidRPr="00A0016F" w:rsidRDefault="00A0016F" w:rsidP="00A0016F">
      <w:pPr>
        <w:pStyle w:val="Rponses"/>
        <w:rPr>
          <w:lang w:val="en-US"/>
        </w:rPr>
      </w:pPr>
    </w:p>
    <w:p w14:paraId="029A91BC" w14:textId="2C286712" w:rsidR="00A0016F" w:rsidRDefault="00A0016F" w:rsidP="00A0016F">
      <w:pPr>
        <w:pStyle w:val="nornale"/>
        <w:rPr>
          <w:color w:val="0000FF"/>
        </w:rPr>
      </w:pPr>
      <w:r w:rsidRPr="00A0016F">
        <w:rPr>
          <w:color w:val="0000FF"/>
        </w:rPr>
        <w:t>Faire une recherche dans la bibliothèque « Adafruit_INA219.h »</w:t>
      </w:r>
      <w:r>
        <w:rPr>
          <w:color w:val="0000FF"/>
        </w:rPr>
        <w:t xml:space="preserve"> du pointeur de</w:t>
      </w:r>
      <w:r w:rsidRPr="00A0016F">
        <w:rPr>
          <w:color w:val="0000FF"/>
        </w:rPr>
        <w:t xml:space="preserve"> registre « calibration »</w:t>
      </w:r>
      <w:r>
        <w:rPr>
          <w:color w:val="0000FF"/>
        </w:rPr>
        <w:t xml:space="preserve"> (INA219_REG_CALIBRATION)</w:t>
      </w:r>
      <w:r w:rsidR="003B3F16">
        <w:rPr>
          <w:color w:val="0000FF"/>
        </w:rPr>
        <w:t xml:space="preserve"> et relever</w:t>
      </w:r>
      <w:r>
        <w:rPr>
          <w:color w:val="0000FF"/>
        </w:rPr>
        <w:t xml:space="preserve"> son numéro en hexadécimale.</w:t>
      </w:r>
    </w:p>
    <w:p w14:paraId="5DB99E9B" w14:textId="77777777" w:rsidR="00A0016F" w:rsidRDefault="00A0016F" w:rsidP="00A0016F">
      <w:pPr>
        <w:pStyle w:val="nornale"/>
        <w:rPr>
          <w:color w:val="0000FF"/>
        </w:rPr>
      </w:pPr>
    </w:p>
    <w:p w14:paraId="5B510B2A" w14:textId="0DED2445" w:rsidR="00A0016F" w:rsidRDefault="00A0016F" w:rsidP="00A0016F">
      <w:pPr>
        <w:pStyle w:val="Question"/>
      </w:pPr>
      <w:r>
        <w:t xml:space="preserve">Est-ce que cette valeur hexadécimale correspond à votre trame 2 </w:t>
      </w:r>
      <w:r w:rsidRPr="00A0016F">
        <w:t>Séquence1-Partie1</w:t>
      </w:r>
      <w:r>
        <w:t> ? O</w:t>
      </w:r>
      <w:r w:rsidR="003B3F16">
        <w:t>ui ou Non</w:t>
      </w:r>
      <w:r>
        <w:t xml:space="preserve"> </w:t>
      </w:r>
      <w:r w:rsidR="00283640">
        <w:t xml:space="preserve">(0.5 </w:t>
      </w:r>
      <w:r w:rsidR="005A4E3F">
        <w:t>pt)</w:t>
      </w:r>
    </w:p>
    <w:p w14:paraId="4B69C572" w14:textId="77777777" w:rsidR="00A0016F" w:rsidRDefault="00A0016F" w:rsidP="00A0016F">
      <w:pPr>
        <w:pStyle w:val="Rponses"/>
      </w:pPr>
    </w:p>
    <w:p w14:paraId="06D5FE01" w14:textId="77777777" w:rsidR="006C72D0" w:rsidRDefault="006C72D0" w:rsidP="00A0016F">
      <w:pPr>
        <w:pStyle w:val="Rponses"/>
      </w:pPr>
    </w:p>
    <w:p w14:paraId="10B12209" w14:textId="77777777" w:rsidR="00A0016F" w:rsidRPr="00A0016F" w:rsidRDefault="00A0016F" w:rsidP="00A0016F">
      <w:pPr>
        <w:pStyle w:val="Rponses"/>
      </w:pPr>
    </w:p>
    <w:p w14:paraId="375AA861" w14:textId="78422317" w:rsidR="00A0016F" w:rsidRDefault="00A0016F" w:rsidP="00A0016F">
      <w:pPr>
        <w:pStyle w:val="nornale"/>
        <w:rPr>
          <w:color w:val="0000FF"/>
        </w:rPr>
      </w:pPr>
      <w:r w:rsidRPr="00A0016F">
        <w:rPr>
          <w:color w:val="0000FF"/>
        </w:rPr>
        <w:t>Faire une recherche dans la bibliothèque « Adafruit_INA219.</w:t>
      </w:r>
      <w:r>
        <w:rPr>
          <w:color w:val="0000FF"/>
        </w:rPr>
        <w:t>cpp</w:t>
      </w:r>
      <w:r w:rsidRPr="00A0016F">
        <w:rPr>
          <w:color w:val="0000FF"/>
        </w:rPr>
        <w:t> »</w:t>
      </w:r>
      <w:r>
        <w:rPr>
          <w:color w:val="0000FF"/>
        </w:rPr>
        <w:t xml:space="preserve"> de la valeur décimale </w:t>
      </w:r>
      <w:r w:rsidR="00AF77F8">
        <w:rPr>
          <w:color w:val="0000FF"/>
        </w:rPr>
        <w:t xml:space="preserve">de la calibration </w:t>
      </w:r>
      <w:r w:rsidR="00AF77F8" w:rsidRPr="00AF77F8">
        <w:rPr>
          <w:color w:val="0000FF"/>
        </w:rPr>
        <w:t>(ina219_calValue) </w:t>
      </w:r>
    </w:p>
    <w:p w14:paraId="385929D7" w14:textId="4B3D8C61" w:rsidR="00AF77F8" w:rsidRDefault="00AF77F8" w:rsidP="00AF77F8">
      <w:pPr>
        <w:pStyle w:val="Question"/>
      </w:pPr>
      <w:r>
        <w:t xml:space="preserve">Est-ce que cette valeur décimale correspond à votre trame 3 et 4 </w:t>
      </w:r>
      <w:r w:rsidRPr="00A0016F">
        <w:t>Séquence1-Partie1</w:t>
      </w:r>
      <w:r>
        <w:t> ? O</w:t>
      </w:r>
      <w:r w:rsidR="003B3F16">
        <w:t>ui ou Non</w:t>
      </w:r>
      <w:r w:rsidR="00283640">
        <w:t xml:space="preserve"> (0.5 </w:t>
      </w:r>
      <w:r w:rsidR="005A4E3F">
        <w:t>pt)</w:t>
      </w:r>
    </w:p>
    <w:p w14:paraId="31C9A99B" w14:textId="77777777" w:rsidR="00AF77F8" w:rsidRDefault="00AF77F8" w:rsidP="00AF77F8">
      <w:pPr>
        <w:pStyle w:val="Rponses"/>
      </w:pPr>
    </w:p>
    <w:p w14:paraId="5A7E1041" w14:textId="77777777" w:rsidR="006C72D0" w:rsidRDefault="006C72D0" w:rsidP="00AF77F8">
      <w:pPr>
        <w:pStyle w:val="Rponses"/>
      </w:pPr>
    </w:p>
    <w:p w14:paraId="3D24E755" w14:textId="19618DC2" w:rsidR="00AF77F8" w:rsidRDefault="00AF77F8" w:rsidP="00AF77F8">
      <w:pPr>
        <w:pStyle w:val="Question"/>
      </w:pPr>
      <w:r>
        <w:t xml:space="preserve">Quelle est la résolution </w:t>
      </w:r>
      <w:r w:rsidR="005A4E3F">
        <w:t xml:space="preserve">(en bits) </w:t>
      </w:r>
      <w:r>
        <w:t>du CAN ainsi programmé ?</w:t>
      </w:r>
      <w:r w:rsidR="00283640">
        <w:t xml:space="preserve"> (1 pt</w:t>
      </w:r>
      <w:r w:rsidR="005A4E3F">
        <w:t>)</w:t>
      </w:r>
    </w:p>
    <w:p w14:paraId="0F07F2BD" w14:textId="77777777" w:rsidR="00AF77F8" w:rsidRDefault="00AF77F8" w:rsidP="00AF77F8">
      <w:pPr>
        <w:pStyle w:val="Rponses"/>
      </w:pPr>
    </w:p>
    <w:p w14:paraId="314267AE" w14:textId="77777777" w:rsidR="006C72D0" w:rsidRDefault="006C72D0" w:rsidP="00AF77F8">
      <w:pPr>
        <w:pStyle w:val="Rponses"/>
      </w:pPr>
    </w:p>
    <w:p w14:paraId="48C72DEA" w14:textId="77777777" w:rsidR="00AF77F8" w:rsidRPr="00AF77F8" w:rsidRDefault="00AF77F8" w:rsidP="00AF77F8">
      <w:pPr>
        <w:pStyle w:val="Rponses"/>
      </w:pPr>
    </w:p>
    <w:p w14:paraId="779D7B42" w14:textId="4A528ABC" w:rsidR="00AF77F8" w:rsidRDefault="00AF77F8" w:rsidP="00AF77F8">
      <w:pPr>
        <w:pStyle w:val="nornale"/>
        <w:rPr>
          <w:color w:val="0000FF"/>
        </w:rPr>
      </w:pPr>
      <w:r w:rsidRPr="00A0016F">
        <w:rPr>
          <w:color w:val="0000FF"/>
        </w:rPr>
        <w:t>Faire une recherche dans la bibliothèque « Adafruit_INA219.h »</w:t>
      </w:r>
      <w:r>
        <w:rPr>
          <w:color w:val="0000FF"/>
        </w:rPr>
        <w:t xml:space="preserve"> du pointeur de</w:t>
      </w:r>
      <w:r w:rsidRPr="00A0016F">
        <w:rPr>
          <w:color w:val="0000FF"/>
        </w:rPr>
        <w:t xml:space="preserve"> registre « </w:t>
      </w:r>
      <w:proofErr w:type="spellStart"/>
      <w:r>
        <w:rPr>
          <w:color w:val="0000FF"/>
        </w:rPr>
        <w:t>Current</w:t>
      </w:r>
      <w:proofErr w:type="spellEnd"/>
      <w:r w:rsidRPr="00A0016F">
        <w:rPr>
          <w:color w:val="0000FF"/>
        </w:rPr>
        <w:t> »</w:t>
      </w:r>
      <w:r>
        <w:rPr>
          <w:color w:val="0000FF"/>
        </w:rPr>
        <w:t xml:space="preserve"> (INA219_REG_CURRENT)</w:t>
      </w:r>
      <w:r w:rsidR="003B3F16">
        <w:rPr>
          <w:color w:val="0000FF"/>
        </w:rPr>
        <w:t xml:space="preserve"> et relever</w:t>
      </w:r>
      <w:r>
        <w:rPr>
          <w:color w:val="0000FF"/>
        </w:rPr>
        <w:t xml:space="preserve"> son numéro en hexadécimale.</w:t>
      </w:r>
    </w:p>
    <w:p w14:paraId="2A469442" w14:textId="77777777" w:rsidR="00A0016F" w:rsidRDefault="00A0016F" w:rsidP="00A0016F">
      <w:pPr>
        <w:pStyle w:val="nornale"/>
        <w:rPr>
          <w:color w:val="0000FF"/>
        </w:rPr>
      </w:pPr>
    </w:p>
    <w:p w14:paraId="03C8D785" w14:textId="06625498" w:rsidR="00AF77F8" w:rsidRDefault="00AF77F8" w:rsidP="00AF77F8">
      <w:pPr>
        <w:pStyle w:val="Question"/>
      </w:pPr>
      <w:r>
        <w:t>Est-ce que cette valeur hexadécimale correspond à votre trame 2 Séquence1-Partie2 ? O</w:t>
      </w:r>
      <w:r w:rsidR="003B3F16">
        <w:t>ui ou Non</w:t>
      </w:r>
      <w:r>
        <w:t xml:space="preserve"> </w:t>
      </w:r>
      <w:r w:rsidR="005A4E3F">
        <w:t>(0.5</w:t>
      </w:r>
      <w:r w:rsidR="00283640">
        <w:t xml:space="preserve"> </w:t>
      </w:r>
      <w:r w:rsidR="005A4E3F">
        <w:t>pt)</w:t>
      </w:r>
    </w:p>
    <w:p w14:paraId="5B903E6C" w14:textId="77777777" w:rsidR="006C72D0" w:rsidRDefault="006C72D0" w:rsidP="00A0016F">
      <w:pPr>
        <w:pStyle w:val="nornale"/>
        <w:rPr>
          <w:color w:val="0000FF"/>
        </w:rPr>
      </w:pPr>
    </w:p>
    <w:p w14:paraId="021F4CAE" w14:textId="1293FD7E" w:rsidR="00AF77F8" w:rsidRDefault="00AF77F8" w:rsidP="00A0016F">
      <w:pPr>
        <w:pStyle w:val="nornale"/>
        <w:rPr>
          <w:color w:val="0000FF"/>
        </w:rPr>
      </w:pPr>
      <w:r>
        <w:rPr>
          <w:color w:val="0000FF"/>
        </w:rPr>
        <w:t>Reste à lire la variable brute « value » qui sera retourné</w:t>
      </w:r>
      <w:r w:rsidR="003B3F16">
        <w:rPr>
          <w:color w:val="0000FF"/>
        </w:rPr>
        <w:t>e</w:t>
      </w:r>
      <w:r>
        <w:rPr>
          <w:color w:val="0000FF"/>
        </w:rPr>
        <w:t xml:space="preserve"> au </w:t>
      </w:r>
      <w:r w:rsidR="000B6FE4">
        <w:rPr>
          <w:color w:val="0000FF"/>
        </w:rPr>
        <w:t>sous-programme</w:t>
      </w:r>
      <w:r>
        <w:rPr>
          <w:color w:val="0000FF"/>
        </w:rPr>
        <w:t xml:space="preserve"> </w:t>
      </w:r>
      <w:r w:rsidRPr="00AF77F8">
        <w:rPr>
          <w:color w:val="0000FF"/>
        </w:rPr>
        <w:t>« getCurrent_</w:t>
      </w:r>
      <w:proofErr w:type="gramStart"/>
      <w:r w:rsidRPr="00AF77F8">
        <w:rPr>
          <w:color w:val="0000FF"/>
        </w:rPr>
        <w:t>mA(</w:t>
      </w:r>
      <w:proofErr w:type="gramEnd"/>
      <w:r w:rsidRPr="00AF77F8">
        <w:rPr>
          <w:color w:val="0000FF"/>
        </w:rPr>
        <w:t>) »</w:t>
      </w:r>
      <w:r>
        <w:rPr>
          <w:color w:val="0000FF"/>
        </w:rPr>
        <w:t xml:space="preserve">, </w:t>
      </w:r>
      <w:r w:rsidRPr="00AF77F8">
        <w:rPr>
          <w:color w:val="0000FF"/>
        </w:rPr>
        <w:t xml:space="preserve">trame </w:t>
      </w:r>
      <w:r>
        <w:rPr>
          <w:color w:val="0000FF"/>
        </w:rPr>
        <w:t>2 et 3</w:t>
      </w:r>
      <w:r w:rsidRPr="00AF77F8">
        <w:rPr>
          <w:color w:val="0000FF"/>
        </w:rPr>
        <w:t xml:space="preserve"> Séquence2</w:t>
      </w:r>
    </w:p>
    <w:p w14:paraId="5F7162E3" w14:textId="77777777" w:rsidR="00AF77F8" w:rsidRDefault="00AF77F8" w:rsidP="00A0016F">
      <w:pPr>
        <w:pStyle w:val="nornale"/>
        <w:rPr>
          <w:color w:val="0000FF"/>
        </w:rPr>
      </w:pPr>
    </w:p>
    <w:p w14:paraId="2B625A7F" w14:textId="30E7474F" w:rsidR="003B3E6D" w:rsidRPr="0077313D" w:rsidRDefault="003B3E6D" w:rsidP="003B3E6D">
      <w:pPr>
        <w:pStyle w:val="Niv1"/>
        <w:numPr>
          <w:ilvl w:val="0"/>
          <w:numId w:val="15"/>
        </w:numPr>
        <w:rPr>
          <w:sz w:val="24"/>
          <w:szCs w:val="24"/>
        </w:rPr>
      </w:pPr>
      <w:r>
        <w:rPr>
          <w:sz w:val="24"/>
          <w:szCs w:val="24"/>
        </w:rPr>
        <w:t xml:space="preserve">Retour à </w:t>
      </w:r>
      <w:proofErr w:type="spellStart"/>
      <w:r w:rsidRPr="0077313D">
        <w:rPr>
          <w:sz w:val="24"/>
          <w:szCs w:val="24"/>
        </w:rPr>
        <w:t>getCurrent_mA</w:t>
      </w:r>
      <w:proofErr w:type="spellEnd"/>
      <w:r w:rsidRPr="0077313D">
        <w:rPr>
          <w:sz w:val="24"/>
          <w:szCs w:val="24"/>
        </w:rPr>
        <w:t> </w:t>
      </w:r>
    </w:p>
    <w:p w14:paraId="70CE09FE" w14:textId="77777777" w:rsidR="003B3E6D" w:rsidRDefault="003B3E6D" w:rsidP="00A0016F">
      <w:pPr>
        <w:pStyle w:val="nornale"/>
        <w:rPr>
          <w:color w:val="0000FF"/>
        </w:rPr>
      </w:pPr>
    </w:p>
    <w:p w14:paraId="1BEB9A40" w14:textId="05540165" w:rsidR="00AF77F8" w:rsidRDefault="007702E4" w:rsidP="007702E4">
      <w:pPr>
        <w:pStyle w:val="Question"/>
      </w:pPr>
      <w:r>
        <w:t>Donnez la valeur de la variable « value » en décimale</w:t>
      </w:r>
      <w:r w:rsidR="00D730EB">
        <w:t xml:space="preserve"> (</w:t>
      </w:r>
      <w:proofErr w:type="spellStart"/>
      <w:r w:rsidR="00D730EB">
        <w:t>valueDec</w:t>
      </w:r>
      <w:proofErr w:type="spellEnd"/>
      <w:r w:rsidR="00D730EB">
        <w:t>)</w:t>
      </w:r>
      <w:r w:rsidR="003B3F16">
        <w:t>, comme elle</w:t>
      </w:r>
      <w:r w:rsidR="000B6FE4">
        <w:t xml:space="preserve"> sera </w:t>
      </w:r>
      <w:r w:rsidR="00D730EB">
        <w:t>reç</w:t>
      </w:r>
      <w:r w:rsidR="000B6FE4">
        <w:t>ue par le sous-programme « </w:t>
      </w:r>
      <w:proofErr w:type="spellStart"/>
      <w:r w:rsidR="000B6FE4">
        <w:t>getCurrent_mA</w:t>
      </w:r>
      <w:proofErr w:type="spellEnd"/>
      <w:r w:rsidR="000B6FE4">
        <w:t> »</w:t>
      </w:r>
      <w:r w:rsidR="005A4E3F">
        <w:t>. (2</w:t>
      </w:r>
      <w:r w:rsidR="00283640">
        <w:t xml:space="preserve"> </w:t>
      </w:r>
      <w:r w:rsidR="005A4E3F">
        <w:t>pts)</w:t>
      </w:r>
    </w:p>
    <w:p w14:paraId="0141F344" w14:textId="77777777" w:rsidR="007702E4" w:rsidRDefault="007702E4" w:rsidP="007702E4">
      <w:pPr>
        <w:pStyle w:val="Rponses"/>
      </w:pPr>
    </w:p>
    <w:p w14:paraId="47B7A8A0" w14:textId="77777777" w:rsidR="006C72D0" w:rsidRDefault="006C72D0" w:rsidP="007702E4">
      <w:pPr>
        <w:pStyle w:val="Rponses"/>
      </w:pPr>
    </w:p>
    <w:p w14:paraId="5760D33D" w14:textId="02C63FAF" w:rsidR="000B6FE4" w:rsidRDefault="000B6FE4" w:rsidP="005A4E3F">
      <w:pPr>
        <w:pStyle w:val="Question"/>
      </w:pPr>
      <w:r>
        <w:t>Calculez comme le fait le sous-programme « getCurrent_mA » la valeur de l’intensité du courant</w:t>
      </w:r>
      <w:r w:rsidR="005A4E3F">
        <w:t> ? (3</w:t>
      </w:r>
      <w:r w:rsidR="00283640">
        <w:t xml:space="preserve"> </w:t>
      </w:r>
      <w:r w:rsidR="005A4E3F">
        <w:t>pts)</w:t>
      </w:r>
    </w:p>
    <w:p w14:paraId="4D22ED71" w14:textId="77777777" w:rsidR="000B6FE4" w:rsidRDefault="000B6FE4" w:rsidP="000B6FE4">
      <w:pPr>
        <w:pStyle w:val="Rponses"/>
      </w:pPr>
    </w:p>
    <w:p w14:paraId="6BCCD179" w14:textId="77777777" w:rsidR="006C72D0" w:rsidRDefault="006C72D0" w:rsidP="000B6FE4">
      <w:pPr>
        <w:pStyle w:val="Rponses"/>
      </w:pPr>
    </w:p>
    <w:p w14:paraId="4FFBE38A" w14:textId="07D315F0" w:rsidR="000B6FE4" w:rsidRDefault="00D730EB" w:rsidP="00D730EB">
      <w:pPr>
        <w:pStyle w:val="nornale"/>
        <w:tabs>
          <w:tab w:val="left" w:pos="1298"/>
        </w:tabs>
      </w:pPr>
      <w:r>
        <w:t>Ouf…</w:t>
      </w:r>
    </w:p>
    <w:p w14:paraId="47FD5CF9" w14:textId="77777777" w:rsidR="00D730EB" w:rsidRDefault="00D730EB" w:rsidP="00D730EB">
      <w:pPr>
        <w:pStyle w:val="nornale"/>
        <w:tabs>
          <w:tab w:val="left" w:pos="1298"/>
        </w:tabs>
      </w:pPr>
    </w:p>
    <w:p w14:paraId="723E38EC" w14:textId="77777777" w:rsidR="00D730EB" w:rsidRDefault="00D730EB" w:rsidP="00D730EB">
      <w:pPr>
        <w:pStyle w:val="nornale"/>
        <w:tabs>
          <w:tab w:val="left" w:pos="1298"/>
        </w:tabs>
      </w:pPr>
    </w:p>
    <w:p w14:paraId="5DE48C8E" w14:textId="23F10418" w:rsidR="00D730EB" w:rsidRDefault="00D730EB" w:rsidP="00D730EB">
      <w:pPr>
        <w:pStyle w:val="Niv1"/>
      </w:pPr>
      <w:r>
        <w:t>Bonus</w:t>
      </w:r>
    </w:p>
    <w:p w14:paraId="581AAF44" w14:textId="77777777" w:rsidR="00D730EB" w:rsidRDefault="00D730EB" w:rsidP="00D730EB">
      <w:pPr>
        <w:pStyle w:val="Niv1"/>
        <w:numPr>
          <w:ilvl w:val="0"/>
          <w:numId w:val="0"/>
        </w:numPr>
        <w:ind w:left="360" w:hanging="360"/>
      </w:pPr>
    </w:p>
    <w:p w14:paraId="4D2D4912" w14:textId="348BF6CB" w:rsidR="00124ACD" w:rsidRDefault="000F4888" w:rsidP="00B04E00">
      <w:pPr>
        <w:pStyle w:val="nornale"/>
      </w:pPr>
      <w:r>
        <w:t xml:space="preserve">A partir de la ligne </w:t>
      </w:r>
      <w:r w:rsidR="00BC4F2C">
        <w:t>121</w:t>
      </w:r>
      <w:r>
        <w:t xml:space="preserve"> de la bibliothèque </w:t>
      </w:r>
      <w:r w:rsidR="007F2951">
        <w:t>« Adafruit_INA219.</w:t>
      </w:r>
      <w:r w:rsidR="00833FD7">
        <w:t>h</w:t>
      </w:r>
      <w:r w:rsidR="007F2951" w:rsidRPr="007F2951">
        <w:t> »</w:t>
      </w:r>
      <w:r w:rsidR="007F2951">
        <w:t xml:space="preserve"> vous </w:t>
      </w:r>
      <w:r w:rsidR="00B04E00">
        <w:t xml:space="preserve">trouverez </w:t>
      </w:r>
      <w:r w:rsidR="00B04E00" w:rsidRPr="00B04E00">
        <w:t>INA219_CONFIG_SADCRES_MASK</w:t>
      </w:r>
      <w:r w:rsidR="00B04E00">
        <w:t xml:space="preserve"> </w:t>
      </w:r>
    </w:p>
    <w:p w14:paraId="51684923" w14:textId="77777777" w:rsidR="001942A8" w:rsidRDefault="001942A8" w:rsidP="007F2951">
      <w:pPr>
        <w:pStyle w:val="nornale"/>
      </w:pPr>
    </w:p>
    <w:p w14:paraId="308C390D" w14:textId="50FB593A" w:rsidR="00124ACD" w:rsidRPr="003B3E6D" w:rsidRDefault="001942A8" w:rsidP="001942A8">
      <w:pPr>
        <w:pStyle w:val="Question"/>
      </w:pPr>
      <w:r>
        <w:t xml:space="preserve">Quelles est la configuration </w:t>
      </w:r>
      <w:r w:rsidR="00B04E00">
        <w:t xml:space="preserve">par défaut </w:t>
      </w:r>
      <w:r>
        <w:t>?</w:t>
      </w:r>
      <w:r w:rsidR="00B04E00">
        <w:t xml:space="preserve"> Expliquez comment se fait la mesure de la tension de shunt dans cette configuration par défaut </w:t>
      </w:r>
      <w:r>
        <w:t>? (2 pts)</w:t>
      </w:r>
    </w:p>
    <w:p w14:paraId="59D9B443" w14:textId="77777777" w:rsidR="006C72D0" w:rsidRPr="001942A8" w:rsidRDefault="006C72D0" w:rsidP="001942A8">
      <w:pPr>
        <w:pStyle w:val="Rponses"/>
        <w:rPr>
          <w:lang w:val="en-US"/>
        </w:rPr>
      </w:pPr>
      <w:bookmarkStart w:id="0" w:name="_GoBack"/>
      <w:bookmarkEnd w:id="0"/>
    </w:p>
    <w:sectPr w:rsidR="006C72D0" w:rsidRPr="001942A8" w:rsidSect="00D04C0E">
      <w:footerReference w:type="default" r:id="rId26"/>
      <w:pgSz w:w="11906" w:h="16838"/>
      <w:pgMar w:top="619" w:right="1275" w:bottom="1417" w:left="113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245714C" w14:textId="77777777" w:rsidR="001538C0" w:rsidRDefault="001538C0" w:rsidP="00FB1ED7">
      <w:r>
        <w:separator/>
      </w:r>
    </w:p>
  </w:endnote>
  <w:endnote w:type="continuationSeparator" w:id="0">
    <w:p w14:paraId="263AE2FB" w14:textId="77777777" w:rsidR="001538C0" w:rsidRDefault="001538C0" w:rsidP="00FB1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06C4B47" w14:textId="7EB8908B" w:rsidR="005A4E3F" w:rsidRDefault="005A4E3F" w:rsidP="004D4212">
    <w:pPr>
      <w:pStyle w:val="Pieddepage1"/>
    </w:pPr>
    <w:r>
      <w:rPr>
        <w:sz w:val="16"/>
        <w:szCs w:val="16"/>
      </w:rPr>
      <w:fldChar w:fldCharType="begin"/>
    </w:r>
    <w:r>
      <w:rPr>
        <w:sz w:val="16"/>
        <w:szCs w:val="16"/>
      </w:rPr>
      <w:instrText xml:space="preserve"> FILENAME  </w:instrText>
    </w:r>
    <w:r>
      <w:rPr>
        <w:sz w:val="16"/>
        <w:szCs w:val="16"/>
      </w:rPr>
      <w:fldChar w:fldCharType="separate"/>
    </w:r>
    <w:r>
      <w:rPr>
        <w:noProof/>
        <w:sz w:val="16"/>
        <w:szCs w:val="16"/>
      </w:rPr>
      <w:t xml:space="preserve">TD Mesures et traitements capteur numérique de courant </w:t>
    </w:r>
    <w:r>
      <w:rPr>
        <w:sz w:val="16"/>
        <w:szCs w:val="16"/>
      </w:rPr>
      <w:fldChar w:fldCharType="end"/>
    </w:r>
    <w:r>
      <w:tab/>
    </w:r>
    <w:r>
      <w:tab/>
      <w:t xml:space="preserve">Page </w:t>
    </w:r>
    <w:r>
      <w:fldChar w:fldCharType="begin"/>
    </w:r>
    <w:r>
      <w:instrText xml:space="preserve"> PAGE </w:instrText>
    </w:r>
    <w:r>
      <w:fldChar w:fldCharType="separate"/>
    </w:r>
    <w:r w:rsidR="00B04E00">
      <w:rPr>
        <w:noProof/>
      </w:rPr>
      <w:t>4</w:t>
    </w:r>
    <w:r>
      <w:rPr>
        <w:noProof/>
      </w:rPr>
      <w:fldChar w:fldCharType="end"/>
    </w:r>
    <w:r>
      <w:t xml:space="preserve"> sur </w:t>
    </w:r>
    <w:r w:rsidR="001538C0">
      <w:fldChar w:fldCharType="begin"/>
    </w:r>
    <w:r w:rsidR="001538C0">
      <w:instrText xml:space="preserve"> NUMPAGES </w:instrText>
    </w:r>
    <w:r w:rsidR="001538C0">
      <w:fldChar w:fldCharType="separate"/>
    </w:r>
    <w:r w:rsidR="00B04E00">
      <w:rPr>
        <w:noProof/>
      </w:rPr>
      <w:t>5</w:t>
    </w:r>
    <w:r w:rsidR="001538C0">
      <w:rPr>
        <w:noProof/>
      </w:rPr>
      <w:fldChar w:fldCharType="end"/>
    </w:r>
  </w:p>
  <w:p w14:paraId="1590A794" w14:textId="77777777" w:rsidR="005A4E3F" w:rsidRDefault="005A4E3F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A25ECE" w14:textId="77777777" w:rsidR="001538C0" w:rsidRDefault="001538C0" w:rsidP="00FB1ED7">
      <w:r>
        <w:separator/>
      </w:r>
    </w:p>
  </w:footnote>
  <w:footnote w:type="continuationSeparator" w:id="0">
    <w:p w14:paraId="5C75BCE4" w14:textId="77777777" w:rsidR="001538C0" w:rsidRDefault="001538C0" w:rsidP="00FB1ED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4814E7"/>
    <w:multiLevelType w:val="multilevel"/>
    <w:tmpl w:val="ED6276AE"/>
    <w:lvl w:ilvl="0">
      <w:start w:val="1"/>
      <w:numFmt w:val="decimal"/>
      <w:pStyle w:val="Niv1"/>
      <w:lvlText w:val="%1."/>
      <w:lvlJc w:val="left"/>
      <w:pPr>
        <w:ind w:left="360" w:hanging="360"/>
      </w:pPr>
    </w:lvl>
    <w:lvl w:ilvl="1">
      <w:start w:val="1"/>
      <w:numFmt w:val="decimal"/>
      <w:pStyle w:val="Niv2"/>
      <w:lvlText w:val="%1.%2."/>
      <w:lvlJc w:val="left"/>
      <w:pPr>
        <w:ind w:left="792" w:hanging="432"/>
      </w:pPr>
    </w:lvl>
    <w:lvl w:ilvl="2">
      <w:start w:val="1"/>
      <w:numFmt w:val="decimal"/>
      <w:pStyle w:val="Niv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1367100B"/>
    <w:multiLevelType w:val="multilevel"/>
    <w:tmpl w:val="750A6730"/>
    <w:styleLink w:val="Numbering1"/>
    <w:lvl w:ilvl="0">
      <w:start w:val="1"/>
      <w:numFmt w:val="upperRoman"/>
      <w:pStyle w:val="Titre31"/>
      <w:lvlText w:val="%1)"/>
      <w:lvlJc w:val="left"/>
    </w:lvl>
    <w:lvl w:ilvl="1">
      <w:start w:val="1"/>
      <w:numFmt w:val="decimal"/>
      <w:lvlText w:val="%2)"/>
      <w:lvlJc w:val="left"/>
    </w:lvl>
    <w:lvl w:ilvl="2">
      <w:start w:val="1"/>
      <w:numFmt w:val="lowerLetter"/>
      <w:lvlText w:val="%3)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">
    <w:nsid w:val="13F00F38"/>
    <w:multiLevelType w:val="hybridMultilevel"/>
    <w:tmpl w:val="01429B3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E136B3"/>
    <w:multiLevelType w:val="hybridMultilevel"/>
    <w:tmpl w:val="3EF844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CF0709C"/>
    <w:multiLevelType w:val="hybridMultilevel"/>
    <w:tmpl w:val="BB32FA8E"/>
    <w:lvl w:ilvl="0" w:tplc="040C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5">
    <w:nsid w:val="606D014B"/>
    <w:multiLevelType w:val="hybridMultilevel"/>
    <w:tmpl w:val="13C851F6"/>
    <w:lvl w:ilvl="0" w:tplc="040C0001">
      <w:start w:val="1"/>
      <w:numFmt w:val="bullet"/>
      <w:lvlText w:val=""/>
      <w:lvlJc w:val="left"/>
      <w:pPr>
        <w:ind w:left="142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6" w:hanging="360"/>
      </w:pPr>
      <w:rPr>
        <w:rFonts w:ascii="Wingdings" w:hAnsi="Wingdings" w:hint="default"/>
      </w:rPr>
    </w:lvl>
  </w:abstractNum>
  <w:abstractNum w:abstractNumId="6">
    <w:nsid w:val="66F33AF6"/>
    <w:multiLevelType w:val="hybridMultilevel"/>
    <w:tmpl w:val="A090218A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AEC3733"/>
    <w:multiLevelType w:val="hybridMultilevel"/>
    <w:tmpl w:val="B8FAE932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D1C10A6"/>
    <w:multiLevelType w:val="hybridMultilevel"/>
    <w:tmpl w:val="5B50782A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D4C4F7C"/>
    <w:multiLevelType w:val="hybridMultilevel"/>
    <w:tmpl w:val="60A27CB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C797C36"/>
    <w:multiLevelType w:val="hybridMultilevel"/>
    <w:tmpl w:val="E79E5E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CA9254F"/>
    <w:multiLevelType w:val="multilevel"/>
    <w:tmpl w:val="4FF4B528"/>
    <w:styleLink w:val="Numbering2"/>
    <w:lvl w:ilvl="0">
      <w:start w:val="1"/>
      <w:numFmt w:val="decimal"/>
      <w:pStyle w:val="Question"/>
      <w:lvlText w:val="%1)"/>
      <w:lvlJc w:val="left"/>
      <w:pPr>
        <w:ind w:left="360" w:hanging="360"/>
      </w:pPr>
    </w:lvl>
    <w:lvl w:ilvl="1">
      <w:start w:val="2"/>
      <w:numFmt w:val="decimal"/>
      <w:lvlText w:val="%2"/>
      <w:lvlJc w:val="left"/>
    </w:lvl>
    <w:lvl w:ilvl="2">
      <w:start w:val="3"/>
      <w:numFmt w:val="decimal"/>
      <w:lvlText w:val="%3"/>
      <w:lvlJc w:val="left"/>
    </w:lvl>
    <w:lvl w:ilvl="3">
      <w:start w:val="4"/>
      <w:numFmt w:val="decimal"/>
      <w:lvlText w:val="%4"/>
      <w:lvlJc w:val="left"/>
    </w:lvl>
    <w:lvl w:ilvl="4">
      <w:start w:val="5"/>
      <w:numFmt w:val="decimal"/>
      <w:lvlText w:val="%5"/>
      <w:lvlJc w:val="left"/>
    </w:lvl>
    <w:lvl w:ilvl="5">
      <w:start w:val="6"/>
      <w:numFmt w:val="decimal"/>
      <w:lvlText w:val="%6"/>
      <w:lvlJc w:val="left"/>
    </w:lvl>
    <w:lvl w:ilvl="6">
      <w:start w:val="7"/>
      <w:numFmt w:val="decimal"/>
      <w:lvlText w:val="%7"/>
      <w:lvlJc w:val="left"/>
    </w:lvl>
    <w:lvl w:ilvl="7">
      <w:start w:val="8"/>
      <w:numFmt w:val="decimal"/>
      <w:lvlText w:val="%8"/>
      <w:lvlJc w:val="left"/>
    </w:lvl>
    <w:lvl w:ilvl="8">
      <w:start w:val="9"/>
      <w:numFmt w:val="decimal"/>
      <w:lvlText w:val="%9"/>
      <w:lvlJc w:val="left"/>
    </w:lvl>
  </w:abstractNum>
  <w:num w:numId="1">
    <w:abstractNumId w:val="0"/>
  </w:num>
  <w:num w:numId="2">
    <w:abstractNumId w:val="1"/>
  </w:num>
  <w:num w:numId="3">
    <w:abstractNumId w:val="11"/>
  </w:num>
  <w:num w:numId="4">
    <w:abstractNumId w:val="2"/>
  </w:num>
  <w:num w:numId="5">
    <w:abstractNumId w:val="0"/>
  </w:num>
  <w:num w:numId="6">
    <w:abstractNumId w:val="10"/>
  </w:num>
  <w:num w:numId="7">
    <w:abstractNumId w:val="4"/>
  </w:num>
  <w:num w:numId="8">
    <w:abstractNumId w:val="0"/>
  </w:num>
  <w:num w:numId="9">
    <w:abstractNumId w:val="3"/>
  </w:num>
  <w:num w:numId="10">
    <w:abstractNumId w:val="0"/>
  </w:num>
  <w:num w:numId="11">
    <w:abstractNumId w:val="5"/>
  </w:num>
  <w:num w:numId="12">
    <w:abstractNumId w:val="0"/>
  </w:num>
  <w:num w:numId="13">
    <w:abstractNumId w:val="0"/>
  </w:num>
  <w:num w:numId="14">
    <w:abstractNumId w:val="9"/>
  </w:num>
  <w:num w:numId="15">
    <w:abstractNumId w:val="8"/>
  </w:num>
  <w:num w:numId="16">
    <w:abstractNumId w:val="0"/>
  </w:num>
  <w:num w:numId="17">
    <w:abstractNumId w:val="7"/>
  </w:num>
  <w:num w:numId="1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22"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610B"/>
    <w:rsid w:val="0001135E"/>
    <w:rsid w:val="00017F77"/>
    <w:rsid w:val="000517A3"/>
    <w:rsid w:val="00085A51"/>
    <w:rsid w:val="000A5611"/>
    <w:rsid w:val="000B6FE4"/>
    <w:rsid w:val="000D3F09"/>
    <w:rsid w:val="000D5862"/>
    <w:rsid w:val="000F4888"/>
    <w:rsid w:val="000F6854"/>
    <w:rsid w:val="00105684"/>
    <w:rsid w:val="0011046C"/>
    <w:rsid w:val="00124ACD"/>
    <w:rsid w:val="001472BB"/>
    <w:rsid w:val="00152507"/>
    <w:rsid w:val="001538C0"/>
    <w:rsid w:val="0015716B"/>
    <w:rsid w:val="001644EE"/>
    <w:rsid w:val="0016557E"/>
    <w:rsid w:val="001942A8"/>
    <w:rsid w:val="001A27D0"/>
    <w:rsid w:val="001A7A4D"/>
    <w:rsid w:val="001C12A7"/>
    <w:rsid w:val="001C17AD"/>
    <w:rsid w:val="001C5966"/>
    <w:rsid w:val="001D0F17"/>
    <w:rsid w:val="001E394D"/>
    <w:rsid w:val="001F058B"/>
    <w:rsid w:val="001F245F"/>
    <w:rsid w:val="001F7959"/>
    <w:rsid w:val="00215577"/>
    <w:rsid w:val="002157D9"/>
    <w:rsid w:val="00231274"/>
    <w:rsid w:val="00237823"/>
    <w:rsid w:val="00244908"/>
    <w:rsid w:val="0024790C"/>
    <w:rsid w:val="00272626"/>
    <w:rsid w:val="00283640"/>
    <w:rsid w:val="00290C8E"/>
    <w:rsid w:val="002A1EFE"/>
    <w:rsid w:val="002A5CC2"/>
    <w:rsid w:val="002B17B4"/>
    <w:rsid w:val="002B2C4E"/>
    <w:rsid w:val="002B6EE0"/>
    <w:rsid w:val="002B725B"/>
    <w:rsid w:val="002B7D39"/>
    <w:rsid w:val="002B7EAA"/>
    <w:rsid w:val="002C0377"/>
    <w:rsid w:val="002C570A"/>
    <w:rsid w:val="002C6004"/>
    <w:rsid w:val="002C7D4D"/>
    <w:rsid w:val="002D06F8"/>
    <w:rsid w:val="002D0786"/>
    <w:rsid w:val="002D1243"/>
    <w:rsid w:val="002D5611"/>
    <w:rsid w:val="002E4FCA"/>
    <w:rsid w:val="00301664"/>
    <w:rsid w:val="00325DCE"/>
    <w:rsid w:val="003302CE"/>
    <w:rsid w:val="00337618"/>
    <w:rsid w:val="003450FD"/>
    <w:rsid w:val="0035022C"/>
    <w:rsid w:val="00352F48"/>
    <w:rsid w:val="00363FF2"/>
    <w:rsid w:val="003655C4"/>
    <w:rsid w:val="003766C9"/>
    <w:rsid w:val="00387FEE"/>
    <w:rsid w:val="00390513"/>
    <w:rsid w:val="003A08ED"/>
    <w:rsid w:val="003A33E6"/>
    <w:rsid w:val="003B15DD"/>
    <w:rsid w:val="003B3E6D"/>
    <w:rsid w:val="003B3F16"/>
    <w:rsid w:val="003C39E6"/>
    <w:rsid w:val="003C3A0C"/>
    <w:rsid w:val="003F1F22"/>
    <w:rsid w:val="003F3C4F"/>
    <w:rsid w:val="003F5B3A"/>
    <w:rsid w:val="003F7483"/>
    <w:rsid w:val="00410CE7"/>
    <w:rsid w:val="00422DCE"/>
    <w:rsid w:val="00423D4D"/>
    <w:rsid w:val="0043261C"/>
    <w:rsid w:val="00456C8A"/>
    <w:rsid w:val="004638EF"/>
    <w:rsid w:val="00474A26"/>
    <w:rsid w:val="004849D3"/>
    <w:rsid w:val="004A1629"/>
    <w:rsid w:val="004A763D"/>
    <w:rsid w:val="004B26A7"/>
    <w:rsid w:val="004D4212"/>
    <w:rsid w:val="004D75C4"/>
    <w:rsid w:val="0050572C"/>
    <w:rsid w:val="00517D77"/>
    <w:rsid w:val="00525DA6"/>
    <w:rsid w:val="00530B3D"/>
    <w:rsid w:val="00534EFE"/>
    <w:rsid w:val="005415CC"/>
    <w:rsid w:val="00544B51"/>
    <w:rsid w:val="00567E89"/>
    <w:rsid w:val="00571F76"/>
    <w:rsid w:val="005818B4"/>
    <w:rsid w:val="00590E2A"/>
    <w:rsid w:val="005A22BA"/>
    <w:rsid w:val="005A3513"/>
    <w:rsid w:val="005A4E3F"/>
    <w:rsid w:val="005B42C8"/>
    <w:rsid w:val="005C662F"/>
    <w:rsid w:val="005E4E04"/>
    <w:rsid w:val="005E7274"/>
    <w:rsid w:val="005F1CB5"/>
    <w:rsid w:val="00604667"/>
    <w:rsid w:val="0060540A"/>
    <w:rsid w:val="006309C1"/>
    <w:rsid w:val="006448C7"/>
    <w:rsid w:val="006500AD"/>
    <w:rsid w:val="00654EFE"/>
    <w:rsid w:val="0066650C"/>
    <w:rsid w:val="006761CA"/>
    <w:rsid w:val="0068159D"/>
    <w:rsid w:val="006923A3"/>
    <w:rsid w:val="00692C2E"/>
    <w:rsid w:val="006B2929"/>
    <w:rsid w:val="006B3489"/>
    <w:rsid w:val="006B450D"/>
    <w:rsid w:val="006C1204"/>
    <w:rsid w:val="006C3698"/>
    <w:rsid w:val="006C72D0"/>
    <w:rsid w:val="006D1E2A"/>
    <w:rsid w:val="006D4C7B"/>
    <w:rsid w:val="006E01B6"/>
    <w:rsid w:val="006F154B"/>
    <w:rsid w:val="006F6B9F"/>
    <w:rsid w:val="00733D9A"/>
    <w:rsid w:val="007525E2"/>
    <w:rsid w:val="007545B7"/>
    <w:rsid w:val="007702E4"/>
    <w:rsid w:val="0077313D"/>
    <w:rsid w:val="00791F19"/>
    <w:rsid w:val="007A3142"/>
    <w:rsid w:val="007A5888"/>
    <w:rsid w:val="007A7D5B"/>
    <w:rsid w:val="007B4592"/>
    <w:rsid w:val="007C0765"/>
    <w:rsid w:val="007C106F"/>
    <w:rsid w:val="007C2683"/>
    <w:rsid w:val="007F2951"/>
    <w:rsid w:val="007F542A"/>
    <w:rsid w:val="007F56BD"/>
    <w:rsid w:val="008136C9"/>
    <w:rsid w:val="00833FD7"/>
    <w:rsid w:val="00843697"/>
    <w:rsid w:val="00843E53"/>
    <w:rsid w:val="00845E7C"/>
    <w:rsid w:val="00846CAF"/>
    <w:rsid w:val="008718AA"/>
    <w:rsid w:val="00871E6C"/>
    <w:rsid w:val="00872A93"/>
    <w:rsid w:val="008807B4"/>
    <w:rsid w:val="00887927"/>
    <w:rsid w:val="008B10F0"/>
    <w:rsid w:val="008B15F8"/>
    <w:rsid w:val="008B1D61"/>
    <w:rsid w:val="008B29EA"/>
    <w:rsid w:val="008C1408"/>
    <w:rsid w:val="008E3287"/>
    <w:rsid w:val="0090750D"/>
    <w:rsid w:val="00913F8D"/>
    <w:rsid w:val="0091684F"/>
    <w:rsid w:val="00932B4E"/>
    <w:rsid w:val="009410E9"/>
    <w:rsid w:val="009465A3"/>
    <w:rsid w:val="00953A1F"/>
    <w:rsid w:val="0096231B"/>
    <w:rsid w:val="00964A23"/>
    <w:rsid w:val="00965BC0"/>
    <w:rsid w:val="00980B57"/>
    <w:rsid w:val="00981EAB"/>
    <w:rsid w:val="00983755"/>
    <w:rsid w:val="009844C4"/>
    <w:rsid w:val="009A0B6C"/>
    <w:rsid w:val="009A4781"/>
    <w:rsid w:val="009A7DDB"/>
    <w:rsid w:val="009B0319"/>
    <w:rsid w:val="009C1740"/>
    <w:rsid w:val="009C5FB6"/>
    <w:rsid w:val="009D290C"/>
    <w:rsid w:val="009E110E"/>
    <w:rsid w:val="009E347E"/>
    <w:rsid w:val="009E565C"/>
    <w:rsid w:val="009E7ED1"/>
    <w:rsid w:val="009F4B69"/>
    <w:rsid w:val="00A0016F"/>
    <w:rsid w:val="00A17A14"/>
    <w:rsid w:val="00A2010B"/>
    <w:rsid w:val="00A23D71"/>
    <w:rsid w:val="00A424BE"/>
    <w:rsid w:val="00A4547B"/>
    <w:rsid w:val="00A532EC"/>
    <w:rsid w:val="00A57604"/>
    <w:rsid w:val="00A76383"/>
    <w:rsid w:val="00A91538"/>
    <w:rsid w:val="00A92919"/>
    <w:rsid w:val="00A944F8"/>
    <w:rsid w:val="00AC5D29"/>
    <w:rsid w:val="00AD2C05"/>
    <w:rsid w:val="00AD6C18"/>
    <w:rsid w:val="00AE323C"/>
    <w:rsid w:val="00AF1AFC"/>
    <w:rsid w:val="00AF77F8"/>
    <w:rsid w:val="00B04E00"/>
    <w:rsid w:val="00B10AFB"/>
    <w:rsid w:val="00B11120"/>
    <w:rsid w:val="00B14272"/>
    <w:rsid w:val="00B22F60"/>
    <w:rsid w:val="00B2359A"/>
    <w:rsid w:val="00B42FDE"/>
    <w:rsid w:val="00B43822"/>
    <w:rsid w:val="00BA5134"/>
    <w:rsid w:val="00BB3D4C"/>
    <w:rsid w:val="00BB56C5"/>
    <w:rsid w:val="00BC4020"/>
    <w:rsid w:val="00BC4F2C"/>
    <w:rsid w:val="00BD49F8"/>
    <w:rsid w:val="00BD7044"/>
    <w:rsid w:val="00BE3095"/>
    <w:rsid w:val="00BE3DCC"/>
    <w:rsid w:val="00BE6FB9"/>
    <w:rsid w:val="00BF0AD3"/>
    <w:rsid w:val="00C0147D"/>
    <w:rsid w:val="00C04306"/>
    <w:rsid w:val="00C07217"/>
    <w:rsid w:val="00C213F1"/>
    <w:rsid w:val="00C26C0F"/>
    <w:rsid w:val="00C415F2"/>
    <w:rsid w:val="00C44079"/>
    <w:rsid w:val="00C51DE3"/>
    <w:rsid w:val="00C57707"/>
    <w:rsid w:val="00C63BD4"/>
    <w:rsid w:val="00C747FC"/>
    <w:rsid w:val="00C7512D"/>
    <w:rsid w:val="00C804E2"/>
    <w:rsid w:val="00C85AD6"/>
    <w:rsid w:val="00C8671A"/>
    <w:rsid w:val="00C915BB"/>
    <w:rsid w:val="00CA39A5"/>
    <w:rsid w:val="00CA706A"/>
    <w:rsid w:val="00CB1A92"/>
    <w:rsid w:val="00CB1CC7"/>
    <w:rsid w:val="00CC6DB9"/>
    <w:rsid w:val="00CD65D3"/>
    <w:rsid w:val="00CE3F20"/>
    <w:rsid w:val="00CE43FA"/>
    <w:rsid w:val="00CF7CA3"/>
    <w:rsid w:val="00D02C07"/>
    <w:rsid w:val="00D04601"/>
    <w:rsid w:val="00D04C0E"/>
    <w:rsid w:val="00D11FFF"/>
    <w:rsid w:val="00D20183"/>
    <w:rsid w:val="00D24752"/>
    <w:rsid w:val="00D4610B"/>
    <w:rsid w:val="00D50D62"/>
    <w:rsid w:val="00D719B3"/>
    <w:rsid w:val="00D730EB"/>
    <w:rsid w:val="00D821F7"/>
    <w:rsid w:val="00DA2FA7"/>
    <w:rsid w:val="00DC3DB2"/>
    <w:rsid w:val="00DC7328"/>
    <w:rsid w:val="00DD2EC5"/>
    <w:rsid w:val="00DD574E"/>
    <w:rsid w:val="00DE3CE7"/>
    <w:rsid w:val="00DE6E54"/>
    <w:rsid w:val="00E02402"/>
    <w:rsid w:val="00E07AF2"/>
    <w:rsid w:val="00E36674"/>
    <w:rsid w:val="00E40A03"/>
    <w:rsid w:val="00E45CB4"/>
    <w:rsid w:val="00E51AE5"/>
    <w:rsid w:val="00E535D4"/>
    <w:rsid w:val="00E576F1"/>
    <w:rsid w:val="00E84DEC"/>
    <w:rsid w:val="00E9479A"/>
    <w:rsid w:val="00E9631E"/>
    <w:rsid w:val="00EC0F57"/>
    <w:rsid w:val="00EC205F"/>
    <w:rsid w:val="00EE1595"/>
    <w:rsid w:val="00EF4046"/>
    <w:rsid w:val="00F051D1"/>
    <w:rsid w:val="00F13865"/>
    <w:rsid w:val="00F15E6D"/>
    <w:rsid w:val="00F51A06"/>
    <w:rsid w:val="00F5661F"/>
    <w:rsid w:val="00F72280"/>
    <w:rsid w:val="00F9266C"/>
    <w:rsid w:val="00FA74C6"/>
    <w:rsid w:val="00FB1ED7"/>
    <w:rsid w:val="00FB4A5D"/>
    <w:rsid w:val="00FB5980"/>
    <w:rsid w:val="00FC36F5"/>
    <w:rsid w:val="00FC441C"/>
    <w:rsid w:val="00FD60FF"/>
    <w:rsid w:val="00FF2ED5"/>
    <w:rsid w:val="00FF3A51"/>
    <w:rsid w:val="00FF40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9490B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82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rsid w:val="007C0765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eastAsia="ja-JP" w:bidi="fa-IR"/>
    </w:rPr>
  </w:style>
  <w:style w:type="paragraph" w:styleId="Titre1">
    <w:name w:val="heading 1"/>
    <w:basedOn w:val="Normal"/>
    <w:next w:val="Normal"/>
    <w:link w:val="Titre1Car"/>
    <w:uiPriority w:val="9"/>
    <w:rsid w:val="00FB1ED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B1ED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FB1ED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4">
    <w:name w:val="heading 4"/>
    <w:basedOn w:val="Standard"/>
    <w:next w:val="Normal"/>
    <w:link w:val="Titre4Car"/>
    <w:uiPriority w:val="9"/>
    <w:unhideWhenUsed/>
    <w:rsid w:val="00FB1ED7"/>
    <w:pPr>
      <w:jc w:val="center"/>
      <w:outlineLvl w:val="3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rsid w:val="00FB1ED7"/>
    <w:pPr>
      <w:spacing w:after="0" w:line="240" w:lineRule="auto"/>
    </w:pPr>
  </w:style>
  <w:style w:type="paragraph" w:customStyle="1" w:styleId="Niv1">
    <w:name w:val="Niv1"/>
    <w:basedOn w:val="Sansinterligne"/>
    <w:qFormat/>
    <w:rsid w:val="00FB1ED7"/>
    <w:pPr>
      <w:numPr>
        <w:numId w:val="1"/>
      </w:numPr>
    </w:pPr>
    <w:rPr>
      <w:rFonts w:ascii="Times New Roman" w:hAnsi="Times New Roman" w:cs="Times New Roman"/>
      <w:color w:val="365F91" w:themeColor="accent1" w:themeShade="BF"/>
      <w:sz w:val="32"/>
      <w:szCs w:val="32"/>
    </w:rPr>
  </w:style>
  <w:style w:type="paragraph" w:customStyle="1" w:styleId="Niv2">
    <w:name w:val="Niv2"/>
    <w:basedOn w:val="Sansinterligne"/>
    <w:qFormat/>
    <w:rsid w:val="00FB1ED7"/>
    <w:pPr>
      <w:numPr>
        <w:ilvl w:val="1"/>
        <w:numId w:val="1"/>
      </w:numPr>
    </w:pPr>
    <w:rPr>
      <w:rFonts w:ascii="Times New Roman" w:hAnsi="Times New Roman" w:cs="Times New Roman"/>
      <w:color w:val="365F91" w:themeColor="accent1" w:themeShade="BF"/>
      <w:sz w:val="28"/>
      <w:szCs w:val="28"/>
    </w:rPr>
  </w:style>
  <w:style w:type="paragraph" w:customStyle="1" w:styleId="Niv3">
    <w:name w:val="Niv3"/>
    <w:basedOn w:val="Niv1"/>
    <w:qFormat/>
    <w:rsid w:val="004D4212"/>
    <w:pPr>
      <w:numPr>
        <w:ilvl w:val="2"/>
      </w:numPr>
    </w:pPr>
    <w:rPr>
      <w:sz w:val="24"/>
      <w:szCs w:val="24"/>
    </w:rPr>
  </w:style>
  <w:style w:type="paragraph" w:styleId="En-tte">
    <w:name w:val="header"/>
    <w:basedOn w:val="Normal"/>
    <w:link w:val="En-tteCar"/>
    <w:uiPriority w:val="99"/>
    <w:unhideWhenUsed/>
    <w:rsid w:val="00FB1ED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B1ED7"/>
  </w:style>
  <w:style w:type="paragraph" w:styleId="Pieddepage">
    <w:name w:val="footer"/>
    <w:basedOn w:val="Normal"/>
    <w:link w:val="PieddepageCar"/>
    <w:uiPriority w:val="99"/>
    <w:unhideWhenUsed/>
    <w:rsid w:val="00FB1ED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B1ED7"/>
  </w:style>
  <w:style w:type="character" w:customStyle="1" w:styleId="Titre4Car">
    <w:name w:val="Titre 4 Car"/>
    <w:basedOn w:val="Policepardfaut"/>
    <w:link w:val="Titre4"/>
    <w:uiPriority w:val="9"/>
    <w:rsid w:val="00FB1ED7"/>
    <w:rPr>
      <w:rFonts w:ascii="Times New Roman" w:eastAsia="Andale Sans UI" w:hAnsi="Times New Roman" w:cs="Tahoma"/>
      <w:b/>
      <w:kern w:val="3"/>
      <w:sz w:val="24"/>
      <w:szCs w:val="24"/>
      <w:lang w:eastAsia="ja-JP" w:bidi="fa-IR"/>
    </w:rPr>
  </w:style>
  <w:style w:type="paragraph" w:customStyle="1" w:styleId="Standard">
    <w:name w:val="Standard"/>
    <w:qFormat/>
    <w:rsid w:val="004D4212"/>
    <w:pPr>
      <w:widowControl w:val="0"/>
      <w:suppressAutoHyphens/>
      <w:autoSpaceDN w:val="0"/>
      <w:spacing w:after="0" w:line="240" w:lineRule="auto"/>
      <w:jc w:val="both"/>
      <w:textAlignment w:val="baseline"/>
    </w:pPr>
    <w:rPr>
      <w:rFonts w:ascii="Times New Roman" w:eastAsia="Andale Sans UI" w:hAnsi="Times New Roman" w:cs="Tahoma"/>
      <w:kern w:val="3"/>
      <w:sz w:val="20"/>
      <w:szCs w:val="20"/>
      <w:lang w:eastAsia="ja-JP" w:bidi="fa-IR"/>
    </w:rPr>
  </w:style>
  <w:style w:type="paragraph" w:customStyle="1" w:styleId="Heading">
    <w:name w:val="Heading"/>
    <w:basedOn w:val="Standard"/>
    <w:rsid w:val="00FB1ED7"/>
    <w:pPr>
      <w:keepNext/>
      <w:spacing w:before="113" w:after="113"/>
      <w:jc w:val="center"/>
    </w:pPr>
    <w:rPr>
      <w:rFonts w:ascii="Arial" w:hAnsi="Arial"/>
      <w:b/>
      <w:color w:val="FF3366"/>
      <w:sz w:val="32"/>
      <w:szCs w:val="28"/>
    </w:rPr>
  </w:style>
  <w:style w:type="paragraph" w:customStyle="1" w:styleId="Titre31">
    <w:name w:val="Titre 31"/>
    <w:basedOn w:val="Heading"/>
    <w:next w:val="Normal"/>
    <w:rsid w:val="00FB1ED7"/>
    <w:pPr>
      <w:numPr>
        <w:numId w:val="2"/>
      </w:numPr>
      <w:spacing w:after="57"/>
      <w:jc w:val="both"/>
      <w:outlineLvl w:val="2"/>
    </w:pPr>
    <w:rPr>
      <w:rFonts w:ascii="Times New Roman" w:hAnsi="Times New Roman"/>
      <w:bCs/>
      <w:i/>
      <w:color w:val="00B8FF"/>
      <w:sz w:val="28"/>
      <w:u w:val="single"/>
    </w:rPr>
  </w:style>
  <w:style w:type="numbering" w:customStyle="1" w:styleId="Numbering1">
    <w:name w:val="Numbering 1"/>
    <w:basedOn w:val="Aucuneliste"/>
    <w:rsid w:val="00FB1ED7"/>
    <w:pPr>
      <w:numPr>
        <w:numId w:val="2"/>
      </w:numPr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B1ED7"/>
    <w:rPr>
      <w:rFonts w:ascii="Tahoma" w:hAnsi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B1ED7"/>
    <w:rPr>
      <w:rFonts w:ascii="Tahoma" w:eastAsia="Andale Sans UI" w:hAnsi="Tahoma" w:cs="Tahoma"/>
      <w:kern w:val="3"/>
      <w:sz w:val="16"/>
      <w:szCs w:val="16"/>
      <w:lang w:eastAsia="ja-JP" w:bidi="fa-IR"/>
    </w:rPr>
  </w:style>
  <w:style w:type="character" w:customStyle="1" w:styleId="Titre1Car">
    <w:name w:val="Titre 1 Car"/>
    <w:basedOn w:val="Policepardfaut"/>
    <w:link w:val="Titre1"/>
    <w:uiPriority w:val="9"/>
    <w:rsid w:val="00FB1ED7"/>
    <w:rPr>
      <w:rFonts w:asciiTheme="majorHAnsi" w:eastAsiaTheme="majorEastAsia" w:hAnsiTheme="majorHAnsi" w:cstheme="majorBidi"/>
      <w:b/>
      <w:bCs/>
      <w:color w:val="365F91" w:themeColor="accent1" w:themeShade="BF"/>
      <w:kern w:val="3"/>
      <w:sz w:val="28"/>
      <w:szCs w:val="28"/>
      <w:lang w:eastAsia="ja-JP" w:bidi="fa-IR"/>
    </w:rPr>
  </w:style>
  <w:style w:type="character" w:customStyle="1" w:styleId="Titre2Car">
    <w:name w:val="Titre 2 Car"/>
    <w:basedOn w:val="Policepardfaut"/>
    <w:link w:val="Titre2"/>
    <w:uiPriority w:val="9"/>
    <w:semiHidden/>
    <w:rsid w:val="00FB1ED7"/>
    <w:rPr>
      <w:rFonts w:asciiTheme="majorHAnsi" w:eastAsiaTheme="majorEastAsia" w:hAnsiTheme="majorHAnsi" w:cstheme="majorBidi"/>
      <w:b/>
      <w:bCs/>
      <w:color w:val="4F81BD" w:themeColor="accent1"/>
      <w:kern w:val="3"/>
      <w:sz w:val="26"/>
      <w:szCs w:val="26"/>
      <w:lang w:eastAsia="ja-JP" w:bidi="fa-IR"/>
    </w:rPr>
  </w:style>
  <w:style w:type="character" w:customStyle="1" w:styleId="Titre3Car">
    <w:name w:val="Titre 3 Car"/>
    <w:basedOn w:val="Policepardfaut"/>
    <w:link w:val="Titre3"/>
    <w:uiPriority w:val="9"/>
    <w:semiHidden/>
    <w:rsid w:val="00FB1ED7"/>
    <w:rPr>
      <w:rFonts w:asciiTheme="majorHAnsi" w:eastAsiaTheme="majorEastAsia" w:hAnsiTheme="majorHAnsi" w:cstheme="majorBidi"/>
      <w:b/>
      <w:bCs/>
      <w:color w:val="4F81BD" w:themeColor="accent1"/>
      <w:kern w:val="3"/>
      <w:sz w:val="24"/>
      <w:szCs w:val="24"/>
      <w:lang w:eastAsia="ja-JP" w:bidi="fa-IR"/>
    </w:rPr>
  </w:style>
  <w:style w:type="paragraph" w:customStyle="1" w:styleId="Question">
    <w:name w:val="Question"/>
    <w:basedOn w:val="Standard"/>
    <w:next w:val="Rponses"/>
    <w:qFormat/>
    <w:rsid w:val="004D4212"/>
    <w:pPr>
      <w:numPr>
        <w:numId w:val="3"/>
      </w:numPr>
      <w:spacing w:before="120" w:after="120"/>
      <w:ind w:left="357" w:hanging="357"/>
      <w:outlineLvl w:val="2"/>
    </w:pPr>
    <w:rPr>
      <w:i/>
      <w:color w:val="E36C0A" w:themeColor="accent6" w:themeShade="BF"/>
    </w:rPr>
  </w:style>
  <w:style w:type="paragraph" w:customStyle="1" w:styleId="Rponses">
    <w:name w:val="Réponses"/>
    <w:basedOn w:val="Question"/>
    <w:qFormat/>
    <w:rsid w:val="004D4212"/>
    <w:pPr>
      <w:numPr>
        <w:numId w:val="0"/>
      </w:numPr>
      <w:tabs>
        <w:tab w:val="left" w:leader="dot" w:pos="9638"/>
      </w:tabs>
      <w:spacing w:before="0" w:after="0"/>
    </w:pPr>
    <w:rPr>
      <w:color w:val="008000"/>
    </w:rPr>
  </w:style>
  <w:style w:type="numbering" w:customStyle="1" w:styleId="Numbering2">
    <w:name w:val="Numbering 2"/>
    <w:basedOn w:val="Aucuneliste"/>
    <w:rsid w:val="004D4212"/>
    <w:pPr>
      <w:numPr>
        <w:numId w:val="3"/>
      </w:numPr>
    </w:pPr>
  </w:style>
  <w:style w:type="paragraph" w:customStyle="1" w:styleId="Pieddepage1">
    <w:name w:val="Pied de page1"/>
    <w:basedOn w:val="Standard"/>
    <w:rsid w:val="004D4212"/>
    <w:pPr>
      <w:suppressLineNumbers/>
      <w:tabs>
        <w:tab w:val="center" w:pos="4818"/>
        <w:tab w:val="right" w:pos="9637"/>
      </w:tabs>
    </w:pPr>
    <w:rPr>
      <w:szCs w:val="24"/>
    </w:rPr>
  </w:style>
  <w:style w:type="character" w:styleId="Rfrenceple">
    <w:name w:val="Subtle Reference"/>
    <w:basedOn w:val="Policepardfaut"/>
    <w:uiPriority w:val="31"/>
    <w:rsid w:val="004D4212"/>
    <w:rPr>
      <w:smallCaps/>
      <w:color w:val="C0504D" w:themeColor="accent2"/>
      <w:u w:val="single"/>
    </w:rPr>
  </w:style>
  <w:style w:type="character" w:styleId="Lienhypertexte">
    <w:name w:val="Hyperlink"/>
    <w:basedOn w:val="Policepardfaut"/>
    <w:uiPriority w:val="99"/>
    <w:unhideWhenUsed/>
    <w:rsid w:val="00CB1A92"/>
    <w:rPr>
      <w:color w:val="0000FF" w:themeColor="hyperlink"/>
      <w:u w:val="single"/>
    </w:rPr>
  </w:style>
  <w:style w:type="character" w:styleId="Lienhypertextevisit">
    <w:name w:val="FollowedHyperlink"/>
    <w:basedOn w:val="Policepardfaut"/>
    <w:uiPriority w:val="99"/>
    <w:semiHidden/>
    <w:unhideWhenUsed/>
    <w:rsid w:val="00CB1A92"/>
    <w:rPr>
      <w:color w:val="800080" w:themeColor="followedHyperlink"/>
      <w:u w:val="single"/>
    </w:rPr>
  </w:style>
  <w:style w:type="character" w:styleId="Textedelespacerserv">
    <w:name w:val="Placeholder Text"/>
    <w:basedOn w:val="Policepardfaut"/>
    <w:uiPriority w:val="99"/>
    <w:semiHidden/>
    <w:rsid w:val="00E84DEC"/>
    <w:rPr>
      <w:color w:val="808080"/>
    </w:rPr>
  </w:style>
  <w:style w:type="character" w:customStyle="1" w:styleId="apple-converted-space">
    <w:name w:val="apple-converted-space"/>
    <w:basedOn w:val="Policepardfaut"/>
    <w:rsid w:val="00567E89"/>
  </w:style>
  <w:style w:type="paragraph" w:styleId="Normalweb">
    <w:name w:val="Normal (Web)"/>
    <w:basedOn w:val="Normal"/>
    <w:uiPriority w:val="99"/>
    <w:unhideWhenUsed/>
    <w:rsid w:val="005415CC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eastAsiaTheme="minorHAnsi" w:cs="Times New Roman"/>
      <w:kern w:val="0"/>
      <w:lang w:eastAsia="fr-FR" w:bidi="ar-SA"/>
    </w:rPr>
  </w:style>
  <w:style w:type="paragraph" w:styleId="Pardeliste">
    <w:name w:val="List Paragraph"/>
    <w:basedOn w:val="Normal"/>
    <w:uiPriority w:val="34"/>
    <w:rsid w:val="006B2929"/>
    <w:pPr>
      <w:ind w:left="720"/>
      <w:contextualSpacing/>
    </w:pPr>
  </w:style>
  <w:style w:type="table" w:styleId="Grilledutableau">
    <w:name w:val="Table Grid"/>
    <w:basedOn w:val="TableauNormal"/>
    <w:uiPriority w:val="39"/>
    <w:rsid w:val="002C037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nale">
    <w:name w:val="nornale"/>
    <w:qFormat/>
    <w:rsid w:val="008B29EA"/>
    <w:pPr>
      <w:widowControl w:val="0"/>
      <w:suppressAutoHyphens/>
      <w:autoSpaceDN w:val="0"/>
      <w:spacing w:after="0" w:line="240" w:lineRule="auto"/>
      <w:jc w:val="both"/>
      <w:textAlignment w:val="baseline"/>
    </w:pPr>
    <w:rPr>
      <w:rFonts w:eastAsia="Andale Sans UI" w:cs="Tahoma"/>
      <w:kern w:val="3"/>
      <w:sz w:val="20"/>
      <w:szCs w:val="20"/>
      <w:lang w:eastAsia="ja-JP" w:bidi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7764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12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s://fr.wikipedia.org/wiki/Loi_d%27Ohm" TargetMode="External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8.emf"/><Relationship Id="rId23" Type="http://schemas.openxmlformats.org/officeDocument/2006/relationships/image" Target="media/image10.emf"/><Relationship Id="rId24" Type="http://schemas.openxmlformats.org/officeDocument/2006/relationships/image" Target="media/image9.png"/><Relationship Id="rId25" Type="http://schemas.openxmlformats.org/officeDocument/2006/relationships/image" Target="media/image10.png"/><Relationship Id="rId26" Type="http://schemas.openxmlformats.org/officeDocument/2006/relationships/footer" Target="footer1.xml"/><Relationship Id="rId27" Type="http://schemas.openxmlformats.org/officeDocument/2006/relationships/fontTable" Target="fontTable.xml"/><Relationship Id="rId28" Type="http://schemas.openxmlformats.org/officeDocument/2006/relationships/theme" Target="theme/theme1.xml"/><Relationship Id="rId10" Type="http://schemas.openxmlformats.org/officeDocument/2006/relationships/hyperlink" Target="https://fr.wikipedia.org/wiki/Effet_joule" TargetMode="External"/><Relationship Id="rId11" Type="http://schemas.openxmlformats.org/officeDocument/2006/relationships/hyperlink" Target="https://fr.wikipedia.org/wiki/Milli" TargetMode="External"/><Relationship Id="rId12" Type="http://schemas.openxmlformats.org/officeDocument/2006/relationships/hyperlink" Target="https://fr.wikipedia.org/wiki/Ohm_(unit%C3%A9)" TargetMode="External"/><Relationship Id="rId13" Type="http://schemas.openxmlformats.org/officeDocument/2006/relationships/hyperlink" Target="https://fr.wikipedia.org/wiki/Courant_continu" TargetMode="External"/><Relationship Id="rId14" Type="http://schemas.openxmlformats.org/officeDocument/2006/relationships/hyperlink" Target="https://fr.wikipedia.org/wiki/Courant_alternatif" TargetMode="External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hyperlink" Target="https://fr.wikipedia.org/wiki/Voltm%C3%A8tre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COURS%20T.M\SSI\mod&#232;le%20SSI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D:\COURS T.M\SSI\modèle SSI.dotx</Template>
  <TotalTime>11</TotalTime>
  <Pages>5</Pages>
  <Words>1210</Words>
  <Characters>6660</Characters>
  <Application>Microsoft Macintosh Word</Application>
  <DocSecurity>0</DocSecurity>
  <Lines>55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M6600-TOM</dc:creator>
  <cp:lastModifiedBy>Utilisateur de Microsoft Office</cp:lastModifiedBy>
  <cp:revision>5</cp:revision>
  <cp:lastPrinted>2017-10-09T20:43:00Z</cp:lastPrinted>
  <dcterms:created xsi:type="dcterms:W3CDTF">2018-03-23T16:11:00Z</dcterms:created>
  <dcterms:modified xsi:type="dcterms:W3CDTF">2018-04-11T06:48:00Z</dcterms:modified>
</cp:coreProperties>
</file>